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a54d6" w14:paraId="d0a54d6" w:rsidRDefault="007E04F2" w:rsidP="007E04F2" w:rsidR="007E04F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04F2" w:rsidP="007E04F2" w:rsidR="007E04F2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E04F2" w:rsidP="007E04F2" w:rsidR="007E04F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E04F2" w:rsidP="007E04F2" w:rsidR="007E04F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E04F2" w:rsidP="007E04F2" w:rsidR="007E04F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E04F2" w:rsidP="007E04F2" w:rsidR="007E04F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E04F2" w:rsidP="007E04F2" w:rsidR="007E04F2" w:rsidRPr="005D578C">
      <w:pPr>
        <w:jc w:val="center"/>
        <w:rPr>
          <w:rFonts w:cs="Times New Roman" w:eastAsia="Times New Roman"/>
          <w:szCs w:val="24"/>
        </w:rPr>
      </w:pPr>
    </w:p>
    <w:p w:rsidRDefault="007E04F2" w:rsidP="007E04F2" w:rsidR="007E04F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E04F2" w:rsidP="007E04F2" w:rsidR="007E04F2" w:rsidRPr="005D578C">
      <w:pPr>
        <w:rPr>
          <w:rFonts w:cs="Times New Roman" w:eastAsia="Times New Roman"/>
          <w:szCs w:val="24"/>
        </w:rPr>
      </w:pPr>
    </w:p>
    <w:p w:rsidRDefault="007E04F2" w:rsidP="007E04F2" w:rsidR="007E04F2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 xml:space="preserve">ŠERIĆ GRADITELJSTVO d. o. o. Medulin, Vrčevan 27, OIB </w:t>
      </w:r>
      <w:r w:rsidRPr="00D374FA">
        <w:rPr>
          <w:rFonts w:cs="Times New Roman" w:eastAsia="Times New Roman"/>
          <w:szCs w:val="24"/>
        </w:rPr>
        <w:t>96821585031</w:t>
      </w:r>
      <w:r>
        <w:rPr>
          <w:rFonts w:cs="Times New Roman" w:eastAsia="Times New Roman"/>
          <w:szCs w:val="24"/>
        </w:rPr>
        <w:t xml:space="preserve">, MBS </w:t>
      </w:r>
      <w:r w:rsidRPr="00D374FA">
        <w:rPr>
          <w:rFonts w:cs="Times New Roman" w:eastAsia="Times New Roman"/>
          <w:szCs w:val="24"/>
        </w:rPr>
        <w:t>040074206</w:t>
      </w:r>
      <w:r>
        <w:rPr>
          <w:rFonts w:cs="Times New Roman" w:eastAsia="Times New Roman"/>
          <w:szCs w:val="24"/>
        </w:rPr>
        <w:t>, 18. kolovoza 2017.</w:t>
      </w:r>
    </w:p>
    <w:p w:rsidRDefault="007E04F2" w:rsidP="007E04F2" w:rsidR="007E04F2" w:rsidRPr="005D578C">
      <w:pPr>
        <w:rPr>
          <w:rFonts w:cs="Times New Roman" w:eastAsia="Times New Roman"/>
          <w:szCs w:val="24"/>
        </w:rPr>
      </w:pPr>
    </w:p>
    <w:p w:rsidRDefault="007E04F2" w:rsidP="007E04F2" w:rsidR="007E04F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E04F2" w:rsidP="007E04F2" w:rsidR="007E04F2" w:rsidRPr="005D578C">
      <w:pPr>
        <w:rPr>
          <w:rFonts w:cs="Times New Roman" w:eastAsia="Times New Roman"/>
          <w:szCs w:val="24"/>
        </w:rPr>
      </w:pPr>
    </w:p>
    <w:p w:rsidRDefault="007E04F2" w:rsidP="007E04F2" w:rsidR="007E04F2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ŠERIĆ GRADITELJSTVO d. o. o. Medulin, Vrčevan 27, OIB </w:t>
      </w:r>
      <w:r w:rsidRPr="00D374FA">
        <w:rPr>
          <w:rFonts w:cs="Times New Roman" w:eastAsia="Times New Roman"/>
          <w:szCs w:val="24"/>
        </w:rPr>
        <w:t>96821585031</w:t>
      </w:r>
      <w:r>
        <w:rPr>
          <w:rFonts w:cs="Times New Roman" w:eastAsia="Times New Roman"/>
          <w:szCs w:val="24"/>
        </w:rPr>
        <w:t xml:space="preserve">, MBS </w:t>
      </w:r>
      <w:r w:rsidRPr="00D374FA">
        <w:rPr>
          <w:rFonts w:cs="Times New Roman" w:eastAsia="Times New Roman"/>
          <w:szCs w:val="24"/>
        </w:rPr>
        <w:t>040074206</w:t>
      </w:r>
      <w:r>
        <w:rPr>
          <w:rFonts w:cs="Times New Roman" w:eastAsia="Times New Roman"/>
          <w:szCs w:val="24"/>
        </w:rPr>
        <w:t>.</w:t>
      </w:r>
    </w:p>
    <w:p w:rsidRDefault="007E04F2" w:rsidP="007E04F2" w:rsidR="007E04F2" w:rsidRPr="005D578C">
      <w:pPr>
        <w:rPr>
          <w:rFonts w:cs="Times New Roman" w:eastAsia="Times New Roman"/>
          <w:szCs w:val="24"/>
        </w:rPr>
      </w:pPr>
    </w:p>
    <w:p w:rsidRDefault="007E04F2" w:rsidP="007E04F2" w:rsidR="007E04F2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7E04F2">
        <w:t>Maroje Raguž iz Zagreba,</w:t>
      </w:r>
      <w:r>
        <w:t xml:space="preserve"> Badalićeva 21, OIB 15457175002</w:t>
      </w:r>
      <w:r w:rsidRPr="000500C0">
        <w:rPr>
          <w:rFonts w:cs="Times New Roman" w:eastAsia="Times New Roman"/>
          <w:szCs w:val="20"/>
        </w:rPr>
        <w:t>.</w:t>
      </w:r>
    </w:p>
    <w:p w:rsidRDefault="007E04F2" w:rsidP="007E04F2" w:rsidR="007E04F2">
      <w:pPr>
        <w:rPr>
          <w:rFonts w:cs="Times New Roman" w:eastAsia="Times New Roman"/>
          <w:szCs w:val="20"/>
        </w:rPr>
      </w:pPr>
    </w:p>
    <w:p w:rsidRDefault="007E04F2" w:rsidP="007E04F2" w:rsidR="007E04F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ŠERIĆ GRADITELJSTVO d. o. o. Medulin, Vrčevan 27, OIB </w:t>
      </w:r>
      <w:r w:rsidRPr="00D374FA">
        <w:rPr>
          <w:rFonts w:cs="Times New Roman" w:eastAsia="Times New Roman"/>
          <w:szCs w:val="24"/>
        </w:rPr>
        <w:t>96821585031</w:t>
      </w:r>
      <w:r>
        <w:rPr>
          <w:rFonts w:cs="Times New Roman" w:eastAsia="Times New Roman"/>
          <w:szCs w:val="24"/>
        </w:rPr>
        <w:t xml:space="preserve">, MBS </w:t>
      </w:r>
      <w:r w:rsidRPr="00D374FA">
        <w:rPr>
          <w:rFonts w:cs="Times New Roman" w:eastAsia="Times New Roman"/>
          <w:szCs w:val="24"/>
        </w:rPr>
        <w:t>040074206</w:t>
      </w:r>
      <w:r>
        <w:rPr>
          <w:rFonts w:cs="Times New Roman" w:eastAsia="Times New Roman"/>
          <w:szCs w:val="24"/>
        </w:rPr>
        <w:t>.</w:t>
      </w:r>
    </w:p>
    <w:p w:rsidRDefault="007E04F2" w:rsidP="007E04F2" w:rsidR="007E04F2">
      <w:pPr>
        <w:ind w:firstLine="709"/>
        <w:rPr>
          <w:rFonts w:cs="Times New Roman" w:eastAsia="Times New Roman"/>
          <w:szCs w:val="24"/>
        </w:rPr>
      </w:pPr>
    </w:p>
    <w:p w:rsidRDefault="007E04F2" w:rsidP="007E04F2" w:rsidR="007E04F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ŠERIĆ GRADITELJSTVO d. o. o. Medulin, Vrčevan 27, OIB </w:t>
      </w:r>
      <w:r w:rsidRPr="00D374FA">
        <w:rPr>
          <w:rFonts w:cs="Times New Roman" w:eastAsia="Times New Roman"/>
          <w:szCs w:val="24"/>
        </w:rPr>
        <w:t>96821585031</w:t>
      </w:r>
      <w:r>
        <w:rPr>
          <w:rFonts w:cs="Times New Roman" w:eastAsia="Times New Roman"/>
          <w:szCs w:val="24"/>
        </w:rPr>
        <w:t xml:space="preserve">, MBS </w:t>
      </w:r>
      <w:r w:rsidRPr="00D374FA">
        <w:rPr>
          <w:rFonts w:cs="Times New Roman" w:eastAsia="Times New Roman"/>
          <w:szCs w:val="24"/>
        </w:rPr>
        <w:t>040074206</w:t>
      </w:r>
      <w:r>
        <w:rPr>
          <w:rFonts w:cs="Times New Roman" w:eastAsia="Times New Roman"/>
          <w:szCs w:val="24"/>
        </w:rPr>
        <w:t>.</w:t>
      </w:r>
    </w:p>
    <w:p w:rsidRDefault="007E04F2" w:rsidP="007E04F2" w:rsidR="007E04F2">
      <w:pPr>
        <w:rPr>
          <w:rFonts w:cs="Times New Roman" w:eastAsia="Times New Roman"/>
          <w:szCs w:val="24"/>
        </w:rPr>
      </w:pPr>
    </w:p>
    <w:p w:rsidRDefault="007E04F2" w:rsidP="007E04F2" w:rsidR="007E04F2" w:rsidRPr="005D578C">
      <w:pPr>
        <w:rPr>
          <w:rFonts w:cs="Times New Roman" w:eastAsia="Times New Roman"/>
          <w:szCs w:val="24"/>
        </w:rPr>
      </w:pPr>
    </w:p>
    <w:p w:rsidRDefault="007E04F2" w:rsidP="007E04F2" w:rsidR="007E04F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E04F2" w:rsidP="007E04F2" w:rsidR="007E04F2">
      <w:pPr>
        <w:ind w:firstLine="708"/>
        <w:rPr>
          <w:rFonts w:cs="Times New Roman" w:eastAsia="Times New Roman"/>
          <w:szCs w:val="24"/>
        </w:rPr>
      </w:pPr>
    </w:p>
    <w:p w:rsidRDefault="007E04F2" w:rsidP="007E04F2" w:rsidR="007E04F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16. lipnja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ŠERIĆ GRADITELJSTVO d. o. o. Medulin.</w:t>
      </w:r>
    </w:p>
    <w:p w:rsidRDefault="007E04F2" w:rsidP="007E04F2" w:rsidR="007E04F2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13. lipnja 2017. imao neizvršene osnove za plaćanje u neprekinutom razdoblju od 120 dana u ukupnom iznosu 29.884,29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20. lipnja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St-351/2017-3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</w:t>
      </w:r>
      <w:r w:rsidRPr="00354134">
        <w:rPr>
          <w:rFonts w:cs="Times New Roman" w:eastAsia="Times New Roman"/>
          <w:szCs w:val="24"/>
        </w:rPr>
        <w:lastRenderedPageBreak/>
        <w:t>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7E04F2" w:rsidP="007E04F2" w:rsidR="007E04F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7E04F2" w:rsidP="007E04F2" w:rsidR="007E04F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7E04F2" w:rsidP="007E04F2" w:rsidR="007E04F2" w:rsidRPr="005D578C">
      <w:pPr>
        <w:rPr>
          <w:rFonts w:cs="Times New Roman" w:eastAsia="Times New Roman"/>
          <w:szCs w:val="24"/>
        </w:rPr>
      </w:pPr>
    </w:p>
    <w:p w:rsidRDefault="007E04F2" w:rsidP="007E04F2" w:rsidR="007E04F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18. kolovoza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E04F2" w:rsidP="007E04F2" w:rsidR="007E04F2">
      <w:pPr>
        <w:rPr>
          <w:rFonts w:cs="Times New Roman" w:eastAsia="Times New Roman"/>
          <w:szCs w:val="24"/>
        </w:rPr>
      </w:pPr>
    </w:p>
    <w:p w:rsidRDefault="007E04F2" w:rsidP="007E04F2" w:rsidR="007E04F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7E04F2" w:rsidP="007E04F2" w:rsidR="007E04F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C432F3">
        <w:rPr>
          <w:rFonts w:cs="Times New Roman" w:eastAsia="Times New Roman"/>
          <w:szCs w:val="24"/>
        </w:rPr>
        <w:t>, v. r.</w:t>
      </w:r>
    </w:p>
    <w:p w:rsidRDefault="007E04F2" w:rsidP="007E04F2" w:rsidR="007E04F2">
      <w:pPr>
        <w:jc w:val="left"/>
        <w:rPr>
          <w:rFonts w:cs="Times New Roman" w:eastAsia="Times New Roman"/>
          <w:szCs w:val="24"/>
        </w:rPr>
      </w:pPr>
    </w:p>
    <w:p w:rsidRDefault="007E04F2" w:rsidP="007E04F2" w:rsidR="007E04F2" w:rsidRPr="005D578C">
      <w:pPr>
        <w:jc w:val="left"/>
        <w:rPr>
          <w:rFonts w:cs="Times New Roman" w:eastAsia="Times New Roman"/>
          <w:szCs w:val="24"/>
        </w:rPr>
      </w:pPr>
    </w:p>
    <w:p w:rsidRDefault="007E04F2" w:rsidP="007E04F2" w:rsidR="007E04F2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7E04F2" w:rsidP="007E04F2" w:rsidR="007E04F2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7E04F2" w:rsidP="007E04F2" w:rsidR="007E04F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7E04F2" w:rsidP="007E04F2" w:rsidR="007E04F2">
      <w:pPr>
        <w:rPr>
          <w:rFonts w:cs="Times New Roman" w:eastAsia="Times New Roman"/>
          <w:szCs w:val="24"/>
        </w:rPr>
      </w:pPr>
    </w:p>
    <w:p w:rsidRDefault="007E04F2" w:rsidP="007E04F2" w:rsidR="007E04F2" w:rsidRPr="005D578C">
      <w:pPr>
        <w:rPr>
          <w:rFonts w:cs="Times New Roman" w:eastAsia="Times New Roman"/>
          <w:szCs w:val="24"/>
        </w:rPr>
      </w:pPr>
    </w:p>
    <w:p w:rsidRDefault="007E04F2" w:rsidP="007E04F2" w:rsidR="007E04F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E04F2" w:rsidP="007E04F2" w:rsidR="007E04F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7E04F2" w:rsidP="007E04F2" w:rsidR="007E04F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ŠERIĆ GRADITELJSTVO d. o. o. Medulin, Vrčevan 27, </w:t>
      </w:r>
    </w:p>
    <w:p w:rsidRDefault="007E04F2" w:rsidP="007E04F2" w:rsidR="007E04F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7E04F2" w:rsidP="007E04F2" w:rsidR="007E04F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7E04F2" w:rsidP="007E04F2" w:rsidR="007E04F2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rPr>
          <w:rFonts w:cs="Times New Roman" w:eastAsia="Times New Roman"/>
          <w:szCs w:val="20"/>
        </w:rPr>
        <w:t>Maroje Raguž, Zagreb, Badalićeva 21,</w:t>
      </w:r>
      <w:r>
        <w:rPr>
          <w:rFonts w:cs="Times New Roman" w:eastAsia="Times New Roman"/>
          <w:szCs w:val="20"/>
        </w:rPr>
        <w:tab/>
      </w:r>
    </w:p>
    <w:p w:rsidRDefault="007E04F2" w:rsidP="007E04F2" w:rsidR="007E04F2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7E04F2" w:rsidP="007E04F2" w:rsidR="007E04F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7E04F2" w:rsidP="007E04F2" w:rsidR="007E04F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7E04F2" w:rsidP="007E04F2" w:rsidR="007E04F2"/>
    <w:p w:rsidRDefault="007E04F2" w:rsidP="007E04F2" w:rsidR="007E04F2"/>
    <w:p w:rsidRDefault="007E04F2" w:rsidP="007E04F2" w:rsidR="007E04F2"/>
    <w:p w:rsidRDefault="007E04F2" w:rsidP="007E04F2" w:rsidR="007E04F2"/>
    <w:p w:rsidRDefault="00C432F3" w:rsidR="006D6747"/>
    <w:sectPr w:rsidSect="00184A39" w:rsidR="006D67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E82" w:rsidP="007E04F2" w:rsidR="00613E82">
      <w:r>
        <w:separator/>
      </w:r>
    </w:p>
  </w:endnote>
  <w:endnote w:id="0" w:type="continuationSeparator">
    <w:p w:rsidRDefault="00613E82" w:rsidP="007E04F2" w:rsidR="00613E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E82" w:rsidP="007E04F2" w:rsidR="00613E82">
      <w:r>
        <w:separator/>
      </w:r>
    </w:p>
  </w:footnote>
  <w:footnote w:id="0" w:type="continuationSeparator">
    <w:p w:rsidRDefault="00613E82" w:rsidP="007E04F2" w:rsidR="00613E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04F2" w:rsidP="007E04F2" w:rsidR="00184A39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432F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St-351/2017-4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04F2" w:rsidP="00184A39" w:rsidR="00184A39" w:rsidRPr="00970AE0">
    <w:pPr>
      <w:pStyle w:val="Zaglavlje"/>
      <w:jc w:val="right"/>
    </w:pPr>
    <w:r>
      <w:rPr>
        <w:szCs w:val="24"/>
      </w:rPr>
      <w:t>11 St-351/2017-4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437F"/>
    <w:rsid w:val="0025437F"/>
    <w:rsid w:val="00613E82"/>
    <w:rsid w:val="007E04F2"/>
    <w:rsid w:val="00867836"/>
    <w:rsid w:val="009676C7"/>
    <w:rsid w:val="00C432F3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04F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E04F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E04F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04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04F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04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E04F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32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32F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432F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432F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432F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04F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E04F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E04F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04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04F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04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E04F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32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32F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432F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432F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432F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kolovoza 2017.</izvorni_sadrzaj>
    <derivirana_varijabla naziv="DomainObject.DatumDonosenjaOdluke_1">18.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</izvorni_sadrzaj>
    <derivirana_varijabla naziv="DomainObject.Predmet.Broj_1">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St-351/2017</izvorni_sadrzaj>
    <derivirana_varijabla naziv="DomainObject.Predmet.OznakaBroj_1">St-351/2017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ŠERIĆ GRADITELJSTVO d.o.o. MEDULIN</izvorni_sadrzaj>
    <derivirana_varijabla naziv="DomainObject.Predmet.ProtustrankaFormated_1">  ŠERIĆ GRADITELJSTVO d.o.o. MEDULIN</derivirana_varijabla>
  </DomainObject.Predmet.ProtustrankaFormated>
  <DomainObject.Predmet.ProtustrankaFormatedOIB>
    <izvorni_sadrzaj>  ŠERIĆ GRADITELJSTVO d.o.o. MEDULIN, OIB 96821585031</izvorni_sadrzaj>
    <derivirana_varijabla naziv="DomainObject.Predmet.ProtustrankaFormatedOIB_1">  ŠERIĆ GRADITELJSTVO d.o.o. MEDULIN, OIB 96821585031</derivirana_varijabla>
  </DomainObject.Predmet.ProtustrankaFormatedOIB>
  <DomainObject.Predmet.ProtustrankaFormatedWithAdress>
    <izvorni_sadrzaj> ŠERIĆ GRADITELJSTVO d.o.o. MEDULIN, Vrčevan 27, 52100 Medulin</izvorni_sadrzaj>
    <derivirana_varijabla naziv="DomainObject.Predmet.ProtustrankaFormatedWithAdress_1"> ŠERIĆ GRADITELJSTVO d.o.o. MEDULIN, Vrčevan 27, 52100 Medulin</derivirana_varijabla>
  </DomainObject.Predmet.ProtustrankaFormatedWithAdress>
  <DomainObject.Predmet.ProtustrankaFormatedWithAdressOIB>
    <izvorni_sadrzaj> ŠERIĆ GRADITELJSTVO d.o.o. MEDULIN, OIB 96821585031, Vrčevan 27, 52100 Medulin</izvorni_sadrzaj>
    <derivirana_varijabla naziv="DomainObject.Predmet.ProtustrankaFormatedWithAdressOIB_1"> ŠERIĆ GRADITELJSTVO d.o.o. MEDULIN, OIB 96821585031, Vrčevan 27, 52100 Medulin</derivirana_varijabla>
  </DomainObject.Predmet.ProtustrankaFormatedWithAdressOIB>
  <DomainObject.Predmet.ProtustrankaWithAdress>
    <izvorni_sadrzaj>ŠERIĆ GRADITELJSTVO d.o.o. MEDULIN Vrčevan 27, 52100 Medulin</izvorni_sadrzaj>
    <derivirana_varijabla naziv="DomainObject.Predmet.ProtustrankaWithAdress_1">ŠERIĆ GRADITELJSTVO d.o.o. MEDULIN Vrčevan 27, 52100 Medulin</derivirana_varijabla>
  </DomainObject.Predmet.ProtustrankaWithAdress>
  <DomainObject.Predmet.ProtustrankaWithAdressOIB>
    <izvorni_sadrzaj>ŠERIĆ GRADITELJSTVO d.o.o. MEDULIN, OIB 96821585031, Vrčevan 27, 52100 Medulin</izvorni_sadrzaj>
    <derivirana_varijabla naziv="DomainObject.Predmet.ProtustrankaWithAdressOIB_1">ŠERIĆ GRADITELJSTVO d.o.o. MEDULIN, OIB 96821585031, Vrčevan 27, 52100 Medulin</derivirana_varijabla>
  </DomainObject.Predmet.ProtustrankaWithAdressOIB>
  <DomainObject.Predmet.ProtustrankaNazivFormated>
    <izvorni_sadrzaj>ŠERIĆ GRADITELJSTVO d.o.o. MEDULIN</izvorni_sadrzaj>
    <derivirana_varijabla naziv="DomainObject.Predmet.ProtustrankaNazivFormated_1">ŠERIĆ GRADITELJSTVO d.o.o. MEDULIN</derivirana_varijabla>
  </DomainObject.Predmet.ProtustrankaNazivFormated>
  <DomainObject.Predmet.ProtustrankaNazivFormatedOIB>
    <izvorni_sadrzaj>ŠERIĆ GRADITELJSTVO d.o.o. MEDULIN, OIB 96821585031</izvorni_sadrzaj>
    <derivirana_varijabla naziv="DomainObject.Predmet.ProtustrankaNazivFormatedOIB_1">ŠERIĆ GRADITELJSTVO d.o.o. MEDULIN, OIB 96821585031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29884.29</izvorni_sadrzaj>
    <derivirana_varijabla naziv="DomainObject.Predmet.TrenutnaVrijednost_1">29884.29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ŠERIĆ GRADITELJSTVO d.o.o. MEDULIN</item>
    </izvorni_sadrzaj>
    <derivirana_varijabla naziv="DomainObject.Predmet.ProtuStrankaListFormated_1">
      <item>ŠERIĆ GRADITELJSTVO d.o.o. MEDULIN</item>
    </derivirana_varijabla>
  </DomainObject.Predmet.ProtuStrankaListFormated>
  <DomainObject.Predmet.ProtuStrankaListFormatedOIB>
    <izvorni_sadrzaj>
      <item>ŠERIĆ GRADITELJSTVO d.o.o. MEDULIN, OIB 96821585031</item>
    </izvorni_sadrzaj>
    <derivirana_varijabla naziv="DomainObject.Predmet.ProtuStrankaListFormatedOIB_1">
      <item>ŠERIĆ GRADITELJSTVO d.o.o. MEDULIN, OIB 96821585031</item>
    </derivirana_varijabla>
  </DomainObject.Predmet.ProtuStrankaListFormatedOIB>
  <DomainObject.Predmet.ProtuStrankaListFormatedWithAdress>
    <izvorni_sadrzaj>
      <item>ŠERIĆ GRADITELJSTVO d.o.o. MEDULIN, Vrčevan 27, 52100 Medulin</item>
    </izvorni_sadrzaj>
    <derivirana_varijabla naziv="DomainObject.Predmet.ProtuStrankaListFormatedWithAdress_1">
      <item>ŠERIĆ GRADITELJSTVO d.o.o. MEDULIN, Vrčevan 27, 52100 Medulin</item>
    </derivirana_varijabla>
  </DomainObject.Predmet.ProtuStrankaListFormatedWithAdress>
  <DomainObject.Predmet.ProtuStrankaListFormatedWithAdressOIB>
    <izvorni_sadrzaj>
      <item>ŠERIĆ GRADITELJSTVO d.o.o. MEDULIN, OIB 96821585031, Vrčevan 27, 52100 Medulin</item>
    </izvorni_sadrzaj>
    <derivirana_varijabla naziv="DomainObject.Predmet.ProtuStrankaListFormatedWithAdressOIB_1">
      <item>ŠERIĆ GRADITELJSTVO d.o.o. MEDULIN, OIB 96821585031, Vrčevan 27, 52100 Medulin</item>
    </derivirana_varijabla>
  </DomainObject.Predmet.ProtuStrankaListFormatedWithAdressOIB>
  <DomainObject.Predmet.ProtuStrankaListNazivFormated>
    <izvorni_sadrzaj>
      <item>ŠERIĆ GRADITELJSTVO d.o.o. MEDULIN</item>
    </izvorni_sadrzaj>
    <derivirana_varijabla naziv="DomainObject.Predmet.ProtuStrankaListNazivFormated_1">
      <item>ŠERIĆ GRADITELJSTVO d.o.o. MEDULIN</item>
    </derivirana_varijabla>
  </DomainObject.Predmet.ProtuStrankaListNazivFormated>
  <DomainObject.Predmet.ProtuStrankaListNazivFormatedOIB>
    <izvorni_sadrzaj>
      <item>ŠERIĆ GRADITELJSTVO d.o.o. MEDULIN, OIB 96821585031</item>
    </izvorni_sadrzaj>
    <derivirana_varijabla naziv="DomainObject.Predmet.ProtuStrankaListNazivFormatedOIB_1">
      <item>ŠERIĆ GRADITELJSTVO d.o.o. MEDULIN, OIB 96821585031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2017.</izvorni_sadrzaj>
    <derivirana_varijabla naziv="DomainObject.Datum_1">18.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ŠERIĆ GRADITELJSTVO d.o.o. MEDULIN</izvorni_sadrzaj>
    <derivirana_varijabla naziv="DomainObject.Predmet.ProtustrankaIDrugi_1">ŠERIĆ GRADITELJSTVO d.o.o. MEDULIN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ŠERIĆ GRADITELJSTVO d.o.o. MEDULIN, OIB 96821585031, Vrčevan 27, 52100 Medulin</izvorni_sadrzaj>
    <derivirana_varijabla naziv="DomainObject.Predmet.ProtustrankaIDrugiAdressOIB_1">ŠERIĆ GRADITELJSTVO d.o.o. MEDULIN, OIB 96821585031, Vrčevan 27,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ŠERIĆ GRADITELJSTVO d.o.o. MEDULIN</item>
    </izvorni_sadrzaj>
    <derivirana_varijabla naziv="DomainObject.Predmet.SudioniciListNaziv_1">
      <item>FINANCIJSKA AGENCIJA, RC RIJEKA, PODRUŽNICA PULA, PULA</item>
      <item>ŠERIĆ GRADITELJSTVO d.o.o. MEDULIN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ŠERIĆ GRADITELJSTVO d.o.o. MEDULIN, OIB 96821585031, Vrčevan 27,52100 Medulin</item>
    </izvorni_sadrzaj>
    <derivirana_varijabla naziv="DomainObject.Predmet.SudioniciListAdressOIB_1">
      <item>FINANCIJSKA AGENCIJA, RC RIJEKA, PODRUŽNICA PULA, PULA, OIB 85821130368, Ulica grada Vukovara 70,10000 Zagreb</item>
      <item>ŠERIĆ GRADITELJSTVO d.o.o. MEDULIN, OIB 96821585031, Vrčevan 27,52100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96821585031</item>
    </izvorni_sadrzaj>
    <derivirana_varijabla naziv="DomainObject.Predmet.SudioniciListNazivOIB_1">
      <item>, OIB 85821130368</item>
      <item>, OIB 96821585031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690</properties:Words>
  <properties:Characters>3667</properties:Characters>
  <properties:Lines>90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2017-08-18T06:48:00Z</dcterms:created>
  <dc:creator>Mihaela Kaligari</dc:creator>
  <cp:lastModifiedBy>wsadmin</cp:lastModifiedBy>
  <cp:lastPrinted>2017-08-18T07:41:00Z</cp:lastPrinted>
  <dcterms:modified xmlns:xsi="http://www.w3.org/2001/XMLSchema-instance" xsi:type="dcterms:W3CDTF">2017-08-18T07:42:00Z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