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8123" w14:paraId="a108123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10C37">
        <w:t>470</w:t>
      </w:r>
      <w:r w:rsidR="00946625">
        <w:t>/16-</w:t>
      </w:r>
      <w:r w:rsidR="00110C37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10C37">
        <w:t>FUSIO j.d.o.o., Vodice, Ante Grgurev Kukure 29, Vodice, OIB: 56324503489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026E87" w:rsidRPr="005675A5">
        <w:t xml:space="preserve">Željko Vrkić iz Zadra, </w:t>
      </w:r>
      <w:r w:rsidR="00026E87">
        <w:t>Ante Starčevića 25a</w:t>
      </w:r>
      <w:r w:rsidR="00026E87" w:rsidRPr="005675A5">
        <w:t>, (OIB 11055072755, osobna iskaznica broj 104398068, izdana od PU Zadarska, datum rođenja 02.12.1971.),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110C37">
        <w:t>FUSIO j.d.o.o., Vodice, Ante Grgurev Kukure 29, Vodice, OIB: 56324503489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10C37">
        <w:t>FUSIO j.d.o.o., Vodice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11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10C37">
          <w:t>470</w:t>
        </w:r>
        <w:r w:rsidR="00034AAA">
          <w:t>/16-</w:t>
        </w:r>
        <w:r w:rsidR="00110C37">
          <w:t>10</w:t>
        </w:r>
      </w:p>
      <w:p w:rsidRDefault="00E12FEA" w:rsidP="009C0FF2" w:rsidR="00E12FEA" w:rsidRPr="00EF7C9A">
        <w:pPr>
          <w:jc w:val="right"/>
        </w:pPr>
      </w:p>
      <w:p w:rsidRDefault="00F90115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011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FUSIO j.d.o.o. za ugostiteljske usluge</izvorni_sadrzaj>
    <derivirana_varijabla naziv="DomainObject.Predmet.ProtustrankaFormated_1">  FUSIO j.d.o.o. za ugostiteljske usluge</derivirana_varijabla>
  </DomainObject.Predmet.ProtustrankaFormated>
  <DomainObject.Predmet.ProtustrankaFormatedOIB>
    <izvorni_sadrzaj>  FUSIO j.d.o.o. za ugostiteljske usluge, OIB 56324503489</izvorni_sadrzaj>
    <derivirana_varijabla naziv="DomainObject.Predmet.ProtustrankaFormatedOIB_1">  FUSIO j.d.o.o. za ugostiteljske usluge, OIB 56324503489</derivirana_varijabla>
  </DomainObject.Predmet.ProtustrankaFormatedOIB>
  <DomainObject.Predmet.ProtustrankaFormatedWithAdress>
    <izvorni_sadrzaj> FUSIO j.d.o.o. za ugostiteljske usluge, Ante Grgurev Kukure 29, 22211 Vodice</izvorni_sadrzaj>
    <derivirana_varijabla naziv="DomainObject.Predmet.ProtustrankaFormatedWithAdress_1"> FUSIO j.d.o.o. za ugostiteljske usluge, Ante Grgurev Kukure 29, 22211 Vodice</derivirana_varijabla>
  </DomainObject.Predmet.ProtustrankaFormatedWithAdress>
  <DomainObject.Predmet.ProtustrankaFormatedWithAdressOIB>
    <izvorni_sadrzaj> FUSIO j.d.o.o. za ugostiteljske usluge, OIB 56324503489, Ante Grgurev Kukure 29, 22211 Vodice</izvorni_sadrzaj>
    <derivirana_varijabla naziv="DomainObject.Predmet.ProtustrankaFormatedWithAdressOIB_1"> FUSIO j.d.o.o. za ugostiteljske usluge, OIB 56324503489, Ante Grgurev Kukure 29, 22211 Vodice</derivirana_varijabla>
  </DomainObject.Predmet.ProtustrankaFormatedWithAdressOIB>
  <DomainObject.Predmet.ProtustrankaWithAdress>
    <izvorni_sadrzaj>FUSIO j.d.o.o. za ugostiteljske usluge Ante Grgurev Kukure 29, 22211 Vodice</izvorni_sadrzaj>
    <derivirana_varijabla naziv="DomainObject.Predmet.ProtustrankaWithAdress_1">FUSIO j.d.o.o. za ugostiteljske usluge Ante Grgurev Kukure 29, 22211 Vodice</derivirana_varijabla>
  </DomainObject.Predmet.ProtustrankaWithAdress>
  <DomainObject.Predmet.ProtustrankaWithAdressOIB>
    <izvorni_sadrzaj>FUSIO j.d.o.o. za ugostiteljske usluge, OIB 56324503489, Ante Grgurev Kukure 29, 22211 Vodice</izvorni_sadrzaj>
    <derivirana_varijabla naziv="DomainObject.Predmet.ProtustrankaWithAdressOIB_1">FUSIO j.d.o.o. za ugostiteljske usluge, OIB 56324503489, Ante Grgurev Kukure 29, 22211 Vodice</derivirana_varijabla>
  </DomainObject.Predmet.ProtustrankaWithAdressOIB>
  <DomainObject.Predmet.ProtustrankaNazivFormated>
    <izvorni_sadrzaj>FUSIO j.d.o.o. za ugostiteljske usluge</izvorni_sadrzaj>
    <derivirana_varijabla naziv="DomainObject.Predmet.ProtustrankaNazivFormated_1">FUSIO j.d.o.o. za ugostiteljske usluge</derivirana_varijabla>
  </DomainObject.Predmet.ProtustrankaNazivFormated>
  <DomainObject.Predmet.ProtustrankaNazivFormatedOIB>
    <izvorni_sadrzaj>FUSIO j.d.o.o. za ugostiteljske usluge, OIB 56324503489</izvorni_sadrzaj>
    <derivirana_varijabla naziv="DomainObject.Predmet.ProtustrankaNazivFormatedOIB_1">FUSIO j.d.o.o. za ugostiteljske usluge, OIB 56324503489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FUSIO j.d.o.o. za ugostiteljske usluge</item>
    </izvorni_sadrzaj>
    <derivirana_varijabla naziv="DomainObject.Predmet.ProtuStrankaListFormated_1">
      <item>FUSIO j.d.o.o. za ugostiteljske usluge</item>
    </derivirana_varijabla>
  </DomainObject.Predmet.ProtuStrankaListFormated>
  <DomainObject.Predmet.ProtuStrankaListFormatedOIB>
    <izvorni_sadrzaj>
      <item>FUSIO j.d.o.o. za ugostiteljske usluge, OIB 56324503489</item>
    </izvorni_sadrzaj>
    <derivirana_varijabla naziv="DomainObject.Predmet.ProtuStrankaListFormatedOIB_1">
      <item>FUSIO j.d.o.o. za ugostiteljske usluge, OIB 56324503489</item>
    </derivirana_varijabla>
  </DomainObject.Predmet.ProtuStrankaListFormatedOIB>
  <DomainObject.Predmet.ProtuStrankaListFormatedWithAdress>
    <izvorni_sadrzaj>
      <item>FUSIO j.d.o.o. za ugostiteljske usluge, Ante Grgurev Kukure 29, 22211 Vodice</item>
    </izvorni_sadrzaj>
    <derivirana_varijabla naziv="DomainObject.Predmet.ProtuStrankaListFormatedWithAdress_1">
      <item>FUSIO j.d.o.o. za ugostiteljske usluge, Ante Grgurev Kukure 29, 22211 Vodice</item>
    </derivirana_varijabla>
  </DomainObject.Predmet.ProtuStrankaListFormatedWithAdress>
  <DomainObject.Predmet.ProtuStrankaListFormatedWithAdressOIB>
    <izvorni_sadrzaj>
      <item>FUSIO j.d.o.o. za ugostiteljske usluge, OIB 56324503489, Ante Grgurev Kukure 29, 22211 Vodice</item>
    </izvorni_sadrzaj>
    <derivirana_varijabla naziv="DomainObject.Predmet.ProtuStrankaListFormatedWithAdressOIB_1">
      <item>FUSIO j.d.o.o. za ugostiteljske usluge, OIB 56324503489, Ante Grgurev Kukure 29, 22211 Vodice</item>
    </derivirana_varijabla>
  </DomainObject.Predmet.ProtuStrankaListFormatedWithAdressOIB>
  <DomainObject.Predmet.ProtuStrankaListNazivFormated>
    <izvorni_sadrzaj>
      <item>FUSIO j.d.o.o. za ugostiteljske usluge</item>
    </izvorni_sadrzaj>
    <derivirana_varijabla naziv="DomainObject.Predmet.ProtuStrankaListNazivFormated_1">
      <item>FUSIO j.d.o.o. za ugostiteljske usluge</item>
    </derivirana_varijabla>
  </DomainObject.Predmet.ProtuStrankaListNazivFormated>
  <DomainObject.Predmet.ProtuStrankaListNazivFormatedOIB>
    <izvorni_sadrzaj>
      <item>FUSIO j.d.o.o. za ugostiteljske usluge, OIB 56324503489</item>
    </izvorni_sadrzaj>
    <derivirana_varijabla naziv="DomainObject.Predmet.ProtuStrankaListNazivFormatedOIB_1">
      <item>FUSIO j.d.o.o. za ugostiteljske usluge, OIB 56324503489</item>
    </derivirana_varijabla>
  </DomainObject.Predmet.ProtuStrankaListNazivFormatedOIB>
  <DomainObject.Predmet.OstaliListFormated>
    <izvorni_sadrzaj>
      <item>Sanel Hajdarpašić Petrov</item>
    </izvorni_sadrzaj>
    <derivirana_varijabla naziv="DomainObject.Predmet.OstaliListFormated_1">
      <item>Sanel Hajdarpašić Petrov</item>
    </derivirana_varijabla>
  </DomainObject.Predmet.OstaliListFormated>
  <DomainObject.Predmet.OstaliListFormatedOIB>
    <izvorni_sadrzaj>
      <item>Sanel Hajdarpašić Petrov, OIB 56335490542</item>
    </izvorni_sadrzaj>
    <derivirana_varijabla naziv="DomainObject.Predmet.OstaliListFormatedOIB_1">
      <item>Sanel Hajdarpašić Petrov, OIB 56335490542</item>
    </derivirana_varijabla>
  </DomainObject.Predmet.OstaliListFormatedOIB>
  <DomainObject.Predmet.OstaliListFormatedWithAdress>
    <izvorni_sadrzaj>
      <item>Sanel Hajdarpašić Petrov, Grgurev Ante Kukure 31a, 22211 Vodice</item>
    </izvorni_sadrzaj>
    <derivirana_varijabla naziv="DomainObject.Predmet.OstaliListFormatedWithAdress_1">
      <item>Sanel Hajdarpašić Petrov, Grgurev Ante Kukure 31a, 22211 Vodice</item>
    </derivirana_varijabla>
  </DomainObject.Predmet.OstaliListFormatedWithAdress>
  <DomainObject.Predmet.OstaliListFormatedWithAdressOIB>
    <izvorni_sadrzaj>
      <item>Sanel Hajdarpašić Petrov, OIB 56335490542, Grgurev Ante Kukure 31a, 22211 Vodice</item>
    </izvorni_sadrzaj>
    <derivirana_varijabla naziv="DomainObject.Predmet.OstaliListFormatedWithAdressOIB_1">
      <item>Sanel Hajdarpašić Petrov, OIB 56335490542, Grgurev Ante Kukure 31a, 22211 Vodice</item>
    </derivirana_varijabla>
  </DomainObject.Predmet.OstaliListFormatedWithAdressOIB>
  <DomainObject.Predmet.OstaliListNazivFormated>
    <izvorni_sadrzaj>
      <item>Sanel Hajdarpašić Petrov</item>
    </izvorni_sadrzaj>
    <derivirana_varijabla naziv="DomainObject.Predmet.OstaliListNazivFormated_1">
      <item>Sanel Hajdarpašić Petrov</item>
    </derivirana_varijabla>
  </DomainObject.Predmet.OstaliListNazivFormated>
  <DomainObject.Predmet.OstaliListNazivFormatedOIB>
    <izvorni_sadrzaj>
      <item>Sanel Hajdarpašić Petrov, OIB 56335490542</item>
    </izvorni_sadrzaj>
    <derivirana_varijabla naziv="DomainObject.Predmet.OstaliListNazivFormatedOIB_1">
      <item>Sanel Hajdarpašić Petrov, OIB 56335490542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FUSIO j.d.o.o. za ugostiteljske usluge</izvorni_sadrzaj>
    <derivirana_varijabla naziv="DomainObject.Predmet.ProtustrankaIDrugi_1">FUSIO j.d.o.o. za ugostiteljske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FUSIO j.d.o.o. za ugostiteljske usluge, OIB 56324503489, Ante Grgurev Kukure 29, 22211 Vodice</izvorni_sadrzaj>
    <derivirana_varijabla naziv="DomainObject.Predmet.ProtustrankaIDrugiAdressOIB_1">FUSIO j.d.o.o. za ugostiteljske usluge, OIB 56324503489, Ante Grgurev Kukure 29,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FUSIO j.d.o.o. za ugostiteljske usluge</item>
      <item>Sanel Hajdarpašić Petrov</item>
    </izvorni_sadrzaj>
    <derivirana_varijabla naziv="DomainObject.Predmet.SudioniciListNaziv_1">
      <item>FINA - Podružnica Šibenik</item>
      <item>FUSIO j.d.o.o. za ugostiteljske usluge</item>
      <item>Sanel Hajdarpašić Petrov</item>
    </derivirana_varijabla>
  </DomainObject.Predmet.SudioniciListNaziv>
  <DomainObject.Predmet.SudioniciListAdressOIB>
    <izvorni_sadrzaj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izvorni_sadrzaj>
    <derivirana_varijabla naziv="DomainObject.Predmet.SudioniciListAdressOIB_1">
      <item>FINA - Podružnica Šibenik, OIB 85821130368, Perivoj L. Marune 1,22000 Šibenik</item>
      <item>FUSIO j.d.o.o. za ugostiteljske usluge, OIB 56324503489, Ante Grgurev Kukure 29,22211 Vodice</item>
      <item>Sanel Hajdarpašić Petrov, OIB 56335490542, Grgurev Ante Kukure 31a,22211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56324503489</item>
      <item>, OIB 56335490542</item>
    </izvorni_sadrzaj>
    <derivirana_varijabla naziv="DomainObject.Predmet.SudioniciListNazivOIB_1">
      <item>, OIB 85821130368</item>
      <item>, OIB 56324503489</item>
      <item>, OIB 56335490542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1784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2016-04-18T09:06:00Z</dcterms:created>
  <dc:creator>Ardena Bajlo</dc:creator>
  <cp:lastModifiedBy>wsadmin</cp:lastModifiedBy>
  <cp:lastPrinted>2016-04-19T07:45:00Z</cp:lastPrinted>
  <dcterms:modified xmlns:xsi="http://www.w3.org/2001/XMLSchema-instance" xsi:type="dcterms:W3CDTF">2016-04-20T08:01:00Z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