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b6f2" w14:paraId="b8cb6f2" w:rsidRDefault="00584F6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1251585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4F64" w:rsidP="00584F64" w:rsidR="00AE649C">
      <w:pPr>
        <w:pStyle w:val="Bezproreda"/>
      </w:pPr>
      <w:r>
        <w:t xml:space="preserve">     Republika Hrvatska</w:t>
      </w:r>
    </w:p>
    <w:p w:rsidRDefault="00584F64" w:rsidP="00584F64" w:rsidR="00584F64">
      <w:pPr>
        <w:pStyle w:val="Bezproreda"/>
      </w:pPr>
      <w:r>
        <w:t>Trgovački sud u Bjelovaru</w:t>
      </w:r>
    </w:p>
    <w:p w:rsidRDefault="00584F64" w:rsidP="00584F64" w:rsidR="00584F64">
      <w:pPr>
        <w:pStyle w:val="Bezproreda"/>
        <w:spacing w:after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584F64" w:rsidP="00584F64" w:rsidR="00584F6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St-839/2017-2</w:t>
      </w:r>
    </w:p>
    <w:p w:rsidRDefault="00584F64" w:rsidP="00584F64" w:rsidR="00584F64">
      <w:pPr>
        <w:rPr>
          <w:lang w:val="hr-HR"/>
        </w:rPr>
      </w:pPr>
    </w:p>
    <w:p w:rsidRDefault="00584F64" w:rsidP="00584F64" w:rsidR="00584F64">
      <w:pPr>
        <w:rPr>
          <w:lang w:val="hr-HR"/>
        </w:rPr>
      </w:pPr>
    </w:p>
    <w:p w:rsidRDefault="00584F64" w:rsidP="00584F64" w:rsidR="00584F6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84F64" w:rsidP="00584F64" w:rsidR="00584F64">
      <w:pPr>
        <w:jc w:val="center"/>
        <w:rPr>
          <w:lang w:val="hr-HR"/>
        </w:rPr>
      </w:pPr>
    </w:p>
    <w:p w:rsidRDefault="00584F64" w:rsidP="00584F64" w:rsidR="00584F6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JDM TIM jednostavno društvo s ograničenom odgovornošću za trgovinu i usluge, Bjelovar, Marije Jurić Zagorke 44, MBS: 010098071, OIB: 04498865927, koji se vodi kod ovoga suda pod poslovnim brojem St-839/2017, temeljem odredbe čl.430., 431. i 434. Stečajnog zakona (Narodne novine br. 71/15), objavljuje:</w:t>
      </w:r>
    </w:p>
    <w:p w:rsidRDefault="00584F64" w:rsidP="00584F64" w:rsidR="00584F64">
      <w:pPr>
        <w:jc w:val="both"/>
        <w:rPr>
          <w:lang w:val="hr-HR"/>
        </w:rPr>
      </w:pPr>
    </w:p>
    <w:p w:rsidRDefault="00584F64" w:rsidP="00584F64" w:rsidR="00584F64">
      <w:pPr>
        <w:jc w:val="both"/>
        <w:rPr>
          <w:lang w:val="hr-HR"/>
        </w:rPr>
      </w:pPr>
      <w:r>
        <w:rPr>
          <w:lang w:val="hr-HR"/>
        </w:rPr>
        <w:t xml:space="preserve">1. Na dan 20. prosinca 2017. dužnik u Očevidniku redoslijeda osnova za plaćanje ima evidentirane neizvršene osnove za plaćanje u ukupnom iznosu od 12.220,54 kn, u koji iznos je uračunata kamata i naknada Financijske agencije za provedbu ovrhe na novčanim sredstvima.  </w:t>
      </w:r>
    </w:p>
    <w:p w:rsidRDefault="00584F64" w:rsidP="00584F64" w:rsidR="00584F64">
      <w:pPr>
        <w:jc w:val="both"/>
        <w:rPr>
          <w:lang w:val="hr-HR"/>
        </w:rPr>
      </w:pPr>
    </w:p>
    <w:p w:rsidRDefault="00584F64" w:rsidP="00584F64" w:rsidR="00584F6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Igor </w:t>
      </w:r>
      <w:proofErr w:type="spellStart"/>
      <w:r>
        <w:rPr>
          <w:lang w:val="hr-HR"/>
        </w:rPr>
        <w:t>Ivković</w:t>
      </w:r>
      <w:proofErr w:type="spellEnd"/>
      <w:r>
        <w:rPr>
          <w:lang w:val="hr-HR"/>
        </w:rPr>
        <w:t>, Bjelovar, Marije Jurić Zagorke 44, OIB: 13215379527, da u roku od 15 dana od objave ovog oglasa na mrežnoj stranici e-Oglasna ploča Trgovačkog suda u Bjelovaru podnese sudu javnobilježnički ovjerovljen popis imovine i obveza na propisanom obrascu.</w:t>
      </w:r>
    </w:p>
    <w:p w:rsidRDefault="00584F64" w:rsidP="00584F64" w:rsidR="00584F64">
      <w:pPr>
        <w:jc w:val="both"/>
        <w:rPr>
          <w:lang w:val="hr-HR"/>
        </w:rPr>
      </w:pPr>
    </w:p>
    <w:p w:rsidRDefault="00584F64" w:rsidP="00584F64" w:rsidR="00584F6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4F64" w:rsidP="00584F64" w:rsidR="00584F64">
      <w:pPr>
        <w:jc w:val="both"/>
        <w:rPr>
          <w:lang w:val="hr-HR"/>
        </w:rPr>
      </w:pPr>
    </w:p>
    <w:p w:rsidRDefault="00584F64" w:rsidP="00584F64" w:rsidR="00584F6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4F64" w:rsidP="00584F64" w:rsidR="00584F64">
      <w:pPr>
        <w:jc w:val="both"/>
        <w:rPr>
          <w:lang w:val="hr-HR"/>
        </w:rPr>
      </w:pPr>
    </w:p>
    <w:p w:rsidRDefault="00584F64" w:rsidP="00584F64" w:rsidR="00584F64">
      <w:pPr>
        <w:jc w:val="center"/>
        <w:rPr>
          <w:lang w:val="hr-HR"/>
        </w:rPr>
      </w:pPr>
      <w:r>
        <w:rPr>
          <w:lang w:val="hr-HR"/>
        </w:rPr>
        <w:t xml:space="preserve">Bjelovar 27. prosinca 2017.          </w:t>
      </w:r>
    </w:p>
    <w:p w:rsidRDefault="00584F64" w:rsidP="00584F64" w:rsidR="00584F6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84F64" w:rsidP="00584F64" w:rsidR="00584F6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84F64" w:rsidP="00584F64" w:rsidR="00584F6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84F64" w:rsidP="00584F64" w:rsidR="00584F64">
      <w:pPr>
        <w:rPr>
          <w:lang w:val="hr-HR"/>
        </w:rPr>
      </w:pPr>
    </w:p>
    <w:p w:rsidRDefault="00584F64" w:rsidP="00584F64" w:rsidR="00584F64">
      <w:pPr>
        <w:rPr>
          <w:lang w:val="hr-HR"/>
        </w:rPr>
      </w:pPr>
    </w:p>
    <w:p w:rsidRDefault="00584F64" w:rsidP="00584F64" w:rsidR="00584F64">
      <w:pPr>
        <w:rPr>
          <w:rFonts w:cs="Arial" w:hAnsi="Arial" w:ascii="Arial"/>
          <w:noProof/>
          <w:lang w:val="hr-HR"/>
        </w:rPr>
      </w:pPr>
    </w:p>
    <w:p w:rsidRDefault="00584F64" w:rsidP="00584F64" w:rsidR="00584F6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F64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84F6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84F6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680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St-839/2017-2</izvorni_sadrzaj>
    <derivirana_varijabla naziv="DomainObject.Oznaka_1">St-839/2017-2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JDM TIM jednostavno društvo s ograničenom odgovornošću za trgovinu i usluge</izvorni_sadrzaj>
    <derivirana_varijabla naziv="DomainObject.Predmet.ProtustrankaFormated_1">  JDM TIM jednostavno društvo s ograničenom odgovornošću za trgovinu i usluge</derivirana_varijabla>
  </DomainObject.Predmet.ProtustrankaFormated>
  <DomainObject.Predmet.ProtustrankaFormatedOIB>
    <izvorni_sadrzaj>  JDM TIM jednostavno društvo s ograničenom odgovornošću za trgovinu i usluge, OIB 04498865927</izvorni_sadrzaj>
    <derivirana_varijabla naziv="DomainObject.Predmet.ProtustrankaFormatedOIB_1">  JDM TIM jednostavno društvo s ograničenom odgovornošću za trgovinu i usluge, OIB 04498865927</derivirana_varijabla>
  </DomainObject.Predmet.ProtustrankaFormatedOIB>
  <DomainObject.Predmet.ProtustrankaFormatedWithAdress>
    <izvorni_sadrzaj> JDM TIM jednostavno društvo s ograničenom odgovornošću za trgovinu i usluge, Marije Jurić Zagorke 44, 43000 Bjelovar</izvorni_sadrzaj>
    <derivirana_varijabla naziv="DomainObject.Predmet.ProtustrankaFormatedWithAdress_1"> JDM TIM jednostavno društvo s ograničenom odgovornošću za trgovinu i usluge, Marije Jurić Zagorke 44, 43000 Bjelovar</derivirana_varijabla>
  </DomainObject.Predmet.ProtustrankaFormatedWithAdress>
  <DomainObject.Predmet.ProtustrankaFormatedWithAdressOIB>
    <izvorni_sadrzaj> JDM TIM jednostavno društvo s ograničenom odgovornošću za trgovinu i usluge, OIB 04498865927, Marije Jurić Zagorke 44, 43000 Bjelovar</izvorni_sadrzaj>
    <derivirana_varijabla naziv="DomainObject.Predmet.ProtustrankaFormatedWithAdressOIB_1"> JDM TIM jednostavno društvo s ograničenom odgovornošću za trgovinu i usluge, OIB 04498865927, Marije Jurić Zagorke 44, 43000 Bjelovar</derivirana_varijabla>
  </DomainObject.Predmet.ProtustrankaFormatedWithAdressOIB>
  <DomainObject.Predmet.ProtustrankaWithAdress>
    <izvorni_sadrzaj>JDM TIM jednostavno društvo s ograničenom odgovornošću za trgovinu i usluge Marije Jurić Zagorke 44, 43000 Bjelovar</izvorni_sadrzaj>
    <derivirana_varijabla naziv="DomainObject.Predmet.ProtustrankaWithAdress_1">JDM TIM jednostavno društvo s ograničenom odgovornošću za trgovinu i usluge Marije Jurić Zagorke 44, 43000 Bjelovar</derivirana_varijabla>
  </DomainObject.Predmet.ProtustrankaWithAdress>
  <DomainObject.Predmet.ProtustrankaWithAdressOIB>
    <izvorni_sadrzaj>JDM TIM jednostavno društvo s ograničenom odgovornošću za trgovinu i usluge, OIB 04498865927, Marije Jurić Zagorke 44, 43000 Bjelovar</izvorni_sadrzaj>
    <derivirana_varijabla naziv="DomainObject.Predmet.ProtustrankaWithAdressOIB_1">JDM TIM jednostavno društvo s ograničenom odgovornošću za trgovinu i usluge, OIB 04498865927, Marije Jurić Zagorke 44, 43000 Bjelovar</derivirana_varijabla>
  </DomainObject.Predmet.ProtustrankaWithAdressOIB>
  <DomainObject.Predmet.ProtustrankaNazivFormated>
    <izvorni_sadrzaj>JDM TIM jednostavno društvo s ograničenom odgovornošću za trgovinu i usluge</izvorni_sadrzaj>
    <derivirana_varijabla naziv="DomainObject.Predmet.ProtustrankaNazivFormated_1">JDM TIM jednostavno društvo s ograničenom odgovornošću za trgovinu i usluge</derivirana_varijabla>
  </DomainObject.Predmet.ProtustrankaNazivFormated>
  <DomainObject.Predmet.ProtustrankaNazivFormatedOIB>
    <izvorni_sadrzaj>JDM TIM jednostavno društvo s ograničenom odgovornošću za trgovinu i usluge, OIB 04498865927</izvorni_sadrzaj>
    <derivirana_varijabla naziv="DomainObject.Predmet.ProtustrankaNazivFormatedOIB_1">JDM TIM jednostavno društvo s ograničenom odgovornošću za trgovinu i usluge, OIB 04498865927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JDM TIM jednostavno društvo s ograničenom odgovornošću za trgovinu i usluge</item>
    </izvorni_sadrzaj>
    <derivirana_varijabla naziv="DomainObject.Predmet.ProtuStrankaListFormated_1">
      <item>JDM TIM jednostavno društvo s ograničenom odgovornošću za trgovinu i usluge</item>
    </derivirana_varijabla>
  </DomainObject.Predmet.ProtuStrankaListFormated>
  <DomainObject.Predmet.ProtuStrankaListFormatedOIB>
    <izvorni_sadrzaj>
      <item>JDM TIM jednostavno društvo s ograničenom odgovornošću za trgovinu i usluge, OIB 04498865927</item>
    </izvorni_sadrzaj>
    <derivirana_varijabla naziv="DomainObject.Predmet.ProtuStrankaListFormatedOIB_1">
      <item>JDM TIM jednostavno društvo s ograničenom odgovornošću za trgovinu i usluge, OIB 04498865927</item>
    </derivirana_varijabla>
  </DomainObject.Predmet.ProtuStrankaListFormatedOIB>
  <DomainObject.Predmet.ProtuStrankaListFormatedWithAdress>
    <izvorni_sadrzaj>
      <item>JDM TIM jednostavno društvo s ograničenom odgovornošću za trgovinu i usluge, Marije Jurić Zagorke 44, 43000 Bjelovar</item>
    </izvorni_sadrzaj>
    <derivirana_varijabla naziv="DomainObject.Predmet.ProtuStrankaListFormatedWithAdress_1">
      <item>JDM TIM jednostavno društvo s ograničenom odgovornošću za trgovinu i usluge, Marije Jurić Zagorke 44, 43000 Bjelovar</item>
    </derivirana_varijabla>
  </DomainObject.Predmet.ProtuStrankaListFormatedWithAdress>
  <DomainObject.Predmet.ProtuStrankaListFormatedWithAdressOIB>
    <izvorni_sadrzaj>
      <item>JDM TIM jednostavno društvo s ograničenom odgovornošću za trgovinu i usluge, OIB 04498865927, Marije Jurić Zagorke 44, 43000 Bjelovar</item>
    </izvorni_sadrzaj>
    <derivirana_varijabla naziv="DomainObject.Predmet.ProtuStrankaListFormatedWithAdressOIB_1">
      <item>JDM TIM jednostavno društvo s ograničenom odgovornošću za trgovinu i usluge, OIB 04498865927, Marije Jurić Zagorke 44, 43000 Bjelovar</item>
    </derivirana_varijabla>
  </DomainObject.Predmet.ProtuStrankaListFormatedWithAdressOIB>
  <DomainObject.Predmet.ProtuStrankaListNazivFormated>
    <izvorni_sadrzaj>
      <item>JDM TIM jednostavno društvo s ograničenom odgovornošću za trgovinu i usluge</item>
    </izvorni_sadrzaj>
    <derivirana_varijabla naziv="DomainObject.Predmet.ProtuStrankaListNazivFormated_1">
      <item>JDM TIM jednostavno društvo s ograničenom odgovornošću za trgovinu i usluge</item>
    </derivirana_varijabla>
  </DomainObject.Predmet.ProtuStrankaListNazivFormated>
  <DomainObject.Predmet.ProtuStrankaListNazivFormatedOIB>
    <izvorni_sadrzaj>
      <item>JDM TIM jednostavno društvo s ograničenom odgovornošću za trgovinu i usluge, OIB 04498865927</item>
    </izvorni_sadrzaj>
    <derivirana_varijabla naziv="DomainObject.Predmet.ProtuStrankaListNazivFormatedOIB_1">
      <item>JDM TIM jednostavno društvo s ograničenom odgovornošću za trgovinu i usluge, OIB 04498865927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St-839/2017-2</izvorni_sadrzaj>
    <derivirana_varijabla naziv="DomainObject.PoslovniBrojDokumenta_1">St-839/2017-2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JDM TIM jednostavno društvo s ograničenom odgovornošću za trgovinu i usluge</izvorni_sadrzaj>
    <derivirana_varijabla naziv="DomainObject.Predmet.ProtustrankaIDrugi_1">JDM TIM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JDM TIM jednostavno društvo s ograničenom odgovornošću za trgovinu i usluge, OIB 04498865927, Marije Jurić Zagorke 44, 43000 Bjelovar</izvorni_sadrzaj>
    <derivirana_varijabla naziv="DomainObject.Predmet.ProtustrankaIDrugiAdressOIB_1">JDM TIM jednostavno društvo s ograničenom odgovornošću za trgovinu i usluge, OIB 04498865927, Marije Jurić Zagorke 44,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JDM TIM jednostavno društvo s ograničenom odgovornošću za trgovinu i usluge</item>
    </izvorni_sadrzaj>
    <derivirana_varijabla naziv="DomainObject.Predmet.SudioniciListNaziv_1">
      <item>FINA, RC ZAGREB, Podružnica BJELOVAR</item>
      <item>JDM TIM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JDM TIM jednostavno društvo s ograničenom odgovornošću za trgovinu i usluge, OIB 04498865927, Marije Jurić Zagorke 44,43000 Bjelovar</item>
    </izvorni_sadrzaj>
    <derivirana_varijabla naziv="DomainObject.Predmet.SudioniciListAdressOIB_1">
      <item>FINA, RC ZAGREB, Podružnica BJELOVAR, OIB 85821130368, F. Supila 4,43000 Bjelovar</item>
      <item>JDM TIM jednostavno društvo s ograničenom odgovornošću za trgovinu i usluge, OIB 04498865927, Marije Jurić Zagorke 44,43000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C87BA-0817-46BD-93FD-FA9F55053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1731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2017-12-27T09:02:00Z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