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d931" w14:paraId="1ced931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072205">
        <w:rPr>
          <w:rFonts w:hAnsi="Times New Roman" w:ascii="Times New Roman"/>
          <w:color w:val="auto"/>
          <w:sz w:val="24"/>
          <w:szCs w:val="24"/>
          <w:lang w:val="hr-HR"/>
        </w:rPr>
        <w:t>3060/16</w:t>
      </w:r>
      <w:r w:rsidR="00820EA9">
        <w:rPr>
          <w:rFonts w:hAnsi="Times New Roman" w:ascii="Times New Roman"/>
          <w:color w:val="auto"/>
          <w:sz w:val="24"/>
          <w:szCs w:val="24"/>
          <w:lang w:val="hr-HR"/>
        </w:rPr>
        <w:t>-26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820EA9">
        <w:rPr>
          <w:rFonts w:hAnsi="Times New Roman" w:ascii="Times New Roman"/>
          <w:sz w:val="24"/>
          <w:szCs w:val="24"/>
        </w:rPr>
        <w:t xml:space="preserve"> </w:t>
      </w:r>
      <w:r w:rsidR="00820EA9" w:rsidRPr="00820EA9">
        <w:rPr>
          <w:rFonts w:hAnsi="Times New Roman" w:ascii="Times New Roman"/>
          <w:sz w:val="24"/>
          <w:szCs w:val="24"/>
        </w:rPr>
        <w:t>KLUB ABC d. o. o., Zagreb, Ilica 5, OIB 70218580366</w:t>
      </w:r>
      <w:r w:rsidR="007E154C">
        <w:rPr>
          <w:rFonts w:hAnsi="Times New Roman" w:ascii="Times New Roman"/>
          <w:sz w:val="24"/>
          <w:szCs w:val="24"/>
        </w:rPr>
        <w:t>,</w:t>
      </w:r>
      <w:r w:rsidR="00820EA9">
        <w:rPr>
          <w:rFonts w:hAnsi="Times New Roman" w:ascii="Times New Roman"/>
          <w:sz w:val="24"/>
          <w:szCs w:val="24"/>
        </w:rPr>
        <w:t xml:space="preserve"> 29</w:t>
      </w:r>
      <w:r w:rsidR="00C92423">
        <w:rPr>
          <w:rFonts w:hAnsi="Times New Roman" w:ascii="Times New Roman"/>
          <w:sz w:val="24"/>
          <w:szCs w:val="24"/>
        </w:rPr>
        <w:t>. svibnja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820E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20EA9" w:rsidRPr="00820EA9">
        <w:rPr>
          <w:rFonts w:hAnsi="Times New Roman" w:ascii="Times New Roman"/>
          <w:color w:val="auto"/>
          <w:sz w:val="24"/>
          <w:szCs w:val="24"/>
          <w:lang w:val="hr-HR"/>
        </w:rPr>
        <w:t xml:space="preserve">KLUB ABC d. o. o., Zagreb, Ilica 5, </w:t>
      </w:r>
      <w:r w:rsidR="00820EA9" w:rsidRPr="00820EA9">
        <w:rPr>
          <w:rFonts w:hAnsi="Times New Roman" w:ascii="Times New Roman"/>
          <w:color w:val="auto"/>
          <w:sz w:val="24"/>
          <w:szCs w:val="24"/>
        </w:rPr>
        <w:t>OIB 70218580366</w:t>
      </w:r>
      <w:r w:rsidR="0091697E" w:rsidRPr="0091697E">
        <w:rPr>
          <w:rFonts w:hAnsi="Times New Roman" w:ascii="Times New Roman"/>
          <w:color w:val="auto"/>
          <w:sz w:val="24"/>
          <w:szCs w:val="24"/>
        </w:rPr>
        <w:t>,</w:t>
      </w:r>
      <w:r w:rsidR="00F349AA" w:rsidRPr="0091697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402207">
        <w:rPr>
          <w:rFonts w:hAnsi="Times New Roman" w:ascii="Times New Roman"/>
          <w:color w:val="auto"/>
          <w:sz w:val="24"/>
          <w:szCs w:val="24"/>
          <w:lang w:val="hr-HR"/>
        </w:rPr>
        <w:t>3060</w:t>
      </w:r>
      <w:r w:rsidR="00CE5692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820EA9">
        <w:rPr>
          <w:rFonts w:hAnsi="Times New Roman" w:ascii="Times New Roman"/>
          <w:color w:val="auto"/>
          <w:sz w:val="24"/>
          <w:szCs w:val="24"/>
          <w:lang w:val="hr-HR"/>
        </w:rPr>
        <w:t>22.100,00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20EA9">
        <w:rPr>
          <w:rFonts w:hAnsi="Times New Roman" w:ascii="Times New Roman"/>
          <w:color w:val="auto"/>
          <w:sz w:val="24"/>
          <w:szCs w:val="24"/>
          <w:lang w:val="hr-HR"/>
        </w:rPr>
        <w:t>30. listopada 2015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820EA9">
        <w:rPr>
          <w:rFonts w:hAnsi="Times New Roman" w:ascii="Times New Roman"/>
          <w:color w:val="auto"/>
          <w:sz w:val="24"/>
          <w:szCs w:val="24"/>
          <w:lang w:val="hr-HR"/>
        </w:rPr>
        <w:t>1875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820EA9">
        <w:rPr>
          <w:rFonts w:hAnsi="Times New Roman" w:ascii="Times New Roman"/>
          <w:color w:val="auto"/>
          <w:sz w:val="24"/>
          <w:szCs w:val="24"/>
          <w:lang w:val="hr-HR"/>
        </w:rPr>
        <w:t>16.069.833,05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820EA9">
        <w:rPr>
          <w:rFonts w:hAnsi="Times New Roman" w:ascii="Times New Roman"/>
          <w:color w:val="auto"/>
          <w:sz w:val="24"/>
          <w:szCs w:val="24"/>
          <w:lang w:val="hr-HR"/>
        </w:rPr>
        <w:t>nema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241E07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820EA9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FD1220">
        <w:rPr>
          <w:rFonts w:hAnsi="Times New Roman" w:ascii="Times New Roman"/>
          <w:color w:val="auto"/>
          <w:sz w:val="24"/>
          <w:szCs w:val="24"/>
          <w:lang w:val="hr-HR"/>
        </w:rPr>
        <w:t>3060</w:t>
      </w:r>
      <w:r w:rsidR="00820EA9">
        <w:rPr>
          <w:rFonts w:hAnsi="Times New Roman" w:ascii="Times New Roman"/>
          <w:color w:val="auto"/>
          <w:sz w:val="24"/>
          <w:szCs w:val="24"/>
          <w:lang w:val="hr-HR"/>
        </w:rPr>
        <w:t>/15-13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820EA9">
        <w:rPr>
          <w:rFonts w:hAnsi="Times New Roman" w:ascii="Times New Roman"/>
          <w:color w:val="auto"/>
          <w:sz w:val="24"/>
          <w:szCs w:val="24"/>
          <w:lang w:val="hr-HR"/>
        </w:rPr>
        <w:t>19. prosinca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D6E80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241E07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6E80">
        <w:rPr>
          <w:rFonts w:hAnsi="Times New Roman" w:ascii="Times New Roman"/>
          <w:color w:val="auto"/>
          <w:sz w:val="24"/>
          <w:szCs w:val="24"/>
          <w:lang w:val="hr-HR"/>
        </w:rPr>
        <w:t>. svibnja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F349AA" w:rsidR="000D40CD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FD1220">
        <w:rPr>
          <w:rFonts w:hAnsi="Times New Roman" w:ascii="Times New Roman"/>
          <w:color w:val="auto"/>
          <w:sz w:val="24"/>
          <w:szCs w:val="24"/>
          <w:lang w:val="hr-HR"/>
        </w:rPr>
        <w:t>Prema podacima FINA-e iznos evidentiranih nepodmirenih potraživanja iznosi 16.069.833,05.</w:t>
      </w:r>
    </w:p>
    <w:p w:rsidRDefault="006F13B6" w:rsidP="006F13B6" w:rsidR="006F13B6" w:rsidRPr="00B57033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</w:t>
      </w:r>
      <w:r w:rsidR="00FD1220">
        <w:rPr>
          <w:rFonts w:hAnsi="Times New Roman" w:ascii="Times New Roman"/>
          <w:color w:val="auto"/>
          <w:sz w:val="24"/>
          <w:szCs w:val="24"/>
          <w:lang w:val="hr-HR"/>
        </w:rPr>
        <w:t>3060</w:t>
      </w:r>
      <w:r w:rsidR="009B3D39">
        <w:rPr>
          <w:rFonts w:hAnsi="Times New Roman" w:ascii="Times New Roman"/>
          <w:color w:val="auto"/>
          <w:sz w:val="24"/>
          <w:szCs w:val="24"/>
          <w:lang w:val="hr-HR"/>
        </w:rPr>
        <w:t>/1</w:t>
      </w:r>
      <w:r w:rsidR="00FD1220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9B3D39">
        <w:rPr>
          <w:rFonts w:hAnsi="Times New Roman" w:ascii="Times New Roman"/>
          <w:color w:val="auto"/>
          <w:sz w:val="24"/>
          <w:szCs w:val="24"/>
          <w:lang w:val="hr-HR"/>
        </w:rPr>
        <w:t>.-</w:t>
      </w:r>
      <w:r w:rsidR="0073627C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FD1220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od </w:t>
      </w:r>
      <w:r w:rsidR="00FD1220">
        <w:rPr>
          <w:rFonts w:hAnsi="Times New Roman" w:ascii="Times New Roman"/>
          <w:color w:val="auto"/>
          <w:sz w:val="24"/>
          <w:szCs w:val="24"/>
          <w:lang w:val="hr-HR"/>
        </w:rPr>
        <w:t>19. prosinca 2016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imenovan je privremeni stečajni upravitelj sa zadatkom da utvrdi postoji li razlog za otvaranje stečajnog postupka i kakvi su izgledi za nastavak poslovanja dužnika, odnosno da li je imovina stečajnog dužnika dostatna za vođenje stečajnog postupka.</w:t>
      </w:r>
    </w:p>
    <w:p w:rsidRDefault="00167B57" w:rsidP="00FE4A23" w:rsidR="00FE4A23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Privremeni stečajni </w:t>
      </w:r>
      <w:r w:rsidR="0035128B" w:rsidRPr="00B57033">
        <w:rPr>
          <w:rFonts w:hAnsi="Times New Roman" w:ascii="Times New Roman"/>
          <w:color w:val="auto"/>
          <w:sz w:val="24"/>
          <w:szCs w:val="24"/>
          <w:lang w:val="hr-HR"/>
        </w:rPr>
        <w:t>upravitelj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C212B">
        <w:rPr>
          <w:rFonts w:hAnsi="Times New Roman" w:ascii="Times New Roman"/>
          <w:color w:val="auto"/>
          <w:sz w:val="24"/>
          <w:szCs w:val="24"/>
          <w:lang w:val="hr-HR"/>
        </w:rPr>
        <w:t>sačinio je pisano izvješće iz kojeg proizlazi da su nedvojbeno ispunjeni stečajni razlozi, obzirom da blokada računa prije zatvaranja iznosi 1826 dana neprekidno.</w:t>
      </w:r>
    </w:p>
    <w:p w:rsidRDefault="00FE4A23" w:rsidP="00F349AA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toga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predlaže postupanje shodno odredbi čl. 132 Stečajnog zakona, odnosno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da se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vjerovnici pozovu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uplatu predujma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za troškove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B5703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820EA9">
        <w:rPr>
          <w:rFonts w:hAnsi="Times New Roman" w:ascii="Times New Roman"/>
          <w:color w:val="auto"/>
          <w:sz w:val="24"/>
          <w:szCs w:val="24"/>
          <w:lang w:val="hr-HR"/>
        </w:rPr>
        <w:t>22.100,00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</w:t>
      </w:r>
      <w:r w:rsidR="00A263B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5C212B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133571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33571" w:rsidP="002152A3" w:rsidR="00133571" w:rsidRPr="00133571">
      <w:pPr>
        <w:jc w:val="right"/>
        <w:rPr>
          <w:rFonts w:hAnsi="Times New Roman" w:ascii="Times New Roman"/>
          <w:color w:val="auto"/>
          <w:sz w:val="24"/>
        </w:rPr>
      </w:pPr>
      <w:r w:rsidRPr="00133571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133571" w:rsidP="002152A3" w:rsidR="00133571" w:rsidRPr="00133571">
      <w:pPr>
        <w:jc w:val="right"/>
        <w:rPr>
          <w:rFonts w:hAnsi="Times New Roman" w:ascii="Times New Roman"/>
          <w:color w:val="auto"/>
          <w:sz w:val="24"/>
        </w:rPr>
      </w:pPr>
      <w:r w:rsidRPr="00133571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CE5692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072205">
      <w:rPr>
        <w:rFonts w:hAnsi="Times New Roman" w:ascii="Times New Roman"/>
        <w:color w:val="000000"/>
        <w:sz w:val="24"/>
        <w:szCs w:val="24"/>
      </w:rPr>
      <w:t>3060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072205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820EA9">
      <w:rPr>
        <w:rFonts w:hAnsi="Times New Roman" w:ascii="Times New Roman"/>
        <w:color w:val="000000"/>
        <w:sz w:val="24"/>
        <w:szCs w:val="24"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72205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33571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41E07"/>
    <w:rsid w:val="00254C30"/>
    <w:rsid w:val="00264B81"/>
    <w:rsid w:val="002A2E40"/>
    <w:rsid w:val="002A4896"/>
    <w:rsid w:val="002B2B94"/>
    <w:rsid w:val="002B5D12"/>
    <w:rsid w:val="002C2041"/>
    <w:rsid w:val="002D105B"/>
    <w:rsid w:val="002D51B1"/>
    <w:rsid w:val="002D6E80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02207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2DA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C212B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3627C"/>
    <w:rsid w:val="007517D9"/>
    <w:rsid w:val="007575FB"/>
    <w:rsid w:val="00780BAD"/>
    <w:rsid w:val="00780EDE"/>
    <w:rsid w:val="00784BCF"/>
    <w:rsid w:val="007B4F50"/>
    <w:rsid w:val="007E154C"/>
    <w:rsid w:val="00803C60"/>
    <w:rsid w:val="00807628"/>
    <w:rsid w:val="00813A11"/>
    <w:rsid w:val="00816016"/>
    <w:rsid w:val="00820EA9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1697E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263B5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E5692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65399"/>
    <w:rsid w:val="00FA1DFB"/>
    <w:rsid w:val="00FA599D"/>
    <w:rsid w:val="00FB4A5D"/>
    <w:rsid w:val="00FC2FA1"/>
    <w:rsid w:val="00FD1220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33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57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57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57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57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33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57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57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57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57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St-3060/2016-26</izvorni_sadrzaj>
    <derivirana_varijabla naziv="DomainObject.Oznaka_1">St-3060/2016-26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3060</izvorni_sadrzaj>
    <derivirana_varijabla naziv="DomainObject.Predmet.Broj_1">3060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St-3060/2016</izvorni_sadrzaj>
    <derivirana_varijabla naziv="DomainObject.Predmet.OznakaBroj_1">St-3060/2016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ABC d.o.o. zastupanog po punomoćniku Denis Sarić</izvorni_sadrzaj>
    <derivirana_varijabla naziv="DomainObject.Predmet.ProtustrankaFormated_1">  KLUB ABC d.o.o. zastupanog po punomoćniku Denis Sarić</derivirana_varijabla>
  </DomainObject.Predmet.ProtustrankaFormated>
  <DomainObject.Predmet.ProtustrankaFormatedOIB>
    <izvorni_sadrzaj>  KLUB ABC d.o.o., OIB 70218580366 zastupanog po punomoćniku Denis Sarić</izvorni_sadrzaj>
    <derivirana_varijabla naziv="DomainObject.Predmet.ProtustrankaFormatedOIB_1">  KLUB ABC d.o.o., OIB 70218580366 zastupanog po punomoćniku Denis Sarić</derivirana_varijabla>
  </DomainObject.Predmet.ProtustrankaFormatedOIB>
  <DomainObject.Predmet.ProtustrankaFormatedWithAdress>
    <izvorni_sadrzaj> KLUB ABC d.o.o., Ilica 5, 10000 Zagreb zastupanog po punomoćniku Denis Sarić</izvorni_sadrzaj>
    <derivirana_varijabla naziv="DomainObject.Predmet.ProtustrankaFormatedWithAdress_1"> KLUB ABC d.o.o., Ilica 5, 10000 Zagreb zastupanog po punomoćniku Denis Sarić</derivirana_varijabla>
  </DomainObject.Predmet.ProtustrankaFormatedWithAdress>
  <DomainObject.Predmet.ProtustrankaFormatedWithAdressOIB>
    <izvorni_sadrzaj> KLUB ABC d.o.o., OIB 70218580366, Ilica 5, 10000 Zagreb zastupanog po punomoćniku Denis Sarić</izvorni_sadrzaj>
    <derivirana_varijabla naziv="DomainObject.Predmet.ProtustrankaFormatedWithAdressOIB_1"> KLUB ABC d.o.o., OIB 70218580366, Ilica 5, 10000 Zagreb zastupanog po punomoćniku Denis Sarić</derivirana_varijabla>
  </DomainObject.Predmet.ProtustrankaFormatedWithAdressOIB>
  <DomainObject.Predmet.ProtustrankaWithAdress>
    <izvorni_sadrzaj>KLUB ABC d.o.o. Ilica 5, 10000 Zagreb</izvorni_sadrzaj>
    <derivirana_varijabla naziv="DomainObject.Predmet.ProtustrankaWithAdress_1">KLUB ABC d.o.o. Ilica 5, 10000 Zagreb</derivirana_varijabla>
  </DomainObject.Predmet.ProtustrankaWithAdress>
  <DomainObject.Predmet.ProtustrankaWithAdressOIB>
    <izvorni_sadrzaj>KLUB ABC d.o.o., OIB 70218580366, Ilica 5, 10000 Zagreb</izvorni_sadrzaj>
    <derivirana_varijabla naziv="DomainObject.Predmet.ProtustrankaWithAdressOIB_1">KLUB ABC d.o.o., OIB 70218580366, Ilica 5, 10000 Zagreb</derivirana_varijabla>
  </DomainObject.Predmet.ProtustrankaWithAdressOIB>
  <DomainObject.Predmet.ProtustrankaNazivFormated>
    <izvorni_sadrzaj>KLUB ABC d.o.o.</izvorni_sadrzaj>
    <derivirana_varijabla naziv="DomainObject.Predmet.ProtustrankaNazivFormated_1">KLUB ABC d.o.o.</derivirana_varijabla>
  </DomainObject.Predmet.ProtustrankaNazivFormated>
  <DomainObject.Predmet.ProtustrankaNazivFormatedOIB>
    <izvorni_sadrzaj>KLUB ABC d.o.o., OIB 70218580366</izvorni_sadrzaj>
    <derivirana_varijabla naziv="DomainObject.Predmet.ProtustrankaNazivFormatedOIB_1">KLUB ABC d.o.o., OIB 70218580366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Županijsko državno odvjetništvo u Zagrebu, GUO; Denis Sarić</izvorni_sadrzaj>
    <derivirana_varijabla naziv="DomainObject.Predmet.StrankaFormated_1">  FINA Regionalni centar Zagreb; RH MF Porezna uprava, Područni ured Zagreb zastupanog po punomoćniku Županijsko državno odvjetništvo u Zagrebu, GUO; Denis Sarić</derivirana_varijabla>
  </DomainObject.Predmet.StrankaFormated>
  <DomainObject.Predmet.StrankaFormatedOIB>
    <izvorni_sadrzaj>  FINA Regionalni centar Zagreb, OIB 85821130368; RH MF Porezna uprava, Područni ured Zagreb, OIB 18683136487 zastupanog po punomoćniku Županijsko državno odvjetništvo u Zagrebu, GUO; Denis Sarić, OIB 82414981415</izvorni_sadrzaj>
    <derivirana_varijabla naziv="DomainObject.Predmet.StrankaFormatedOIB_1">  FINA Regionalni centar Zagreb, OIB 85821130368; RH MF Porezna uprava, Područni ured Zagreb, OIB 18683136487 zastupanog po punomoćniku Županijsko državno odvjetništvo u Zagrebu, GUO; Denis Sarić, OIB 82414981415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Županijsko državno odvjetništvo u Zagrebu, GUO; Denis Sarić, Čikatska 15, 10000 Zagreb</izvorni_sadrzaj>
    <derivirana_varijabla naziv="DomainObject.Predmet.StrankaFormatedWithAdress_1"> FINA Regionalni centar Zagreb, Trg svibanjskih žrtava 1995. 1, 10000 Zagreb; RH MF Porezna uprava, Područni ured Zagreb zastupanog po punomoćniku Županijsko državno odvjetništvo u Zagrebu, GUO; Denis Sarić, Čikatska 15,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Županijsko državno odvjetništvo u Zagrebu, GUO; Denis Sarić, OIB 82414981415, Čikatska 15, 10000 Zagreb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Županijsko državno odvjetništvo u Zagrebu, GUO; Denis Sarić, OIB 82414981415, Čikatska 15, 10000 Zagreb</derivirana_varijabla>
  </DomainObject.Predmet.StrankaFormatedWithAdressOIB>
  <DomainObject.Predmet.StrankaWithAdress>
    <izvorni_sadrzaj>FINA Regionalni centar Zagreb Trg svibanjskih žrtava 1995. 1,10000 Zagreb,RH MF Porezna uprava, Područni ured Zagreb ,Denis Sarić Čikatska 15,10000 Zagreb</izvorni_sadrzaj>
    <derivirana_varijabla naziv="DomainObject.Predmet.StrankaWithAdress_1">FINA Regionalni centar Zagreb Trg svibanjskih žrtava 1995. 1,10000 Zagreb,RH MF Porezna uprava, Područni ured Zagreb ,Denis Sarić Čikatska 15,10000 Zagreb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18683136487,Denis Sarić, OIB 82414981415, Čikatska 15,10000 Zagreb</izvorni_sadrzaj>
    <derivirana_varijabla naziv="DomainObject.Predmet.StrankaWithAdressOIB_1">FINA Regionalni centar Zagreb, OIB 85821130368, Trg svibanjskih žrtava 1995. 1,10000 Zagreb,RH MF Porezna uprava, Područni ured Zagreb, OIB 18683136487,Denis Sarić, OIB 82414981415, Čikatska 15,10000 Zagreb</derivirana_varijabla>
  </DomainObject.Predmet.StrankaWithAdressOIB>
  <DomainObject.Predmet.StrankaNazivFormated>
    <izvorni_sadrzaj>FINA Regionalni centar Zagreb,RH MF Porezna uprava, Područni ured Zagreb,Denis Sarić</izvorni_sadrzaj>
    <derivirana_varijabla naziv="DomainObject.Predmet.StrankaNazivFormated_1">FINA Regionalni centar Zagreb,RH MF Porezna uprava, Područni ured Zagreb,Denis Sarić</derivirana_varijabla>
  </DomainObject.Predmet.StrankaNazivFormated>
  <DomainObject.Predmet.StrankaNazivFormatedOIB>
    <izvorni_sadrzaj>FINA Regionalni centar Zagreb, OIB 85821130368,RH MF Porezna uprava, Područni ured Zagreb, OIB 18683136487,Denis Sarić, OIB 82414981415</izvorni_sadrzaj>
    <derivirana_varijabla naziv="DomainObject.Predmet.StrankaNazivFormatedOIB_1">FINA Regionalni centar Zagreb, OIB 85821130368,RH MF Porezna uprava, Područni ured Zagreb, OIB 18683136487,Denis Sarić, OIB 82414981415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RH MF Porezna uprava, Područni ured Zagreb zastupanog po punomoćniku Županijsko državno odvjetništvo u Zagrebu, GUO</item>
      <item>FINA Regionalni centar Zagreb</item>
      <item>Denis Sarić</item>
    </izvorni_sadrzaj>
    <derivirana_varijabla naziv="DomainObject.Predmet.StrankaListFormated_1">
      <item>RH MF Porezna uprava, Područni ured Zagreb zastupanog po punomoćniku Županijsko državno odvjetništvo u Zagrebu, GUO</item>
      <item>FINA Regionalni centar Zagreb</item>
      <item>Denis Sarić</item>
    </derivirana_varijabla>
  </DomainObject.Predmet.StrankaListFormated>
  <DomainObject.Predmet.StrankaListFormatedOIB>
    <izvorni_sadrzaj>
      <item>RH MF Porezna uprava, Područni ured Zagreb, OIB 18683136487 zastupanog po punomoćniku Županijsko državno odvjetništvo u Zagrebu, GUO</item>
      <item>FINA Regionalni centar Zagreb, OIB 85821130368</item>
      <item>Denis Sarić, OIB 82414981415</item>
    </izvorni_sadrzaj>
    <derivirana_varijabla naziv="DomainObject.Predmet.StrankaListFormatedOIB_1">
      <item>RH MF Porezna uprava, Područni ured Zagreb, OIB 18683136487 zastupanog po punomoćniku Županijsko državno odvjetništvo u Zagrebu, GUO</item>
      <item>FINA Regionalni centar Zagreb, OIB 85821130368</item>
      <item>Denis Sarić, OIB 82414981415</item>
    </derivirana_varijabla>
  </DomainObject.Predmet.StrankaListFormatedOIB>
  <DomainObject.Predmet.StrankaListFormatedWithAdress>
    <izvorni_sadrzaj>
      <item>RH MF Porezna uprava, Područni ured Zagreb zastupanog po punomoćniku Županijsko državno odvjetništvo u Zagrebu, GUO</item>
      <item>FINA Regionalni centar Zagreb, Trg svibanjskih žrtava 1995. 1, 10000 Zagreb</item>
      <item>Denis Sarić, Čikatska 15, 10000 Zagreb</item>
    </izvorni_sadrzaj>
    <derivirana_varijabla naziv="DomainObject.Predmet.StrankaListFormatedWithAdress_1">
      <item>RH MF Porezna uprava, Područni ured Zagreb zastupanog po punomoćniku Županijsko državno odvjetništvo u Zagrebu, GUO</item>
      <item>FINA Regionalni centar Zagreb, Trg svibanjskih žrtava 1995. 1, 10000 Zagreb</item>
      <item>Denis Sarić, Čikatska 15, 10000 Zagreb</item>
    </derivirana_varijabla>
  </DomainObject.Predmet.StrankaListFormatedWithAdress>
  <DomainObject.Predmet.StrankaListFormatedWithAdressOIB>
    <izvorni_sadrzaj>
      <item>RH MF Porezna uprava, Područni ured Zagreb, OIB 18683136487 zastupanog po punomoćniku Županijsko državno odvjetništvo u Zagrebu, GUO</item>
      <item>FINA Regionalni centar Zagreb, OIB 85821130368, Trg svibanjskih žrtava 1995. 1, 10000 Zagreb</item>
      <item>Denis Sarić, OIB 82414981415, Čikatska 15, 10000 Zagreb</item>
    </izvorni_sadrzaj>
    <derivirana_varijabla naziv="DomainObject.Predmet.StrankaListFormatedWithAdressOIB_1">
      <item>RH MF Porezna uprava, Područni ured Zagreb, OIB 18683136487 zastupanog po punomoćniku Županijsko državno odvjetništvo u Zagrebu, GUO</item>
      <item>FINA Regionalni centar Zagreb, OIB 85821130368, Trg svibanjskih žrtava 1995. 1, 10000 Zagreb</item>
      <item>Denis Sarić, OIB 82414981415, Čikatska 15, 10000 Zagreb</item>
    </derivirana_varijabla>
  </DomainObject.Predmet.StrankaListFormatedWithAdressOIB>
  <DomainObject.Predmet.StrankaListNazivFormated>
    <izvorni_sadrzaj>
      <item>RH MF Porezna uprava, Područni ured Zagreb</item>
      <item>FINA Regionalni centar Zagreb</item>
      <item>Denis Sarić</item>
    </izvorni_sadrzaj>
    <derivirana_varijabla naziv="DomainObject.Predmet.StrankaListNazivFormated_1">
      <item>RH MF Porezna uprava, Područni ured Zagreb</item>
      <item>FINA Regionalni centar Zagreb</item>
      <item>Denis Sarić</item>
    </derivirana_varijabla>
  </DomainObject.Predmet.StrankaListNazivFormated>
  <DomainObject.Predmet.StrankaListNazivFormatedOIB>
    <izvorni_sadrzaj>
      <item>RH MF Porezna uprava, Područni ured Zagreb, OIB 18683136487</item>
      <item>FINA Regionalni centar Zagreb, OIB 85821130368</item>
      <item>Denis Sarić, OIB 82414981415</item>
    </izvorni_sadrzaj>
    <derivirana_varijabla naziv="DomainObject.Predmet.StrankaListNazivFormatedOIB_1">
      <item>RH MF Porezna uprava, Područni ured Zagreb, OIB 18683136487</item>
      <item>FINA Regionalni centar Zagreb, OIB 85821130368</item>
      <item>Denis Sarić, OIB 82414981415</item>
    </derivirana_varijabla>
  </DomainObject.Predmet.StrankaListNazivFormatedOIB>
  <DomainObject.Predmet.ProtuStrankaListFormated>
    <izvorni_sadrzaj>
      <item>KLUB ABC d.o.o. zastupanog po punomoćniku Denis Sarić</item>
    </izvorni_sadrzaj>
    <derivirana_varijabla naziv="DomainObject.Predmet.ProtuStrankaListFormated_1">
      <item>KLUB ABC d.o.o. zastupanog po punomoćniku Denis Sarić</item>
    </derivirana_varijabla>
  </DomainObject.Predmet.ProtuStrankaListFormated>
  <DomainObject.Predmet.ProtuStrankaListFormatedOIB>
    <izvorni_sadrzaj>
      <item>KLUB ABC d.o.o., OIB 70218580366 zastupanog po punomoćniku Denis Sarić</item>
    </izvorni_sadrzaj>
    <derivirana_varijabla naziv="DomainObject.Predmet.ProtuStrankaListFormatedOIB_1">
      <item>KLUB ABC d.o.o., OIB 70218580366 zastupanog po punomoćniku Denis Sarić</item>
    </derivirana_varijabla>
  </DomainObject.Predmet.ProtuStrankaListFormatedOIB>
  <DomainObject.Predmet.ProtuStrankaListFormatedWithAdress>
    <izvorni_sadrzaj>
      <item>KLUB ABC d.o.o., Ilica 5, 10000 Zagreb zastupanog po punomoćniku Denis Sarić</item>
    </izvorni_sadrzaj>
    <derivirana_varijabla naziv="DomainObject.Predmet.ProtuStrankaListFormatedWithAdress_1">
      <item>KLUB ABC d.o.o., Ilica 5, 10000 Zagreb zastupanog po punomoćniku Denis Sarić</item>
    </derivirana_varijabla>
  </DomainObject.Predmet.ProtuStrankaListFormatedWithAdress>
  <DomainObject.Predmet.ProtuStrankaListFormatedWithAdressOIB>
    <izvorni_sadrzaj>
      <item>KLUB ABC d.o.o., OIB 70218580366, Ilica 5, 10000 Zagreb zastupanog po punomoćniku Denis Sarić</item>
    </izvorni_sadrzaj>
    <derivirana_varijabla naziv="DomainObject.Predmet.ProtuStrankaListFormatedWithAdressOIB_1">
      <item>KLUB ABC d.o.o., OIB 70218580366, Ilica 5, 10000 Zagreb zastupanog po punomoćniku Denis Sarić</item>
    </derivirana_varijabla>
  </DomainObject.Predmet.ProtuStrankaListFormatedWithAdressOIB>
  <DomainObject.Predmet.ProtuStrankaListNazivFormated>
    <izvorni_sadrzaj>
      <item>KLUB ABC d.o.o.</item>
    </izvorni_sadrzaj>
    <derivirana_varijabla naziv="DomainObject.Predmet.ProtuStrankaListNazivFormated_1">
      <item>KLUB ABC d.o.o.</item>
    </derivirana_varijabla>
  </DomainObject.Predmet.ProtuStrankaListNazivFormated>
  <DomainObject.Predmet.ProtuStrankaListNazivFormatedOIB>
    <izvorni_sadrzaj>
      <item>KLUB ABC d.o.o., OIB 70218580366</item>
    </izvorni_sadrzaj>
    <derivirana_varijabla naziv="DomainObject.Predmet.ProtuStrankaListNazivFormatedOIB_1">
      <item>KLUB ABC d.o.o., OIB 70218580366</item>
    </derivirana_varijabla>
  </DomainObject.Predmet.ProtuStrankaListNazivFormatedOIB>
  <DomainObject.Predmet.OstaliListFormated>
    <izvorni_sadrzaj>
      <item>Denis Sarić punomoćnik sudionika u postupku KLUB ABC d.o.o.</item>
      <item>Županijsko državno odvjetništvo u Zagrebu, GUO punomoćnik sudionika u postupku RH MF Porezna uprava, Područni ured Zagreb</item>
      <item>Tomislav Orehovec</item>
    </izvorni_sadrzaj>
    <derivirana_varijabla naziv="DomainObject.Predmet.OstaliListFormated_1">
      <item>Denis Sarić punomoćnik sudionika u postupku KLUB ABC d.o.o.</item>
      <item>Županijsko državno odvjetništvo u Zagrebu, GUO punomoćnik sudionika u postupku RH MF Porezna uprava, Područni ured Zagreb</item>
      <item>Tomislav Orehovec</item>
    </derivirana_varijabla>
  </DomainObject.Predmet.OstaliListFormated>
  <DomainObject.Predmet.OstaliListFormatedOIB>
    <izvorni_sadrzaj>
      <item>Denis Sarić, OIB 82414981415 punomoćnik sudionika u postupku KLUB ABC d.o.o.</item>
      <item>Županijsko državno odvjetništvo u Zagrebu, GUO, OIB 16488001145 punomoćnik sudionika u postupku RH MF Porezna uprava, Područni ured Zagreb</item>
      <item>Tomislav Orehovec, OIB 02009648274</item>
    </izvorni_sadrzaj>
    <derivirana_varijabla naziv="DomainObject.Predmet.OstaliListFormatedOIB_1">
      <item>Denis Sarić, OIB 82414981415 punomoćnik sudionika u postupku KLUB ABC d.o.o.</item>
      <item>Županijsko državno odvjetništvo u Zagrebu, GUO, OIB 16488001145 punomoćnik sudionika u postupku RH MF Porezna uprava, Područni ured Zagreb</item>
      <item>Tomislav Orehovec, OIB 02009648274</item>
    </derivirana_varijabla>
  </DomainObject.Predmet.OstaliListFormatedOIB>
  <DomainObject.Predmet.OstaliListFormatedWithAdress>
    <izvorni_sadrzaj>
      <item>Denis Sarić, Čikatska ulica 15, 10000 Zagreb punomoćnik sudionika u postupku KLUB ABC d.o.o.</item>
      <item>Županijsko državno odvjetništvo u Zagrebu, GUO, Savska cesta 41, 10000 Zagreb punomoćnik sudionika u postupku RH MF Porezna uprava, Područni ured Zagreb</item>
      <item>Tomislav Orehovec, Ulica Tadije Smičiklasa 18, 10000 Zagreb</item>
    </izvorni_sadrzaj>
    <derivirana_varijabla naziv="DomainObject.Predmet.OstaliListFormatedWithAdress_1">
      <item>Denis Sarić, Čikatska ulica 15, 10000 Zagreb punomoćnik sudionika u postupku KLUB ABC d.o.o.</item>
      <item>Županijsko državno odvjetništvo u Zagrebu, GUO, Savska cesta 41, 10000 Zagreb punomoćnik sudionika u postupku RH MF Porezna uprava, Područni ured Zagreb</item>
      <item>Tomislav Orehovec, Ulica Tadije Smičiklasa 18, 10000 Zagreb</item>
    </derivirana_varijabla>
  </DomainObject.Predmet.OstaliListFormatedWithAdress>
  <DomainObject.Predmet.OstaliListFormatedWithAdressOIB>
    <izvorni_sadrzaj>
      <item>Denis Sarić, OIB 82414981415, Čikatska ulica 15, 10000 Zagreb punomoćnik sudionika u postupku KLUB ABC d.o.o.</item>
      <item>Županijsko državno odvjetništvo u Zagrebu, GUO, OIB 16488001145, Savska cesta 41, 10000 Zagreb punomoćnik sudionika u postupku RH MF Porezna uprava, Područni ured Zagreb</item>
      <item>Tomislav Orehovec, OIB 02009648274, Ulica Tadije Smičiklasa 18, 10000 Zagreb</item>
    </izvorni_sadrzaj>
    <derivirana_varijabla naziv="DomainObject.Predmet.OstaliListFormatedWithAdressOIB_1">
      <item>Denis Sarić, OIB 82414981415, Čikatska ulica 15, 10000 Zagreb punomoćnik sudionika u postupku KLUB ABC d.o.o.</item>
      <item>Županijsko državno odvjetništvo u Zagrebu, GUO, OIB 16488001145, Savska cesta 41, 10000 Zagreb punomoćnik sudionika u postupku RH MF Porezna uprava, Područni ured Zagreb</item>
      <item>Tomislav Orehovec, OIB 02009648274, Ulica Tadije Smičiklasa 18, 10000 Zagreb</item>
    </derivirana_varijabla>
  </DomainObject.Predmet.OstaliListFormatedWithAdressOIB>
  <DomainObject.Predmet.OstaliListNazivFormated>
    <izvorni_sadrzaj>
      <item>Denis Sarić</item>
      <item>Županijsko državno odvjetništvo u Zagrebu, GUO</item>
      <item>Tomislav Orehovec</item>
    </izvorni_sadrzaj>
    <derivirana_varijabla naziv="DomainObject.Predmet.OstaliListNazivFormated_1">
      <item>Denis Sarić</item>
      <item>Županijsko državno odvjetništvo u Zagrebu, GUO</item>
      <item>Tomislav Orehovec</item>
    </derivirana_varijabla>
  </DomainObject.Predmet.OstaliListNazivFormated>
  <DomainObject.Predmet.OstaliListNazivFormatedOIB>
    <izvorni_sadrzaj>
      <item>Denis Sarić, OIB 82414981415</item>
      <item>Županijsko državno odvjetništvo u Zagrebu, GUO, OIB 16488001145</item>
      <item>Tomislav Orehovec, OIB 02009648274</item>
    </izvorni_sadrzaj>
    <derivirana_varijabla naziv="DomainObject.Predmet.OstaliListNazivFormatedOIB_1">
      <item>Denis Sarić, OIB 82414981415</item>
      <item>Županijsko državno odvjetništvo u Zagrebu, GUO, OIB 16488001145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St-3060/2016-26</izvorni_sadrzaj>
    <derivirana_varijabla naziv="DomainObject.PoslovniBrojDokumenta_1">St-3060/2016-26</derivirana_varijabla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KLUB ABC d.o.o.</izvorni_sadrzaj>
    <derivirana_varijabla naziv="DomainObject.Predmet.ProtustrankaIDrugi_1">KLUB ABC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KLUB ABC d.o.o., OIB 70218580366, Ilica 5, 10000 Zagreb</izvorni_sadrzaj>
    <derivirana_varijabla naziv="DomainObject.Predmet.ProtustrankaIDrugiAdressOIB_1">KLUB ABC d.o.o., OIB 70218580366,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ABC d.o.o.</item>
      <item>RH MF Porezna uprava, Područni ured Zagreb</item>
      <item>FINA Regionalni centar Zagreb</item>
      <item>Denis Sarić</item>
      <item>Denis Sarić</item>
      <item>Županijsko državno odvjetništvo u Zagrebu, GUO</item>
      <item>Tomislav Orehovec</item>
    </izvorni_sadrzaj>
    <derivirana_varijabla naziv="DomainObject.Predmet.SudioniciListNaziv_1">
      <item>KLUB ABC d.o.o.</item>
      <item>RH MF Porezna uprava, Područni ured Zagreb</item>
      <item>FINA Regionalni centar Zagreb</item>
      <item>Denis Sarić</item>
      <item>Denis Sarić</item>
      <item>Županijsko državno odvjetništvo u Zagrebu, GUO</item>
      <item>Tomislav Orehovec</item>
    </derivirana_varijabla>
  </DomainObject.Predmet.SudioniciListNaziv>
  <DomainObject.Predmet.SudioniciListAdressOIB>
    <izvorni_sadrzaj>
      <item>KLUB ABC d.o.o., OIB 70218580366, Ilica 5,10000 Zagreb</item>
      <item>RH MF Porezna uprava, Područni ured Zagreb, OIB 18683136487</item>
      <item>FINA Regionalni centar Zagreb, OIB 85821130368, Trg svibanjskih žrtava 1995. 1,10000 Zagreb</item>
      <item>Denis Sarić, OIB 82414981415, Čikatska 15,10000 Zagreb</item>
      <item>Denis Sarić, OIB 82414981415, Čikatska ulica 15,10000 Zagreb</item>
      <item>Županijsko državno odvjetništvo u Zagrebu, GUO, OIB 16488001145, Savska cesta 41,10000 Zagreb</item>
      <item>Tomislav Orehovec, OIB 02009648274, Ulica Tadije Smičiklasa 18,10000 Zagreb</item>
    </izvorni_sadrzaj>
    <derivirana_varijabla naziv="DomainObject.Predmet.SudioniciListAdressOIB_1">
      <item>KLUB ABC d.o.o., OIB 70218580366, Ilica 5,10000 Zagreb</item>
      <item>RH MF Porezna uprava, Područni ured Zagreb, OIB 18683136487</item>
      <item>FINA Regionalni centar Zagreb, OIB 85821130368, Trg svibanjskih žrtava 1995. 1,10000 Zagreb</item>
      <item>Denis Sarić, OIB 82414981415, Čikatska 15,10000 Zagreb</item>
      <item>Denis Sarić, OIB 82414981415, Čikatska ulica 15,10000 Zagreb</item>
      <item>Županijsko državno odvjetništvo u Zagrebu, GUO, OIB 16488001145, Savska cesta 41,10000 Zagreb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70218580366</item>
      <item>, OIB 18683136487</item>
      <item>, OIB 85821130368</item>
      <item>, OIB 82414981415</item>
      <item>, OIB 82414981415</item>
      <item>, OIB 16488001145</item>
      <item>, OIB 02009648274</item>
    </izvorni_sadrzaj>
    <derivirana_varijabla naziv="DomainObject.Predmet.SudioniciListNazivOIB_1">
      <item>, OIB 70218580366</item>
      <item>, OIB 18683136487</item>
      <item>, OIB 85821130368</item>
      <item>, OIB 82414981415</item>
      <item>, OIB 82414981415</item>
      <item>, OIB 16488001145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737</properties:Words>
  <properties:Characters>4087</properties:Characters>
  <properties:Lines>87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2017-05-29T09:20:00Z</dcterms:created>
  <dc:creator>MINISTARSTVO PRAVOSUĐA</dc:creator>
  <cp:lastModifiedBy>Višnja Svečak</cp:lastModifiedBy>
  <cp:lastPrinted>2017-05-29T09:20:00Z</cp:lastPrinted>
  <dcterms:modified xmlns:xsi="http://www.w3.org/2001/XMLSchema-instance" xsi:type="dcterms:W3CDTF">2017-05-29T09:28:00Z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St-3060/2016-26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