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01C2" w:rsidP="00FD01C2" w:rsidRDefault="00FD01C2" w14:paraId="6780E8BD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bookmarkStart w:name="_Hlk236917976" w:id="4"/>
      <w:bookmarkStart w:name="_Hlk236982224" w:id="5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01C2" w:rsidP="00FD01C2" w:rsidRDefault="00FD01C2" w14:paraId="576D9431" w14:textId="77777777">
      <w:pPr>
        <w:jc w:val="right"/>
        <w:rPr>
          <w:rFonts w:ascii="Arial" w:hAnsi="Arial" w:cs="Arial"/>
          <w:sz w:val="24"/>
          <w:szCs w:val="24"/>
        </w:rPr>
      </w:pPr>
    </w:p>
    <w:p w:rsidR="00FD01C2" w:rsidP="00FD01C2" w:rsidRDefault="00FD01C2" w14:paraId="21DB0D78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FD01C2" w:rsidP="00FD01C2" w:rsidRDefault="00FD01C2" w14:paraId="6BA07D1F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FD01C2" w:rsidP="00FD01C2" w:rsidRDefault="00FD01C2" w14:paraId="06ED07E0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FD01C2" w:rsidP="00FD01C2" w:rsidRDefault="00FD01C2" w14:paraId="4E53C85B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FD01C2" w:rsidP="00FD01C2" w:rsidRDefault="00FD01C2" w14:paraId="7F3A3CCC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FD01C2" w:rsidP="00FD01C2" w:rsidRDefault="00FD01C2" w14:paraId="783B53F8" w14:textId="77777777">
      <w:pPr>
        <w:jc w:val="right"/>
        <w:rPr>
          <w:rFonts w:ascii="Arial" w:hAnsi="Arial" w:cs="Arial"/>
          <w:sz w:val="24"/>
          <w:szCs w:val="24"/>
        </w:rPr>
      </w:pPr>
    </w:p>
    <w:p w:rsidR="00FD01C2" w:rsidP="00FD01C2" w:rsidRDefault="00FD01C2" w14:paraId="171146A9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FD01C2" w:rsidP="00FD01C2" w:rsidRDefault="00FD01C2" w14:paraId="0CD074B9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-398/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</w:p>
    <w:p w:rsidRPr="00E60C4F" w:rsidR="00FD01C2" w:rsidP="00FD01C2" w:rsidRDefault="00FD01C2" w14:paraId="341AA0F1" w14:textId="77777777">
      <w:pPr>
        <w:rPr>
          <w:rFonts w:ascii="Arial" w:hAnsi="Arial" w:cs="Arial"/>
          <w:sz w:val="24"/>
          <w:szCs w:val="24"/>
        </w:rPr>
      </w:pPr>
    </w:p>
    <w:p w:rsidRPr="00E60C4F" w:rsidR="00FD01C2" w:rsidP="00FD01C2" w:rsidRDefault="00FD01C2" w14:paraId="7C9D1F2E" w14:textId="7D92EE4C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A30D2D">
        <w:rPr>
          <w:rFonts w:ascii="Arial" w:hAnsi="Arial" w:cs="Arial"/>
          <w:sz w:val="24"/>
          <w:szCs w:val="24"/>
        </w:rPr>
        <w:t>Ilij</w:t>
      </w:r>
      <w:r>
        <w:rPr>
          <w:rFonts w:ascii="Arial" w:hAnsi="Arial" w:cs="Arial"/>
          <w:sz w:val="24"/>
          <w:szCs w:val="24"/>
        </w:rPr>
        <w:t>e</w:t>
      </w:r>
      <w:r w:rsidRPr="00A30D2D">
        <w:rPr>
          <w:rFonts w:ascii="Arial" w:hAnsi="Arial" w:cs="Arial"/>
          <w:sz w:val="24"/>
          <w:szCs w:val="24"/>
        </w:rPr>
        <w:t xml:space="preserve"> Bareši</w:t>
      </w:r>
      <w:r>
        <w:rPr>
          <w:rFonts w:ascii="Arial" w:hAnsi="Arial" w:cs="Arial"/>
          <w:sz w:val="24"/>
          <w:szCs w:val="24"/>
        </w:rPr>
        <w:t>ća iz Viškova</w:t>
      </w:r>
      <w:r w:rsidRPr="00A30D2D">
        <w:rPr>
          <w:rFonts w:ascii="Arial" w:hAnsi="Arial" w:cs="Arial"/>
          <w:sz w:val="24"/>
          <w:szCs w:val="24"/>
        </w:rPr>
        <w:t>, Kosi 96 A,</w:t>
      </w:r>
      <w:r>
        <w:rPr>
          <w:rFonts w:ascii="Arial" w:hAnsi="Arial" w:cs="Arial"/>
          <w:sz w:val="24"/>
          <w:szCs w:val="24"/>
        </w:rPr>
        <w:t xml:space="preserve"> </w:t>
      </w:r>
      <w:r w:rsidRPr="00A30D2D">
        <w:rPr>
          <w:rFonts w:ascii="Arial" w:hAnsi="Arial" w:cs="Arial"/>
          <w:sz w:val="24"/>
          <w:szCs w:val="24"/>
        </w:rPr>
        <w:t>OIB: 32094058684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>odlučujući o prijedlog</w:t>
      </w:r>
      <w:r>
        <w:rPr>
          <w:rFonts w:ascii="Arial" w:hAnsi="Arial" w:cs="Arial"/>
          <w:sz w:val="24"/>
          <w:szCs w:val="24"/>
        </w:rPr>
        <w:t>u</w:t>
      </w:r>
      <w:r w:rsidRPr="00E60C4F">
        <w:rPr>
          <w:rFonts w:ascii="Arial" w:hAnsi="Arial" w:cs="Arial"/>
          <w:sz w:val="24"/>
          <w:szCs w:val="24"/>
        </w:rPr>
        <w:t xml:space="preserve"> FINA-e za provedbu jednostavnog postupka stečaja nad imovinom potrošača, </w:t>
      </w:r>
      <w:r w:rsidR="007609D3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FD01C2" w:rsidP="00FD01C2" w:rsidRDefault="00FD01C2" w14:paraId="32C21B8D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FD01C2" w:rsidP="00FD01C2" w:rsidRDefault="00FD01C2" w14:paraId="5BA7C32B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2. srpnja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 </w:t>
      </w:r>
      <w:r w:rsidRPr="00A30D2D">
        <w:rPr>
          <w:rFonts w:ascii="Arial" w:hAnsi="Arial" w:cs="Arial"/>
          <w:sz w:val="24"/>
          <w:szCs w:val="24"/>
        </w:rPr>
        <w:t>Ilij</w:t>
      </w:r>
      <w:r>
        <w:rPr>
          <w:rFonts w:ascii="Arial" w:hAnsi="Arial" w:cs="Arial"/>
          <w:sz w:val="24"/>
          <w:szCs w:val="24"/>
        </w:rPr>
        <w:t>e</w:t>
      </w:r>
      <w:r w:rsidRPr="00A30D2D">
        <w:rPr>
          <w:rFonts w:ascii="Arial" w:hAnsi="Arial" w:cs="Arial"/>
          <w:sz w:val="24"/>
          <w:szCs w:val="24"/>
        </w:rPr>
        <w:t xml:space="preserve"> Bareši</w:t>
      </w:r>
      <w:r>
        <w:rPr>
          <w:rFonts w:ascii="Arial" w:hAnsi="Arial" w:cs="Arial"/>
          <w:sz w:val="24"/>
          <w:szCs w:val="24"/>
        </w:rPr>
        <w:t>ća iz Viškova</w:t>
      </w:r>
      <w:r w:rsidRPr="00A30D2D">
        <w:rPr>
          <w:rFonts w:ascii="Arial" w:hAnsi="Arial" w:cs="Arial"/>
          <w:sz w:val="24"/>
          <w:szCs w:val="24"/>
        </w:rPr>
        <w:t>, Kosi 96 A,</w:t>
      </w:r>
      <w:r>
        <w:rPr>
          <w:rFonts w:ascii="Arial" w:hAnsi="Arial" w:cs="Arial"/>
          <w:sz w:val="24"/>
          <w:szCs w:val="24"/>
        </w:rPr>
        <w:t xml:space="preserve"> </w:t>
      </w:r>
      <w:r w:rsidRPr="00A30D2D">
        <w:rPr>
          <w:rFonts w:ascii="Arial" w:hAnsi="Arial" w:cs="Arial"/>
          <w:sz w:val="24"/>
          <w:szCs w:val="24"/>
        </w:rPr>
        <w:t>OIB: 32094058684</w:t>
      </w:r>
      <w:r>
        <w:rPr>
          <w:rFonts w:ascii="Arial" w:hAnsi="Arial" w:cs="Arial"/>
          <w:sz w:val="24"/>
          <w:szCs w:val="24"/>
        </w:rPr>
        <w:t>.</w:t>
      </w:r>
    </w:p>
    <w:p w:rsidRPr="00E60C4F" w:rsidR="00FD01C2" w:rsidP="00FD01C2" w:rsidRDefault="00FD01C2" w14:paraId="4DF72562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 </w:t>
      </w:r>
      <w:r w:rsidRPr="00A30D2D">
        <w:rPr>
          <w:rFonts w:ascii="Arial" w:hAnsi="Arial" w:cs="Arial"/>
          <w:sz w:val="24"/>
          <w:szCs w:val="24"/>
        </w:rPr>
        <w:t>Ilij</w:t>
      </w:r>
      <w:r>
        <w:rPr>
          <w:rFonts w:ascii="Arial" w:hAnsi="Arial" w:cs="Arial"/>
          <w:sz w:val="24"/>
          <w:szCs w:val="24"/>
        </w:rPr>
        <w:t>a</w:t>
      </w:r>
      <w:r w:rsidRPr="00A30D2D">
        <w:rPr>
          <w:rFonts w:ascii="Arial" w:hAnsi="Arial" w:cs="Arial"/>
          <w:sz w:val="24"/>
          <w:szCs w:val="24"/>
        </w:rPr>
        <w:t xml:space="preserve"> Bareši</w:t>
      </w:r>
      <w:r>
        <w:rPr>
          <w:rFonts w:ascii="Arial" w:hAnsi="Arial" w:cs="Arial"/>
          <w:sz w:val="24"/>
          <w:szCs w:val="24"/>
        </w:rPr>
        <w:t>ć iz Viškova</w:t>
      </w:r>
      <w:r w:rsidRPr="00A30D2D">
        <w:rPr>
          <w:rFonts w:ascii="Arial" w:hAnsi="Arial" w:cs="Arial"/>
          <w:sz w:val="24"/>
          <w:szCs w:val="24"/>
        </w:rPr>
        <w:t>, Kosi 96 A,</w:t>
      </w:r>
      <w:r>
        <w:rPr>
          <w:rFonts w:ascii="Arial" w:hAnsi="Arial" w:cs="Arial"/>
          <w:sz w:val="24"/>
          <w:szCs w:val="24"/>
        </w:rPr>
        <w:t xml:space="preserve"> </w:t>
      </w:r>
      <w:r w:rsidRPr="00A30D2D">
        <w:rPr>
          <w:rFonts w:ascii="Arial" w:hAnsi="Arial" w:cs="Arial"/>
          <w:sz w:val="24"/>
          <w:szCs w:val="24"/>
        </w:rPr>
        <w:t>OIB: 32094058684</w:t>
      </w:r>
      <w:r>
        <w:rPr>
          <w:rFonts w:ascii="Arial" w:hAnsi="Arial" w:cs="Arial"/>
          <w:sz w:val="24"/>
          <w:szCs w:val="24"/>
        </w:rPr>
        <w:t xml:space="preserve">, 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io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an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FD01C2" w:rsidP="00FD01C2" w:rsidRDefault="00FD01C2" w14:paraId="1D61F57F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FD01C2" w:rsidP="00FD01C2" w:rsidRDefault="00FD01C2" w14:paraId="5213DB42" w14:textId="29849D06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Rijeci, </w:t>
      </w:r>
      <w:r w:rsidR="007609D3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kolovoza 2026.</w:t>
      </w:r>
    </w:p>
    <w:p w:rsidR="00FD01C2" w:rsidP="00FD01C2" w:rsidRDefault="00FD01C2" w14:paraId="5ECF4FD0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FD01C2" w:rsidP="00FD01C2" w:rsidRDefault="00FD01C2" w14:paraId="5235BA6C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FD01C2" w:rsidP="00FD01C2" w:rsidRDefault="00FD01C2" w14:paraId="723DB598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FD01C2" w:rsidP="00FD01C2" w:rsidRDefault="00FD01C2" w14:paraId="446C8BCB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FD01C2" w:rsidP="00FD01C2" w:rsidRDefault="00FD01C2" w14:paraId="133BC317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bookmarkEnd w:id="3"/>
    <w:p w:rsidRPr="00B37A95" w:rsidR="00FD01C2" w:rsidP="00FD01C2" w:rsidRDefault="00FD01C2" w14:paraId="76B802BF" w14:textId="77777777">
      <w:pPr>
        <w:jc w:val="both"/>
        <w:rPr>
          <w:rFonts w:ascii="Arial" w:hAnsi="Arial" w:cs="Arial"/>
          <w:sz w:val="24"/>
          <w:szCs w:val="24"/>
        </w:rPr>
      </w:pPr>
    </w:p>
    <w:bookmarkEnd w:id="4"/>
    <w:p w:rsidRPr="00B37A95" w:rsidR="00FD01C2" w:rsidP="00FD01C2" w:rsidRDefault="00FD01C2" w14:paraId="0C4E5ED6" w14:textId="77777777">
      <w:pPr>
        <w:jc w:val="both"/>
        <w:rPr>
          <w:rFonts w:ascii="Arial" w:hAnsi="Arial" w:cs="Arial"/>
          <w:sz w:val="24"/>
          <w:szCs w:val="24"/>
        </w:rPr>
      </w:pPr>
    </w:p>
    <w:bookmarkEnd w:id="5"/>
    <w:p w:rsidRPr="00B37A95" w:rsidR="00FD01C2" w:rsidP="00FD01C2" w:rsidRDefault="00FD01C2" w14:paraId="3598FE8D" w14:textId="77777777">
      <w:pPr>
        <w:jc w:val="both"/>
        <w:rPr>
          <w:rFonts w:ascii="Arial" w:hAnsi="Arial" w:cs="Arial"/>
          <w:sz w:val="24"/>
          <w:szCs w:val="24"/>
        </w:rPr>
      </w:pPr>
    </w:p>
    <w:p w:rsidRPr="00FD01C2" w:rsidR="001A78B9" w:rsidP="00FD01C2" w:rsidRDefault="001A78B9" w14:paraId="496A33A6" w14:textId="77777777"/>
    <w:sectPr w:rsidRPr="00FD01C2" w:rsidR="001A78B9" w:rsidSect="00FD01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27569"/>
    <w:rsid w:val="0007611D"/>
    <w:rsid w:val="00165F4A"/>
    <w:rsid w:val="00183169"/>
    <w:rsid w:val="001A78B9"/>
    <w:rsid w:val="001F4157"/>
    <w:rsid w:val="00214EF4"/>
    <w:rsid w:val="00241D35"/>
    <w:rsid w:val="002B40AD"/>
    <w:rsid w:val="002C5F2E"/>
    <w:rsid w:val="002E1446"/>
    <w:rsid w:val="002E6820"/>
    <w:rsid w:val="0048375B"/>
    <w:rsid w:val="0049295F"/>
    <w:rsid w:val="004B1FEE"/>
    <w:rsid w:val="004B2498"/>
    <w:rsid w:val="005917A4"/>
    <w:rsid w:val="005D5F4B"/>
    <w:rsid w:val="00606FB1"/>
    <w:rsid w:val="00694BCF"/>
    <w:rsid w:val="007609D3"/>
    <w:rsid w:val="00777AB9"/>
    <w:rsid w:val="008157D7"/>
    <w:rsid w:val="00861654"/>
    <w:rsid w:val="00864E51"/>
    <w:rsid w:val="0090378B"/>
    <w:rsid w:val="00950297"/>
    <w:rsid w:val="0098482B"/>
    <w:rsid w:val="009F2031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7513E"/>
    <w:rsid w:val="00BA41DB"/>
    <w:rsid w:val="00C124F7"/>
    <w:rsid w:val="00C54FCE"/>
    <w:rsid w:val="00C728D7"/>
    <w:rsid w:val="00CE1F79"/>
    <w:rsid w:val="00D11A54"/>
    <w:rsid w:val="00D8401F"/>
    <w:rsid w:val="00DD76E7"/>
    <w:rsid w:val="00DF43BC"/>
    <w:rsid w:val="00E34700"/>
    <w:rsid w:val="00E60C4F"/>
    <w:rsid w:val="00EE2174"/>
    <w:rsid w:val="00EE5FC3"/>
    <w:rsid w:val="00F020AF"/>
    <w:rsid w:val="00F15BB8"/>
    <w:rsid w:val="00FD01C2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5C58A7C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D01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01C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01C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01C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01C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Sp-398/2026-3</izvorni_sadrzaj>
    <derivirana_varijabla naziv="DomainObject.Oznaka_1">Sp-398/2026-3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2026.</izvorni_sadrzaj>
    <derivirana_varijabla naziv="DomainObject.Predmet.DatumIzradeOptuznogAkta_1">2. srpnja 2026.</derivirana_varijabla>
  </DomainObject.Predmet.DatumIzradeOptuznogAkta>
  <DomainObject.Predmet.DatumIzradeOptuznogAktaFormated>
    <izvorni_sadrzaj>2.7.2026.</izvorni_sadrzaj>
    <derivirana_varijabla naziv="DomainObject.Predmet.DatumIzradeOptuznogAktaFormated_1">2.7.2026.</derivirana_varijabla>
  </DomainObject.Predmet.DatumIzradeOptuznogAktaFormated>
  <DomainObject.Predmet.DatumOsnivanja>
    <izvorni_sadrzaj>2. srpnja 2026.</izvorni_sadrzaj>
    <derivirana_varijabla naziv="DomainObject.Predmet.DatumOsnivanja_1">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srpnja 2026.</izvorni_sadrzaj>
    <derivirana_varijabla naziv="DomainObject.Predmet.DatumPrimitkaOptuznogAkta_1">2.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Sp-398/2026</izvorni_sadrzaj>
    <derivirana_varijabla naziv="DomainObject.Predmet.OznakaBroj_1">Sp-398/2026</derivirana_varijabla>
  </DomainObject.Predmet.OznakaBroj>
  <DomainObject.Predmet.OznakaBrojOptuznogAkta>
    <izvorni_sadrzaj>08-4-26-4</izvorni_sadrzaj>
    <derivirana_varijabla naziv="DomainObject.Predmet.OznakaBrojOptuznogAkta_1">08-4-26-4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ILIJA BAREŠIĆ</izvorni_sadrzaj>
    <derivirana_varijabla naziv="DomainObject.Predmet.ProtustrankaFormated_1">  ILIJA BAREŠIĆ</derivirana_varijabla>
  </DomainObject.Predmet.ProtustrankaFormated>
  <DomainObject.Predmet.ProtustrankaFormatedOIB>
    <izvorni_sadrzaj>  ILIJA BAREŠIĆ, OIB 32094058684</izvorni_sadrzaj>
    <derivirana_varijabla naziv="DomainObject.Predmet.ProtustrankaFormatedOIB_1">  ILIJA BAREŠIĆ, OIB 32094058684</derivirana_varijabla>
  </DomainObject.Predmet.ProtustrankaFormatedOIB>
  <DomainObject.Predmet.ProtustrankaFormatedWithAdress>
    <izvorni_sadrzaj> ILIJA BAREŠIĆ, KOSI 96 A, 51216 Kosi</izvorni_sadrzaj>
    <derivirana_varijabla naziv="DomainObject.Predmet.ProtustrankaFormatedWithAdress_1"> ILIJA BAREŠIĆ, KOSI 96 A, 51216 Kosi</derivirana_varijabla>
  </DomainObject.Predmet.ProtustrankaFormatedWithAdress>
  <DomainObject.Predmet.ProtustrankaFormatedWithAdressOIB>
    <izvorni_sadrzaj> ILIJA BAREŠIĆ, OIB 32094058684, KOSI 96 A, 51216 Kosi</izvorni_sadrzaj>
    <derivirana_varijabla naziv="DomainObject.Predmet.ProtustrankaFormatedWithAdressOIB_1"> ILIJA BAREŠIĆ, OIB 32094058684, KOSI 96 A, 51216 Kosi</derivirana_varijabla>
  </DomainObject.Predmet.ProtustrankaFormatedWithAdressOIB>
  <DomainObject.Predmet.ProtustrankaWithAdress>
    <izvorni_sadrzaj>ILIJA BAREŠIĆ KOSI 96 A, 51216 Kosi</izvorni_sadrzaj>
    <derivirana_varijabla naziv="DomainObject.Predmet.ProtustrankaWithAdress_1">ILIJA BAREŠIĆ KOSI 96 A, 51216 Kosi</derivirana_varijabla>
  </DomainObject.Predmet.ProtustrankaWithAdress>
  <DomainObject.Predmet.ProtustrankaWithAdressOIB>
    <izvorni_sadrzaj>ILIJA BAREŠIĆ, OIB 32094058684, KOSI 96 A, 51216 Kosi</izvorni_sadrzaj>
    <derivirana_varijabla naziv="DomainObject.Predmet.ProtustrankaWithAdressOIB_1">ILIJA BAREŠIĆ, OIB 32094058684, KOSI 96 A, 51216 Kosi</derivirana_varijabla>
  </DomainObject.Predmet.ProtustrankaWithAdressOIB>
  <DomainObject.Predmet.ProtustrankaNazivFormated>
    <izvorni_sadrzaj>ILIJA BAREŠIĆ</izvorni_sadrzaj>
    <derivirana_varijabla naziv="DomainObject.Predmet.ProtustrankaNazivFormated_1">ILIJA BAREŠIĆ</derivirana_varijabla>
  </DomainObject.Predmet.ProtustrankaNazivFormated>
  <DomainObject.Predmet.ProtustrankaNazivFormatedOIB>
    <izvorni_sadrzaj>ILIJA BAREŠIĆ, OIB 32094058684</izvorni_sadrzaj>
    <derivirana_varijabla naziv="DomainObject.Predmet.ProtustrankaNazivFormatedOIB_1">ILIJA BAREŠIĆ, OIB 32094058684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 "Ovr"</izvorni_sadrzaj>
    <derivirana_varijabla naziv="DomainObject.Predmet.TrenutnaLokacijaSpisa.Naziv_1">Ovršna pisarnica "Ovr"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ILIJA BAREŠIĆ</item>
    </izvorni_sadrzaj>
    <derivirana_varijabla naziv="DomainObject.Predmet.ProtuStrankaListFormated_1">
      <item>ILIJA BAREŠIĆ</item>
    </derivirana_varijabla>
  </DomainObject.Predmet.ProtuStrankaListFormated>
  <DomainObject.Predmet.ProtuStrankaListFormatedOIB>
    <izvorni_sadrzaj>
      <item>ILIJA BAREŠIĆ, OIB 32094058684</item>
    </izvorni_sadrzaj>
    <derivirana_varijabla naziv="DomainObject.Predmet.ProtuStrankaListFormatedOIB_1">
      <item>ILIJA BAREŠIĆ, OIB 32094058684</item>
    </derivirana_varijabla>
  </DomainObject.Predmet.ProtuStrankaListFormatedOIB>
  <DomainObject.Predmet.ProtuStrankaListFormatedWithAdress>
    <izvorni_sadrzaj>
      <item>ILIJA BAREŠIĆ, KOSI 96 A, 51216 Kosi</item>
    </izvorni_sadrzaj>
    <derivirana_varijabla naziv="DomainObject.Predmet.ProtuStrankaListFormatedWithAdress_1">
      <item>ILIJA BAREŠIĆ, KOSI 96 A, 51216 Kosi</item>
    </derivirana_varijabla>
  </DomainObject.Predmet.ProtuStrankaListFormatedWithAdress>
  <DomainObject.Predmet.ProtuStrankaListFormatedWithAdressOIB>
    <izvorni_sadrzaj>
      <item>ILIJA BAREŠIĆ, OIB 32094058684, KOSI 96 A, 51216 Kosi</item>
    </izvorni_sadrzaj>
    <derivirana_varijabla naziv="DomainObject.Predmet.ProtuStrankaListFormatedWithAdressOIB_1">
      <item>ILIJA BAREŠIĆ, OIB 32094058684, KOSI 96 A, 51216 Kosi</item>
    </derivirana_varijabla>
  </DomainObject.Predmet.ProtuStrankaListFormatedWithAdressOIB>
  <DomainObject.Predmet.ProtuStrankaListNazivFormated>
    <izvorni_sadrzaj>
      <item>ILIJA BAREŠIĆ</item>
    </izvorni_sadrzaj>
    <derivirana_varijabla naziv="DomainObject.Predmet.ProtuStrankaListNazivFormated_1">
      <item>ILIJA BAREŠIĆ</item>
    </derivirana_varijabla>
  </DomainObject.Predmet.ProtuStrankaListNazivFormated>
  <DomainObject.Predmet.ProtuStrankaListNazivFormatedOIB>
    <izvorni_sadrzaj>
      <item>ILIJA BAREŠIĆ, OIB 32094058684</item>
    </izvorni_sadrzaj>
    <derivirana_varijabla naziv="DomainObject.Predmet.ProtuStrankaListNazivFormatedOIB_1">
      <item>ILIJA BAREŠIĆ, OIB 32094058684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Sp-398/2026-3</izvorni_sadrzaj>
    <derivirana_varijabla naziv="DomainObject.PoslovniBrojDokumenta_1">Sp-398/2026-3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ILIJA BAREŠIĆ</izvorni_sadrzaj>
    <derivirana_varijabla naziv="DomainObject.Predmet.ProtustrankaIDrugi_1">ILIJA BAREŠIĆ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ILIJA BAREŠIĆ, OIB 32094058684, KOSI 96 A, 51216 Kosi</izvorni_sadrzaj>
    <derivirana_varijabla naziv="DomainObject.Predmet.ProtustrankaIDrugiAdressOIB_1">ILIJA BAREŠIĆ, OIB 32094058684, KOSI 96 A, 51216 Kosi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BAREŠIĆ</item>
      <item>Financijska agencija</item>
    </izvorni_sadrzaj>
    <derivirana_varijabla naziv="DomainObject.Predmet.SudioniciListNaziv_1">
      <item>ILIJA BAREŠIĆ</item>
      <item>Financijska agencija</item>
    </derivirana_varijabla>
  </DomainObject.Predmet.SudioniciListNaziv>
  <DomainObject.Predmet.SudioniciListAdressOIB>
    <izvorni_sadrzaj>
      <item>ILIJA BAREŠIĆ, OIB 32094058684, KOSI 96 A,51216 Kosi</item>
      <item>Financijska agencija, OIB 85821130368, ULICA GRADA VUKOVARA 70,10000 Zagreb</item>
    </izvorni_sadrzaj>
    <derivirana_varijabla naziv="DomainObject.Predmet.SudioniciListAdressOIB_1">
      <item>ILIJA BAREŠIĆ, OIB 32094058684, KOSI 96 A,51216 Kosi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32094058684</item>
      <item>, OIB 85821130368</item>
    </izvorni_sadrzaj>
    <derivirana_varijabla naziv="DomainObject.Predmet.SudioniciListNazivOIB_1">
      <item>, OIB 32094058684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2026.</izvorni_sadrzaj>
    <derivirana_varijabla naziv="DomainObject.Predmet.DatumPocetkaProcesa_1">2.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193</properties:Words>
  <properties:Characters>1059</properties:Characters>
  <properties:Lines>35</properties:Lines>
  <properties:Paragraphs>13</properties:Paragraphs>
  <properties:TotalTime>209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2026-08-10T06:58:00Z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Sp-398/2026-3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