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cc43" w14:paraId="2d2cc43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807C32">
        <w:t>1566/17</w:t>
      </w:r>
      <w:r w:rsidR="00810602">
        <w:t>-</w:t>
      </w:r>
      <w:r w:rsidR="00807C32">
        <w:t>13</w:t>
      </w: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807C32" w:rsidP="00C40A44" w:rsidR="000B22E7" w:rsidRPr="004209C8">
      <w:pPr>
        <w:ind w:firstLine="708"/>
        <w:jc w:val="both"/>
      </w:pPr>
      <w:r w:rsidRPr="000D7E17">
        <w:t>Trgovački sud u Zagrebu, po sucu Nikolini Dorić Hadžisejdić, u stečajnom predmetu u povodu prijedloga predlagatelja FINANCIJSKA AGENCI</w:t>
      </w:r>
      <w:r>
        <w:t>JA, RC Zagreb, Podružnica Karlovac</w:t>
      </w:r>
      <w:r w:rsidRPr="000D7E17">
        <w:t xml:space="preserve">, </w:t>
      </w:r>
      <w:r>
        <w:t>Ul. Pavla Vitezovića 1</w:t>
      </w:r>
      <w:r w:rsidRPr="000D7E17">
        <w:t xml:space="preserve">, OIB: 85821130368, za otvaranje stečajnog postupka nad </w:t>
      </w:r>
      <w:r w:rsidRPr="004F167D">
        <w:t xml:space="preserve">dužnikom </w:t>
      </w:r>
      <w:r w:rsidRPr="004F167D">
        <w:rPr>
          <w:lang w:val="pt-BR"/>
        </w:rPr>
        <w:t>ENZO PLUS j.d.o.o., Karlovac, Domobranska 26, OIB 62296503526</w:t>
      </w:r>
      <w:r w:rsidR="002D60CE" w:rsidRPr="004209C8">
        <w:rPr>
          <w:lang w:val="pt-BR"/>
        </w:rPr>
        <w:t>,</w:t>
      </w:r>
      <w:r w:rsidR="000B22E7" w:rsidRPr="004209C8">
        <w:rPr>
          <w:lang w:val="pt-BR"/>
        </w:rPr>
        <w:t xml:space="preserve"> </w:t>
      </w:r>
      <w:r w:rsidR="000C1E53" w:rsidRPr="004209C8">
        <w:rPr>
          <w:lang w:val="pt-BR"/>
        </w:rPr>
        <w:t>1</w:t>
      </w:r>
      <w:r w:rsidR="004209C8" w:rsidRPr="004209C8">
        <w:rPr>
          <w:lang w:val="pt-BR"/>
        </w:rPr>
        <w:t>8</w:t>
      </w:r>
      <w:r w:rsidR="00575489" w:rsidRPr="004209C8">
        <w:rPr>
          <w:lang w:val="pt-BR"/>
        </w:rPr>
        <w:t xml:space="preserve">. </w:t>
      </w:r>
      <w:r w:rsidR="00CE138D" w:rsidRPr="004209C8">
        <w:rPr>
          <w:lang w:val="pt-BR"/>
        </w:rPr>
        <w:t>srpnja</w:t>
      </w:r>
      <w:r w:rsidR="00F324F6" w:rsidRPr="004209C8">
        <w:rPr>
          <w:lang w:val="pt-BR"/>
        </w:rPr>
        <w:t xml:space="preserve"> 201</w:t>
      </w:r>
      <w:r w:rsidR="009E7BA7" w:rsidRPr="004209C8">
        <w:rPr>
          <w:lang w:val="pt-BR"/>
        </w:rPr>
        <w:t>8</w:t>
      </w:r>
      <w:r w:rsidR="000B22E7" w:rsidRPr="004209C8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807C32" w:rsidRPr="004F167D">
        <w:rPr>
          <w:lang w:val="pt-BR"/>
        </w:rPr>
        <w:t>ENZO PLUS j.d.o.o., Karlovac, Domobranska 26, OIB 62296503526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07C32">
        <w:t>1566</w:t>
      </w:r>
      <w:r w:rsidR="00535D8E" w:rsidRPr="00B9015B">
        <w:t>-</w:t>
      </w:r>
      <w:r w:rsidR="005543BD">
        <w:t>1</w:t>
      </w:r>
      <w:r w:rsidR="00807C32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>Financijska ag</w:t>
      </w:r>
      <w:r w:rsidR="00807C32">
        <w:t>encija, Podružnica Karlovac</w:t>
      </w:r>
      <w:r w:rsidRPr="00C37D39">
        <w:t xml:space="preserve">, podnijela je ovom sudu prijedlog za otvaranje stečajnog postupka nad dužnikom </w:t>
      </w:r>
      <w:r w:rsidR="00807C32" w:rsidRPr="004F167D">
        <w:rPr>
          <w:lang w:val="pt-BR"/>
        </w:rPr>
        <w:t>ENZO PLUS j.d.o.o., Karlovac, Domobranska 26, OIB 62296503526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07C32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4F167D">
        <w:t>dan 19. svibnja 2017. u Očevidniku redoslijeda osnova za plaćanje ima evidentirane neizvršene osnove za plaćanje u neprekinutom razdoblju od 120 dana, u ukupnom iznosu od 52.664,43 kn, kao i da dužnik ima 1 zaposlenih</w:t>
      </w:r>
      <w:r w:rsidRPr="00CA1A6F">
        <w:t xml:space="preserve">. </w:t>
      </w:r>
      <w:r w:rsidRPr="00CA1A6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807C32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24. svibnja 2018</w:t>
      </w:r>
      <w:r w:rsidRPr="0065182A">
        <w:t xml:space="preserve">., kojim je pozvan na ročište od </w:t>
      </w:r>
      <w:r>
        <w:t>4.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807C32">
        <w:t>20</w:t>
      </w:r>
      <w:r>
        <w:t xml:space="preserve">. </w:t>
      </w:r>
      <w:r w:rsidR="00807C32">
        <w:t>srpnja</w:t>
      </w:r>
      <w:r w:rsidRPr="00AC7999">
        <w:t xml:space="preserve"> 201</w:t>
      </w:r>
      <w:r w:rsidR="00807C32">
        <w:t>7</w:t>
      </w:r>
      <w:r w:rsidRPr="00AC7999">
        <w:t xml:space="preserve">. (list </w:t>
      </w:r>
      <w:r w:rsidR="00807C32">
        <w:t>4</w:t>
      </w:r>
      <w:r w:rsidRPr="00AC7999">
        <w:t xml:space="preserve"> spisa) utvrdio da dužnik nije vlasnik nekretnina.</w:t>
      </w:r>
    </w:p>
    <w:p w:rsidRDefault="00CE138D" w:rsidP="000C1E53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807C32">
        <w:t>9</w:t>
      </w:r>
      <w:r w:rsidR="00B86DF3">
        <w:t xml:space="preserve">. svibnja 2018. (list </w:t>
      </w:r>
      <w:r w:rsidR="00807C32">
        <w:t>10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="004A5A96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807C32">
        <w:t xml:space="preserve"> od 4</w:t>
      </w:r>
      <w:r w:rsidR="009E7BA7">
        <w:t xml:space="preserve">. </w:t>
      </w:r>
      <w:r w:rsidR="00807C32">
        <w:t>svibnja</w:t>
      </w:r>
      <w:r w:rsidR="009E7BA7">
        <w:t xml:space="preserve"> 201</w:t>
      </w:r>
      <w:r w:rsidR="00807C32">
        <w:t>8</w:t>
      </w:r>
      <w:r w:rsidR="00B86DF3">
        <w:t>. (list</w:t>
      </w:r>
      <w:r w:rsidR="00807C32">
        <w:t xml:space="preserve"> 8</w:t>
      </w:r>
      <w:r w:rsidR="00B86DF3">
        <w:t xml:space="preserve"> </w:t>
      </w:r>
      <w:r w:rsidR="009E7BA7">
        <w:t>spi</w:t>
      </w:r>
      <w:r w:rsidR="001C15BA">
        <w:t>sa) prema kojem je dužnik na</w:t>
      </w:r>
      <w:r w:rsidR="009E7BA7">
        <w:t xml:space="preserve"> dan</w:t>
      </w:r>
      <w:r w:rsidR="00807C32">
        <w:t xml:space="preserve"> 3. svibnja 2018.</w:t>
      </w:r>
      <w:r w:rsidR="009E7BA7">
        <w:t xml:space="preserve"> u Očevidniku redoslijeda osnova za plaćanje imao neizvršene osnove za plaćanj</w:t>
      </w:r>
      <w:r w:rsidR="001C15BA">
        <w:t>e</w:t>
      </w:r>
      <w:r w:rsidR="00807C32">
        <w:t xml:space="preserve"> u neprekinutom razdoblju od 468</w:t>
      </w:r>
      <w:r w:rsidR="009E7BA7">
        <w:t xml:space="preserve"> dan</w:t>
      </w:r>
      <w:r w:rsidR="00807C32">
        <w:t>a u ukupnom iznosu od 69.979,81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4209C8">
      <w:pPr>
        <w:jc w:val="center"/>
      </w:pPr>
      <w:r w:rsidRPr="00B9015B">
        <w:t xml:space="preserve">U </w:t>
      </w:r>
      <w:r w:rsidR="00065B42" w:rsidRPr="004209C8">
        <w:t>Zagreb</w:t>
      </w:r>
      <w:r w:rsidR="009B3D51" w:rsidRPr="004209C8">
        <w:t>u</w:t>
      </w:r>
      <w:r w:rsidR="000E57F1" w:rsidRPr="004209C8">
        <w:t>,</w:t>
      </w:r>
      <w:r w:rsidR="009B3D51" w:rsidRPr="004209C8">
        <w:t xml:space="preserve"> </w:t>
      </w:r>
      <w:r w:rsidR="004209C8" w:rsidRPr="004209C8">
        <w:t>18</w:t>
      </w:r>
      <w:r w:rsidR="00575489" w:rsidRPr="004209C8">
        <w:t xml:space="preserve">. </w:t>
      </w:r>
      <w:r w:rsidR="00CE138D" w:rsidRPr="004209C8">
        <w:t>srpnja</w:t>
      </w:r>
      <w:r w:rsidR="002C3072" w:rsidRPr="004209C8">
        <w:t xml:space="preserve"> 201</w:t>
      </w:r>
      <w:r w:rsidR="002F0A14" w:rsidRPr="004209C8">
        <w:t>8</w:t>
      </w:r>
      <w:r w:rsidR="00065B42" w:rsidRPr="004209C8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512295">
        <w:t>, v.r.</w:t>
      </w:r>
    </w:p>
    <w:p w:rsidRDefault="00BB5767" w:rsidP="00380C3C" w:rsidR="00BB5767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212" w:rsidP="002D60CE" w:rsidR="00831212">
      <w:pPr>
        <w:jc w:val="both"/>
      </w:pPr>
    </w:p>
    <w:p w:rsidRDefault="00512295" w:rsidP="007B64C7" w:rsidR="00512295">
      <w:pPr>
        <w:ind w:firstLine="708" w:left="3540"/>
        <w:jc w:val="right"/>
      </w:pPr>
      <w:r>
        <w:t>Za točnost otpravka-ovlašteni službenik:</w:t>
      </w:r>
    </w:p>
    <w:p w:rsidRDefault="00512295" w:rsidP="007B64C7" w:rsidR="00512295">
      <w:pPr>
        <w:ind w:firstLine="708" w:left="3540"/>
        <w:jc w:val="right"/>
      </w:pPr>
      <w:r>
        <w:t xml:space="preserve">                                       Valentina Gabud</w:t>
      </w:r>
    </w:p>
    <w:p w:rsidRDefault="00512295" w:rsidP="002D60CE" w:rsidR="00512295">
      <w:pPr>
        <w:jc w:val="both"/>
      </w:pPr>
    </w:p>
    <w:sectPr w:rsidSect="000E57F1" w:rsidR="005122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512295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807C32">
      <w:rPr>
        <w:sz w:val="24"/>
        <w:szCs w:val="24"/>
      </w:rPr>
      <w:t>1566/17</w:t>
    </w:r>
    <w:r w:rsidR="00BE0BAA">
      <w:rPr>
        <w:sz w:val="24"/>
        <w:szCs w:val="24"/>
      </w:rPr>
      <w:t>-</w:t>
    </w:r>
    <w:r w:rsidR="00807C32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676C"/>
    <w:rsid w:val="000079A8"/>
    <w:rsid w:val="00065B42"/>
    <w:rsid w:val="000B22E7"/>
    <w:rsid w:val="000C1E53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B2D5E"/>
    <w:rsid w:val="003D4223"/>
    <w:rsid w:val="003F3702"/>
    <w:rsid w:val="00412D47"/>
    <w:rsid w:val="004209C8"/>
    <w:rsid w:val="0045516A"/>
    <w:rsid w:val="004664DD"/>
    <w:rsid w:val="004A5A96"/>
    <w:rsid w:val="004C428C"/>
    <w:rsid w:val="00501EBB"/>
    <w:rsid w:val="00512295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07C32"/>
    <w:rsid w:val="00810602"/>
    <w:rsid w:val="00831212"/>
    <w:rsid w:val="00847BC2"/>
    <w:rsid w:val="00850F28"/>
    <w:rsid w:val="0089764D"/>
    <w:rsid w:val="008B669A"/>
    <w:rsid w:val="008E437D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86DF3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E38E2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St-1566/2017</izvorni_sadrzaj>
    <derivirana_varijabla naziv="DomainObject.Predmet.OznakaBroj_1">St-1566/2017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ENZO PLUS j.d.o.o. zastupanog po punomoćniku Enes Morina</izvorni_sadrzaj>
    <derivirana_varijabla naziv="DomainObject.Predmet.ProtustrankaFormated_1">  ENZO PLUS j.d.o.o. zastupanog po punomoćniku Enes Morina</derivirana_varijabla>
  </DomainObject.Predmet.ProtustrankaFormated>
  <DomainObject.Predmet.ProtustrankaFormatedOIB>
    <izvorni_sadrzaj>  ENZO PLUS j.d.o.o., OIB 62296503526 zastupanog po punomoćniku Enes Morina</izvorni_sadrzaj>
    <derivirana_varijabla naziv="DomainObject.Predmet.ProtustrankaFormatedOIB_1">  ENZO PLUS j.d.o.o., OIB 62296503526 zastupanog po punomoćniku Enes Morina</derivirana_varijabla>
  </DomainObject.Predmet.ProtustrankaFormatedOIB>
  <DomainObject.Predmet.ProtustrankaFormatedWithAdress>
    <izvorni_sadrzaj> ENZO PLUS j.d.o.o., Domobranska 26, 47000 Karlovac zastupanog po punomoćniku Enes Morina</izvorni_sadrzaj>
    <derivirana_varijabla naziv="DomainObject.Predmet.ProtustrankaFormatedWithAdress_1"> ENZO PLUS j.d.o.o., Domobranska 26, 47000 Karlovac zastupanog po punomoćniku Enes Morina</derivirana_varijabla>
  </DomainObject.Predmet.ProtustrankaFormatedWithAdress>
  <DomainObject.Predmet.ProtustrankaFormatedWithAdressOIB>
    <izvorni_sadrzaj> ENZO PLUS j.d.o.o., OIB 62296503526, Domobranska 26, 47000 Karlovac zastupanog po punomoćniku Enes Morina</izvorni_sadrzaj>
    <derivirana_varijabla naziv="DomainObject.Predmet.ProtustrankaFormatedWithAdressOIB_1"> ENZO PLUS j.d.o.o., OIB 62296503526, Domobranska 26, 47000 Karlovac zastupanog po punomoćniku Enes Morina</derivirana_varijabla>
  </DomainObject.Predmet.ProtustrankaFormatedWithAdressOIB>
  <DomainObject.Predmet.ProtustrankaWithAdress>
    <izvorni_sadrzaj>ENZO PLUS j.d.o.o. Domobranska 26, 47000 Karlovac</izvorni_sadrzaj>
    <derivirana_varijabla naziv="DomainObject.Predmet.ProtustrankaWithAdress_1">ENZO PLUS j.d.o.o. Domobranska 26, 47000 Karlovac</derivirana_varijabla>
  </DomainObject.Predmet.ProtustrankaWithAdress>
  <DomainObject.Predmet.ProtustrankaWithAdressOIB>
    <izvorni_sadrzaj>ENZO PLUS j.d.o.o., OIB 62296503526, Domobranska 26, 47000 Karlovac</izvorni_sadrzaj>
    <derivirana_varijabla naziv="DomainObject.Predmet.ProtustrankaWithAdressOIB_1">ENZO PLUS j.d.o.o., OIB 62296503526, Domobranska 26, 47000 Karlovac</derivirana_varijabla>
  </DomainObject.Predmet.ProtustrankaWithAdressOIB>
  <DomainObject.Predmet.ProtustrankaNazivFormated>
    <izvorni_sadrzaj>ENZO PLUS j.d.o.o.</izvorni_sadrzaj>
    <derivirana_varijabla naziv="DomainObject.Predmet.ProtustrankaNazivFormated_1">ENZO PLUS j.d.o.o.</derivirana_varijabla>
  </DomainObject.Predmet.ProtustrankaNazivFormated>
  <DomainObject.Predmet.ProtustrankaNazivFormatedOIB>
    <izvorni_sadrzaj>ENZO PLUS j.d.o.o., OIB 62296503526</izvorni_sadrzaj>
    <derivirana_varijabla naziv="DomainObject.Predmet.ProtustrankaNazivFormatedOIB_1">ENZO PLUS j.d.o.o., OIB 62296503526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ENZO PLUS j.d.o.o. zastupanog po punomoćniku Enes Morina</item>
    </izvorni_sadrzaj>
    <derivirana_varijabla naziv="DomainObject.Predmet.ProtuStrankaListFormated_1">
      <item>ENZO PLUS j.d.o.o. zastupanog po punomoćniku Enes Morina</item>
    </derivirana_varijabla>
  </DomainObject.Predmet.ProtuStrankaListFormated>
  <DomainObject.Predmet.ProtuStrankaListFormatedOIB>
    <izvorni_sadrzaj>
      <item>ENZO PLUS j.d.o.o., OIB 62296503526 zastupanog po punomoćniku Enes Morina</item>
    </izvorni_sadrzaj>
    <derivirana_varijabla naziv="DomainObject.Predmet.ProtuStrankaListFormatedOIB_1">
      <item>ENZO PLUS j.d.o.o., OIB 62296503526 zastupanog po punomoćniku Enes Morina</item>
    </derivirana_varijabla>
  </DomainObject.Predmet.ProtuStrankaListFormatedOIB>
  <DomainObject.Predmet.ProtuStrankaListFormatedWithAdress>
    <izvorni_sadrzaj>
      <item>ENZO PLUS j.d.o.o., Domobranska 26, 47000 Karlovac zastupanog po punomoćniku Enes Morina</item>
    </izvorni_sadrzaj>
    <derivirana_varijabla naziv="DomainObject.Predmet.ProtuStrankaListFormatedWithAdress_1">
      <item>ENZO PLUS j.d.o.o., Domobranska 26, 47000 Karlovac zastupanog po punomoćniku Enes Morina</item>
    </derivirana_varijabla>
  </DomainObject.Predmet.ProtuStrankaListFormatedWithAdress>
  <DomainObject.Predmet.ProtuStrankaListFormatedWithAdressOIB>
    <izvorni_sadrzaj>
      <item>ENZO PLUS j.d.o.o., OIB 62296503526, Domobranska 26, 47000 Karlovac zastupanog po punomoćniku Enes Morina</item>
    </izvorni_sadrzaj>
    <derivirana_varijabla naziv="DomainObject.Predmet.ProtuStrankaListFormatedWithAdressOIB_1">
      <item>ENZO PLUS j.d.o.o., OIB 62296503526, Domobranska 26, 47000 Karlovac zastupanog po punomoćniku Enes Morina</item>
    </derivirana_varijabla>
  </DomainObject.Predmet.ProtuStrankaListFormatedWithAdressOIB>
  <DomainObject.Predmet.ProtuStrankaListNazivFormated>
    <izvorni_sadrzaj>
      <item>ENZO PLUS j.d.o.o.</item>
    </izvorni_sadrzaj>
    <derivirana_varijabla naziv="DomainObject.Predmet.ProtuStrankaListNazivFormated_1">
      <item>ENZO PLUS j.d.o.o.</item>
    </derivirana_varijabla>
  </DomainObject.Predmet.ProtuStrankaListNazivFormated>
  <DomainObject.Predmet.ProtuStrankaListNazivFormatedOIB>
    <izvorni_sadrzaj>
      <item>ENZO PLUS j.d.o.o., OIB 62296503526</item>
    </izvorni_sadrzaj>
    <derivirana_varijabla naziv="DomainObject.Predmet.ProtuStrankaListNazivFormatedOIB_1">
      <item>ENZO PLUS j.d.o.o., OIB 62296503526</item>
    </derivirana_varijabla>
  </DomainObject.Predmet.ProtuStrankaListNazivFormatedOIB>
  <DomainObject.Predmet.OstaliListFormated>
    <izvorni_sadrzaj>
      <item>Enes Morina punomoćnik sudionika u postupku ENZO PLUS j.d.o.o.</item>
    </izvorni_sadrzaj>
    <derivirana_varijabla naziv="DomainObject.Predmet.OstaliListFormated_1">
      <item>Enes Morina punomoćnik sudionika u postupku ENZO PLUS j.d.o.o.</item>
    </derivirana_varijabla>
  </DomainObject.Predmet.OstaliListFormated>
  <DomainObject.Predmet.OstaliListFormatedOIB>
    <izvorni_sadrzaj>
      <item>Enes Morina, OIB 74420099651 punomoćnik sudionika u postupku ENZO PLUS j.d.o.o.</item>
    </izvorni_sadrzaj>
    <derivirana_varijabla naziv="DomainObject.Predmet.OstaliListFormatedOIB_1">
      <item>Enes Morina, OIB 74420099651 punomoćnik sudionika u postupku ENZO PLUS j.d.o.o.</item>
    </derivirana_varijabla>
  </DomainObject.Predmet.OstaliListFormatedOIB>
  <DomainObject.Predmet.OstaliListFormatedWithAdress>
    <izvorni_sadrzaj>
      <item>Enes Morina, Domobranska Ulica 26, 47000 Karlovac punomoćnik sudionika u postupku ENZO PLUS j.d.o.o.</item>
    </izvorni_sadrzaj>
    <derivirana_varijabla naziv="DomainObject.Predmet.OstaliListFormatedWithAdress_1">
      <item>Enes Morina, Domobranska Ulica 26, 47000 Karlovac punomoćnik sudionika u postupku ENZO PLUS j.d.o.o.</item>
    </derivirana_varijabla>
  </DomainObject.Predmet.OstaliListFormatedWithAdress>
  <DomainObject.Predmet.OstaliListFormatedWithAdressOIB>
    <izvorni_sadrzaj>
      <item>Enes Morina, OIB 74420099651, Domobranska Ulica 26, 47000 Karlovac punomoćnik sudionika u postupku ENZO PLUS j.d.o.o.</item>
    </izvorni_sadrzaj>
    <derivirana_varijabla naziv="DomainObject.Predmet.OstaliListFormatedWithAdressOIB_1">
      <item>Enes Morina, OIB 74420099651, Domobranska Ulica 26, 47000 Karlovac punomoćnik sudionika u postupku ENZO PLUS j.d.o.o.</item>
    </derivirana_varijabla>
  </DomainObject.Predmet.OstaliListFormatedWithAdressOIB>
  <DomainObject.Predmet.OstaliListNazivFormated>
    <izvorni_sadrzaj>
      <item>Enes Morina</item>
    </izvorni_sadrzaj>
    <derivirana_varijabla naziv="DomainObject.Predmet.OstaliListNazivFormated_1">
      <item>Enes Morina</item>
    </derivirana_varijabla>
  </DomainObject.Predmet.OstaliListNazivFormated>
  <DomainObject.Predmet.OstaliListNazivFormatedOIB>
    <izvorni_sadrzaj>
      <item>Enes Morina, OIB 74420099651</item>
    </izvorni_sadrzaj>
    <derivirana_varijabla naziv="DomainObject.Predmet.OstaliListNazivFormatedOIB_1">
      <item>Enes Morina, OIB 74420099651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ENZO PLUS j.d.o.o.</izvorni_sadrzaj>
    <derivirana_varijabla naziv="DomainObject.Predmet.ProtustrankaIDrugi_1">ENZO PLUS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ENZO PLUS j.d.o.o., OIB 62296503526, Domobranska 26, 47000 Karlovac</izvorni_sadrzaj>
    <derivirana_varijabla naziv="DomainObject.Predmet.ProtustrankaIDrugiAdressOIB_1">ENZO PLUS j.d.o.o., OIB 62296503526, Domobranska 26,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ENZO PLUS j.d.o.o.</item>
      <item>Enes Morina</item>
    </izvorni_sadrzaj>
    <derivirana_varijabla naziv="DomainObject.Predmet.SudioniciListNaziv_1">
      <item>FINA regionalni centar Zagreb, podružnica Karlovac</item>
      <item>ENZO PLUS j.d.o.o.</item>
      <item>Enes Morina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ENZO PLUS j.d.o.o., OIB 62296503526, Domobranska 26,47000 Karlovac</item>
      <item>Enes Morina, OIB 74420099651, Domobranska Ulica 26,47000 Karlovac</item>
    </izvorni_sadrzaj>
    <derivirana_varijabla naziv="DomainObject.Predmet.SudioniciListAdressOIB_1">
      <item>FINA regionalni centar Zagreb, podružnica Karlovac, OIB 85821130368, Pavla Vitezovića 1,47000 Karlovac</item>
      <item>ENZO PLUS j.d.o.o., OIB 62296503526, Domobranska 26,47000 Karlovac</item>
      <item>Enes Morina, OIB 74420099651, Domobranska Ulica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62296503526</item>
      <item>, OIB 74420099651</item>
    </izvorni_sadrzaj>
    <derivirana_varijabla naziv="DomainObject.Predmet.SudioniciListNazivOIB_1">
      <item>, OIB 85821130368</item>
      <item>, OIB 62296503526</item>
      <item>, OIB 74420099651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982C5-298F-4BAD-B6E5-D57E89D7E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793</properties:Words>
  <properties:Characters>4391</properties:Characters>
  <properties:Lines>89</properties:Lines>
  <properties:Paragraphs>28</properties:Paragraphs>
  <properties:TotalTime>538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2018-07-18T12:09:00Z</cp:lastPrinted>
  <dcterms:modified xmlns:xsi="http://www.w3.org/2001/XMLSchema-instance" xsi:type="dcterms:W3CDTF">2018-07-18T12:09:00Z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