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e026" w14:paraId="476e026" w:rsidRDefault="00B826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26BF" w:rsidP="00B826BF" w:rsidR="00B826BF">
      <w:pPr>
        <w:pStyle w:val="Bezproreda"/>
      </w:pPr>
      <w:r>
        <w:t xml:space="preserve">    Republika Hrvatska</w:t>
      </w:r>
    </w:p>
    <w:p w:rsidRDefault="00B826BF" w:rsidP="00B826BF" w:rsidR="00B826BF">
      <w:pPr>
        <w:pStyle w:val="Bezproreda"/>
      </w:pPr>
      <w:r>
        <w:t>Trgovački sud u Bjelovaru</w:t>
      </w:r>
    </w:p>
    <w:p w:rsidRDefault="00B826BF" w:rsidP="00B826BF" w:rsidR="00B826BF">
      <w:pPr>
        <w:pStyle w:val="Bezproreda"/>
      </w:pPr>
      <w:r>
        <w:t xml:space="preserve">Bjelovar, Dr. </w:t>
      </w:r>
      <w:proofErr w:type="spellStart"/>
      <w:r>
        <w:t>I.Lebovića</w:t>
      </w:r>
      <w:proofErr w:type="spellEnd"/>
      <w:r>
        <w:t xml:space="preserve"> 42. </w:t>
      </w: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  <w:ind w:firstLine="708" w:left="4956"/>
      </w:pPr>
      <w:r>
        <w:t>Poslovni broj: 1 St-992/2016-108</w:t>
      </w: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</w:pPr>
      <w:r>
        <w:tab/>
      </w:r>
    </w:p>
    <w:p w:rsidRDefault="00B826BF" w:rsidP="00B826BF" w:rsidR="00B826BF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>, Braće R</w:t>
      </w:r>
      <w:r>
        <w:t>adića 34, OIB: 36321371245,    18. listopada</w:t>
      </w:r>
      <w:r>
        <w:t xml:space="preserve">  2018.  donio je slijedeći</w:t>
      </w:r>
    </w:p>
    <w:p w:rsidRDefault="00B826BF" w:rsidP="00B826BF" w:rsidR="00B826BF">
      <w:pPr>
        <w:pStyle w:val="Bezproreda"/>
        <w:jc w:val="both"/>
      </w:pPr>
    </w:p>
    <w:p w:rsidRDefault="00B826BF" w:rsidP="00B826BF" w:rsidR="00B826BF">
      <w:pPr>
        <w:pStyle w:val="Bezproreda"/>
        <w:jc w:val="both"/>
      </w:pPr>
    </w:p>
    <w:p w:rsidRDefault="00B826BF" w:rsidP="00B826BF" w:rsidR="00B826BF">
      <w:pPr>
        <w:pStyle w:val="Bezproreda"/>
        <w:jc w:val="center"/>
      </w:pPr>
      <w:r>
        <w:t>Z A K L J U Č A K</w:t>
      </w:r>
    </w:p>
    <w:p w:rsidRDefault="00B826BF" w:rsidP="00B826BF" w:rsidR="00B826BF">
      <w:pPr>
        <w:pStyle w:val="Bezproreda"/>
        <w:jc w:val="both"/>
      </w:pPr>
    </w:p>
    <w:p w:rsidRDefault="00B826BF" w:rsidP="00B826BF" w:rsidR="00B826BF">
      <w:pPr>
        <w:pStyle w:val="Bezproreda"/>
        <w:jc w:val="both"/>
      </w:pPr>
    </w:p>
    <w:p w:rsidRDefault="00B826BF" w:rsidP="00B826BF" w:rsidR="00B826BF">
      <w:pPr>
        <w:pStyle w:val="Bezproreda"/>
        <w:ind w:firstLine="708"/>
        <w:jc w:val="both"/>
      </w:pPr>
      <w:r>
        <w:t xml:space="preserve">Nalaže se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   izvršiti predaju u posjed nekretnina  koje su bile predmet prodaje u rješenju o dosudi </w:t>
      </w:r>
      <w:r>
        <w:t>poslovni  broj: 1 St-992/2016-102</w:t>
      </w:r>
      <w:r>
        <w:t xml:space="preserve"> </w:t>
      </w:r>
      <w:r>
        <w:t>od 1. listopada</w:t>
      </w:r>
      <w:r>
        <w:t xml:space="preserve"> 2018.  kupcu </w:t>
      </w:r>
      <w:r>
        <w:t xml:space="preserve">Korneliji </w:t>
      </w:r>
      <w:proofErr w:type="spellStart"/>
      <w:r>
        <w:t>Veršec</w:t>
      </w:r>
      <w:proofErr w:type="spellEnd"/>
      <w:r>
        <w:t xml:space="preserve"> vlasnici obrta Prima AG iz Virovitice, Trg kralja </w:t>
      </w:r>
      <w:proofErr w:type="spellStart"/>
      <w:r>
        <w:t>petra</w:t>
      </w:r>
      <w:proofErr w:type="spellEnd"/>
      <w:r>
        <w:t xml:space="preserve"> Svačića 6, OIB: 37245707011</w:t>
      </w:r>
      <w:r>
        <w:t xml:space="preserve">, nakon što je kupac uplatio kupovinu. </w:t>
      </w: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  <w:ind w:firstLine="708"/>
      </w:pPr>
      <w:r>
        <w:t>U Bjelovaru 18. listopada</w:t>
      </w:r>
      <w:r>
        <w:t xml:space="preserve">  2018.</w:t>
      </w: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</w:t>
      </w: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</w:pPr>
    </w:p>
    <w:p w:rsidRDefault="00B826BF" w:rsidP="00B826BF" w:rsidR="00B826B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826BF" w:rsidP="00B826BF" w:rsidR="00B826BF">
      <w:pPr>
        <w:pStyle w:val="Bezproreda"/>
      </w:pPr>
      <w:r>
        <w:t>Dna: stečajnom upravitelju</w:t>
      </w:r>
    </w:p>
    <w:p w:rsidRDefault="00B826BF" w:rsidP="00B826BF" w:rsidR="00B826BF">
      <w:pPr>
        <w:pStyle w:val="Bezproreda"/>
      </w:pPr>
      <w:r>
        <w:t xml:space="preserve">         kal. 30 dana</w:t>
      </w:r>
    </w:p>
    <w:p w:rsidRDefault="00B826BF" w:rsidP="00B826BF" w:rsidR="00B826BF">
      <w:pPr>
        <w:pStyle w:val="Bezproreda"/>
      </w:pPr>
      <w:r>
        <w:t>Bjelovar, 18. 10. 2018.</w:t>
      </w:r>
    </w:p>
    <w:p w:rsidRDefault="00B826BF" w:rsidP="00B826BF" w:rsidR="00B826BF">
      <w:pPr>
        <w:pStyle w:val="Bezproreda"/>
      </w:pPr>
    </w:p>
    <w:p w:rsidRDefault="00B826BF" w:rsidP="00B826BF" w:rsidR="00B826BF" w:rsidRPr="00B76F3C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6BF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67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St-992/2016-108</izvorni_sadrzaj>
    <derivirana_varijabla naziv="DomainObject.Oznaka_1">St-992/2016-108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St-992/2016-108</izvorni_sadrzaj>
    <derivirana_varijabla naziv="DomainObject.PoslovniBrojDokumenta_1">St-992/2016-108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B2B51-EE31-4B8B-B583-26A6A4191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707</properties:Characters>
  <properties:Lines>35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2018-10-18T09:26:00Z</cp:lastPrinted>
  <dcterms:modified xmlns:xsi="http://www.w3.org/2001/XMLSchema-instance" xsi:type="dcterms:W3CDTF">2018-10-18T09:26:00Z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St-992/2016-108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