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98ba" w14:paraId="25398ba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C93983">
        <w:rPr>
          <w:rFonts w:hAnsi="Times New Roman" w:ascii="Times New Roman"/>
        </w:rPr>
        <w:t>110/17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C93983" w:rsidRPr="00C93983">
        <w:rPr>
          <w:rFonts w:hAnsi="Times New Roman" w:ascii="Times New Roman"/>
        </w:rPr>
        <w:t>GARUDA jednostavno društvo s ograničenom odgovornošću za poslovanje nekretninama</w:t>
      </w:r>
      <w:r w:rsidR="00C93983">
        <w:rPr>
          <w:rFonts w:hAnsi="Times New Roman" w:ascii="Times New Roman"/>
        </w:rPr>
        <w:t>, Zagreb, Jaroslava Šidaka 8, OIB: 01210450024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BF568D">
        <w:rPr>
          <w:rFonts w:hAnsi="Times New Roman" w:ascii="Times New Roman"/>
        </w:rPr>
        <w:t>18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93983" w:rsidRPr="00C93983">
        <w:rPr>
          <w:rFonts w:hAnsi="Times New Roman" w:ascii="Times New Roman"/>
        </w:rPr>
        <w:t>GARUDA jednostavno društvo s ograničenom odgovornošću za poslovanje nekretninama</w:t>
      </w:r>
      <w:r w:rsidR="00C93983">
        <w:rPr>
          <w:rFonts w:hAnsi="Times New Roman" w:ascii="Times New Roman"/>
        </w:rPr>
        <w:t>, Zagreb, Jaroslava Šidaka 8, OIB: 01210450024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93983">
        <w:rPr>
          <w:rFonts w:hAnsi="Times New Roman" w:ascii="Times New Roman"/>
        </w:rPr>
        <w:t>11017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BF568D">
        <w:rPr>
          <w:rFonts w:hAnsi="Times New Roman" w:ascii="Times New Roman"/>
        </w:rPr>
        <w:t>18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D94214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BF568D">
        <w:rPr>
          <w:rFonts w:hAnsi="Times New Roman" w:ascii="Times New Roman"/>
        </w:rPr>
        <w:t>,v.r.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BF568D" w:rsidR="00D94214" w:rsidRPr="00D94214">
      <w:pPr>
        <w:pStyle w:val="Odlomakpopisa"/>
        <w:jc w:val="both"/>
        <w:rPr>
          <w:rFonts w:hAnsi="Times New Roman" w:ascii="Times New Roman"/>
        </w:rPr>
      </w:pPr>
    </w:p>
    <w:sectPr w:rsidSect="00821309" w:rsidR="00D94214" w:rsidRPr="00D9421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0B" w:rsidP="00A83AC6" w:rsidR="00EE620B">
      <w:r>
        <w:separator/>
      </w:r>
    </w:p>
  </w:endnote>
  <w:endnote w:id="0" w:type="continuationSeparator">
    <w:p w:rsidRDefault="00EE620B" w:rsidP="00A83AC6" w:rsidR="00EE6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0B" w:rsidP="00A83AC6" w:rsidR="00EE620B">
      <w:r>
        <w:separator/>
      </w:r>
    </w:p>
  </w:footnote>
  <w:footnote w:id="0" w:type="continuationSeparator">
    <w:p w:rsidRDefault="00EE620B" w:rsidP="00A83AC6" w:rsidR="00EE6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FF0841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C93983">
      <w:rPr>
        <w:rFonts w:hAnsi="Times New Roman" w:ascii="Times New Roman"/>
      </w:rPr>
      <w:t>110/17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7AB9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D1D4D"/>
    <w:rsid w:val="00EE5FBB"/>
    <w:rsid w:val="00EE620B"/>
    <w:rsid w:val="00F0636B"/>
    <w:rsid w:val="00F33BE0"/>
    <w:rsid w:val="00F776E4"/>
    <w:rsid w:val="00FB00A5"/>
    <w:rsid w:val="00FF0841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GARUDA jednostavno društvo s ograničenom odgovornošću za poslovanje nekretninama zastupanog po punomoćniku Jadranka Divjak</izvorni_sadrzaj>
    <derivirana_varijabla naziv="DomainObject.Predmet.ProtustrankaFormated_1">  GARUDA jednostavno društvo s ograničenom odgovornošću za poslovanje nekretninama zastupanog po punomoćniku Jadranka Divjak</derivirana_varijabla>
  </DomainObject.Predmet.ProtustrankaFormated>
  <DomainObject.Predmet.ProtustrankaFormatedOIB>
    <izvorni_sadrzaj>  GARUDA jednostavno društvo s ograničenom odgovornošću za poslovanje nekretninama, OIB 01210450024 zastupanog po punomoćniku Jadranka Divjak</izvorni_sadrzaj>
    <derivirana_varijabla naziv="DomainObject.Predmet.ProtustrankaFormatedOIB_1">  GARUDA jednostavno društvo s ograničenom odgovornošću za poslovanje nekretninama, OIB 01210450024 zastupanog po punomoćniku Jadranka Divjak</derivirana_varijabla>
  </DomainObject.Predmet.ProtustrankaFormatedOIB>
  <DomainObject.Predmet.ProtustrankaFormatedWithAdress>
    <izvorni_sadrzaj> GARUDA jednostavno društvo s ograničenom odgovornošću za poslovanje nekretninama, Jaroslava Šidaka 8, 10000 Zagreb zastupanog po punomoćniku Jadranka Divjak</izvorni_sadrzaj>
    <derivirana_varijabla naziv="DomainObject.Predmet.ProtustrankaFormatedWithAdress_1"> GARUDA jednostavno društvo s ograničenom odgovornošću za poslovanje nekretninama, Jaroslava Šidaka 8, 10000 Zagreb zastupanog po punomoćniku Jadranka Divjak</derivirana_varijabla>
  </DomainObject.Predmet.ProtustrankaFormatedWithAdress>
  <DomainObject.Predmet.ProtustrankaFormatedWithAdressOIB>
    <izvorni_sadrzaj> GARUDA jednostavno društvo s ograničenom odgovornošću za poslovanje nekretninama, OIB 01210450024, Jaroslava Šidaka 8, 10000 Zagreb zastupanog po punomoćniku Jadranka Divjak</izvorni_sadrzaj>
    <derivirana_varijabla naziv="DomainObject.Predmet.ProtustrankaFormatedWithAdressOIB_1"> GARUDA jednostavno društvo s ograničenom odgovornošću za poslovanje nekretninama, OIB 01210450024, Jaroslava Šidaka 8, 10000 Zagreb zastupanog po punomoćniku Jadranka Divjak</derivirana_varijabla>
  </DomainObject.Predmet.ProtustrankaFormatedWithAdressOIB>
  <DomainObject.Predmet.ProtustrankaWithAdress>
    <izvorni_sadrzaj>GARUDA jednostavno društvo s ograničenom odgovornošću za poslovanje nekretninama Jaroslava Šidaka 8, 10000 Zagreb</izvorni_sadrzaj>
    <derivirana_varijabla naziv="DomainObject.Predmet.ProtustrankaWithAdress_1">GARUDA jednostavno društvo s ograničenom odgovornošću za poslovanje nekretninama Jaroslava Šidaka 8, 10000 Zagreb</derivirana_varijabla>
  </DomainObject.Predmet.ProtustrankaWithAdress>
  <DomainObject.Predmet.ProtustrankaWithAdressOIB>
    <izvorni_sadrzaj>GARUDA jednostavno društvo s ograničenom odgovornošću za poslovanje nekretninama, OIB 01210450024, Jaroslava Šidaka 8, 10000 Zagreb</izvorni_sadrzaj>
    <derivirana_varijabla naziv="DomainObject.Predmet.ProtustrankaWithAdressOIB_1">GARUDA jednostavno društvo s ograničenom odgovornošću za poslovanje nekretninama, OIB 01210450024, Jaroslava Šidaka 8, 10000 Zagreb</derivirana_varijabla>
  </DomainObject.Predmet.ProtustrankaWithAdressOIB>
  <DomainObject.Predmet.ProtustrankaNazivFormated>
    <izvorni_sadrzaj>GARUDA jednostavno društvo s ograničenom odgovornošću za poslovanje nekretninama</izvorni_sadrzaj>
    <derivirana_varijabla naziv="DomainObject.Predmet.ProtustrankaNazivFormated_1">GARUDA jednostavno društvo s ograničenom odgovornošću za poslovanje nekretninama</derivirana_varijabla>
  </DomainObject.Predmet.ProtustrankaNazivFormated>
  <DomainObject.Predmet.ProtustrankaNazivFormatedOIB>
    <izvorni_sadrzaj>GARUDA jednostavno društvo s ograničenom odgovornošću za poslovanje nekretninama, OIB 01210450024</izvorni_sadrzaj>
    <derivirana_varijabla naziv="DomainObject.Predmet.ProtustrankaNazivFormatedOIB_1">GARUDA jednostavno društvo s ograničenom odgovornošću za poslovanje nekretninama, OIB 01210450024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GARUDA jednostavno društvo s ograničenom odgovornošću za poslovanje nekretninama zastupanog po punomoćniku Jadranka Divjak</item>
    </izvorni_sadrzaj>
    <derivirana_varijabla naziv="DomainObject.Predmet.ProtuStrankaListFormated_1">
      <item>GARUDA jednostavno društvo s ograničenom odgovornošću za poslovanje nekretninama zastupanog po punomoćniku Jadranka Divjak</item>
    </derivirana_varijabla>
  </DomainObject.Predmet.ProtuStrankaListFormated>
  <DomainObject.Predmet.ProtuStrankaListFormatedOIB>
    <izvorni_sadrzaj>
      <item>GARUDA jednostavno društvo s ograničenom odgovornošću za poslovanje nekretninama, OIB 01210450024 zastupanog po punomoćniku Jadranka Divjak</item>
    </izvorni_sadrzaj>
    <derivirana_varijabla naziv="DomainObject.Predmet.ProtuStrankaListFormatedOIB_1">
      <item>GARUDA jednostavno društvo s ograničenom odgovornošću za poslovanje nekretninama, OIB 01210450024 zastupanog po punomoćniku Jadranka Divjak</item>
    </derivirana_varijabla>
  </DomainObject.Predmet.ProtuStrankaListFormatedOIB>
  <DomainObject.Predmet.ProtuStrankaListFormatedWithAdress>
    <izvorni_sadrzaj>
      <item>GARUDA jednostavno društvo s ograničenom odgovornošću za poslovanje nekretninama, Jaroslava Šidaka 8, 10000 Zagreb zastupanog po punomoćniku Jadranka Divjak</item>
    </izvorni_sadrzaj>
    <derivirana_varijabla naziv="DomainObject.Predmet.ProtuStrankaListFormatedWithAdress_1">
      <item>GARUDA jednostavno društvo s ograničenom odgovornošću za poslovanje nekretninama, Jaroslava Šidaka 8, 10000 Zagreb zastupanog po punomoćniku Jadranka Divjak</item>
    </derivirana_varijabla>
  </DomainObject.Predmet.ProtuStrankaListFormatedWithAdress>
  <DomainObject.Predmet.ProtuStrankaListFormatedWithAdressOIB>
    <izvorni_sadrzaj>
      <item>GARUDA jednostavno društvo s ograničenom odgovornošću za poslovanje nekretninama, OIB 01210450024, Jaroslava Šidaka 8, 10000 Zagreb zastupanog po punomoćniku Jadranka Divjak</item>
    </izvorni_sadrzaj>
    <derivirana_varijabla naziv="DomainObject.Predmet.ProtuStrankaListFormatedWithAdressOIB_1">
      <item>GARUDA jednostavno društvo s ograničenom odgovornošću za poslovanje nekretninama, OIB 01210450024, Jaroslava Šidaka 8, 10000 Zagreb zastupanog po punomoćniku Jadranka Divjak</item>
    </derivirana_varijabla>
  </DomainObject.Predmet.ProtuStrankaListFormatedWithAdressOIB>
  <DomainObject.Predmet.ProtuStrankaListNazivFormated>
    <izvorni_sadrzaj>
      <item>GARUDA jednostavno društvo s ograničenom odgovornošću za poslovanje nekretninama</item>
    </izvorni_sadrzaj>
    <derivirana_varijabla naziv="DomainObject.Predmet.ProtuStrankaListNazivFormated_1">
      <item>GARUDA jednostavno društvo s ograničenom odgovornošću za poslovanje nekretninama</item>
    </derivirana_varijabla>
  </DomainObject.Predmet.ProtuStrankaListNazivFormated>
  <DomainObject.Predmet.ProtuStrankaListNazivFormatedOIB>
    <izvorni_sadrzaj>
      <item>GARUDA jednostavno društvo s ograničenom odgovornošću za poslovanje nekretninama, OIB 01210450024</item>
    </izvorni_sadrzaj>
    <derivirana_varijabla naziv="DomainObject.Predmet.ProtuStrankaListNazivFormatedOIB_1">
      <item>GARUDA jednostavno društvo s ograničenom odgovornošću za poslovanje nekretninama, OIB 01210450024</item>
    </derivirana_varijabla>
  </DomainObject.Predmet.ProtuStrankaListNazivFormatedOIB>
  <DomainObject.Predmet.OstaliListFormated>
    <izvorni_sadrzaj>
      <item>Jadranka Divjak punomoćnik sudionika u postupku GARUDA jednostavno društvo s ograničenom odgovornošću za poslovanje nekretninama</item>
    </izvorni_sadrzaj>
    <derivirana_varijabla naziv="DomainObject.Predmet.OstaliListFormated_1">
      <item>Jadranka Divjak punomoćnik sudionika u postupku GARUDA jednostavno društvo s ograničenom odgovornošću za poslovanje nekretninama</item>
    </derivirana_varijabla>
  </DomainObject.Predmet.OstaliListFormated>
  <DomainObject.Predmet.OstaliListFormatedOIB>
    <izvorni_sadrzaj>
      <item>Jadranka Divjak, OIB 71772424228 punomoćnik sudionika u postupku GARUDA jednostavno društvo s ograničenom odgovornošću za poslovanje nekretninama</item>
    </izvorni_sadrzaj>
    <derivirana_varijabla naziv="DomainObject.Predmet.OstaliListFormatedOIB_1">
      <item>Jadranka Divjak, OIB 71772424228 punomoćnik sudionika u postupku GARUDA jednostavno društvo s ograničenom odgovornošću za poslovanje nekretninama</item>
    </derivirana_varijabla>
  </DomainObject.Predmet.OstaliListFormatedOIB>
  <DomainObject.Predmet.OstaliListFormatedWithAdress>
    <izvorni_sadrzaj>
      <item>Jadranka Divjak, Jaroslava Šidaka 8, 10000 Zagreb punomoćnik sudionika u postupku GARUDA jednostavno društvo s ograničenom odgovornošću za poslovanje nekretninama</item>
    </izvorni_sadrzaj>
    <derivirana_varijabla naziv="DomainObject.Predmet.OstaliListFormatedWithAdress_1">
      <item>Jadranka Divjak, Jaroslava Šidaka 8, 10000 Zagreb punomoćnik sudionika u postupku GARUDA jednostavno društvo s ograničenom odgovornošću za poslovanje nekretninama</item>
    </derivirana_varijabla>
  </DomainObject.Predmet.OstaliListFormatedWithAdress>
  <DomainObject.Predmet.OstaliListFormatedWithAdressOIB>
    <izvorni_sadrzaj>
      <item>Jadranka Divjak, OIB 71772424228, Jaroslava Šidaka 8, 10000 Zagreb punomoćnik sudionika u postupku GARUDA jednostavno društvo s ograničenom odgovornošću za poslovanje nekretninama</item>
    </izvorni_sadrzaj>
    <derivirana_varijabla naziv="DomainObject.Predmet.OstaliListFormatedWithAdressOIB_1">
      <item>Jadranka Divjak, OIB 71772424228, Jaroslava Šidaka 8, 10000 Zagreb punomoćnik sudionika u postupku GARUDA jednostavno društvo s ograničenom odgovornošću za poslovanje nekretninama</item>
    </derivirana_varijabla>
  </DomainObject.Predmet.OstaliListFormatedWithAdressOIB>
  <DomainObject.Predmet.OstaliListNazivFormated>
    <izvorni_sadrzaj>
      <item>Jadranka Divjak</item>
    </izvorni_sadrzaj>
    <derivirana_varijabla naziv="DomainObject.Predmet.OstaliListNazivFormated_1">
      <item>Jadranka Divjak</item>
    </derivirana_varijabla>
  </DomainObject.Predmet.OstaliListNazivFormated>
  <DomainObject.Predmet.OstaliListNazivFormatedOIB>
    <izvorni_sadrzaj>
      <item>Jadranka Divjak, OIB 71772424228</item>
    </izvorni_sadrzaj>
    <derivirana_varijabla naziv="DomainObject.Predmet.OstaliListNazivFormatedOIB_1">
      <item>Jadranka Divjak, OIB 71772424228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GARUDA jednostavno društvo s ograničenom odgovornošću za poslovanje nekretninama</izvorni_sadrzaj>
    <derivirana_varijabla naziv="DomainObject.Predmet.ProtustrankaIDrugi_1">GARUDA jednostavno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GARUDA jednostavno društvo s ograničenom odgovornošću za poslovanje nekretninama, OIB 01210450024, Jaroslava Šidaka 8, 10000 Zagreb</izvorni_sadrzaj>
    <derivirana_varijabla naziv="DomainObject.Predmet.ProtustrankaIDrugiAdressOIB_1">GARUDA jednostavno društvo s ograničenom odgovornošću za poslovanje nekretninama, OIB 01210450024, Jaroslava Šidaka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GARUDA jednostavno društvo s ograničenom odgovornošću za poslovanje nekretninama</item>
      <item>Jadranka Divjak</item>
    </izvorni_sadrzaj>
    <derivirana_varijabla naziv="DomainObject.Predmet.SudioniciListNaziv_1">
      <item>FINA Regionalni centar Zagreb</item>
      <item>GARUDA jednostavno društvo s ograničenom odgovornošću za poslovanje nekretninama</item>
      <item>Jadranka Divjak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GARUDA jednostavno društvo s ograničenom odgovornošću za poslovanje nekretninama, OIB 01210450024, Jaroslava Šidaka 8,10000 Zagreb</item>
      <item>Jadranka Divjak, OIB 71772424228, Jaroslava Šidaka 8,10000 Zagreb</item>
    </izvorni_sadrzaj>
    <derivirana_varijabla naziv="DomainObject.Predmet.SudioniciListAdressOIB_1">
      <item>FINA Regionalni centar Zagreb, OIB 85821130368, Trg svibanjskih žrtava 1995. br. 1,10000 Zagreb</item>
      <item>GARUDA jednostavno društvo s ograničenom odgovornošću za poslovanje nekretninama, OIB 01210450024, Jaroslava Šidaka 8,10000 Zagreb</item>
      <item>Jadranka Divjak, OIB 71772424228, Jaroslava Šidaka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01210450024</item>
      <item>, OIB 71772424228</item>
    </izvorni_sadrzaj>
    <derivirana_varijabla naziv="DomainObject.Predmet.SudioniciListNazivOIB_1">
      <item>, OIB 85821130368</item>
      <item>, OIB 01210450024</item>
      <item>, OIB 71772424228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FE171-DEED-40F2-9DE7-36D3D529E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1903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2017-09-18T09:05:00Z</dcterms:created>
  <dc:creator>Vesna Fundurulić Perišin</dc:creator>
  <cp:lastModifiedBy>Zlatka Plivelić</cp:lastModifiedBy>
  <cp:lastPrinted>2017-09-18T09:07:00Z</cp:lastPrinted>
  <dcterms:modified xmlns:xsi="http://www.w3.org/2001/XMLSchema-instance" xsi:type="dcterms:W3CDTF">2017-09-18T09:07:00Z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