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60b87" w14:paraId="0760b87" w:rsidRDefault="00D31463" w:rsidR="00D31463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CC03F5" w:rsidP="00D31463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jc w:val="center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D31463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Trgovački sud u Zagrebu</w:t>
            </w:r>
          </w:p>
          <w:p w:rsidRDefault="00CC03F5" w:rsidP="00D31463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Zagreb, Amruševa 2/II</w:t>
            </w:r>
          </w:p>
        </w:tc>
      </w:tr>
    </w:tbl>
    <w:p w:rsidRDefault="00CC03F5" w:rsidP="00CC03F5" w:rsidR="00CC03F5" w:rsidRPr="00CC03F5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              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="00652E15">
        <w:rPr>
          <w:rFonts w:cs="Times New Roman" w:eastAsia="Times New Roman" w:hAnsi="Times New Roman" w:ascii="Times New Roman"/>
          <w:sz w:val="24"/>
          <w:szCs w:val="20"/>
          <w:lang w:eastAsia="hr-HR"/>
        </w:rPr>
        <w:t>St-</w:t>
      </w:r>
      <w:r w:rsidR="00F6437E">
        <w:rPr>
          <w:rFonts w:cs="Times New Roman" w:eastAsia="Times New Roman" w:hAnsi="Times New Roman" w:ascii="Times New Roman"/>
          <w:sz w:val="24"/>
          <w:szCs w:val="20"/>
          <w:lang w:eastAsia="hr-HR"/>
        </w:rPr>
        <w:t>686</w:t>
      </w:r>
      <w:r w:rsidR="00D6574D">
        <w:rPr>
          <w:rFonts w:cs="Times New Roman" w:eastAsia="Times New Roman" w:hAnsi="Times New Roman" w:ascii="Times New Roman"/>
          <w:sz w:val="24"/>
          <w:szCs w:val="20"/>
          <w:lang w:eastAsia="hr-HR"/>
        </w:rPr>
        <w:t>/2016</w:t>
      </w:r>
    </w:p>
    <w:p w:rsidRDefault="00CC03F5" w:rsidP="00F84008" w:rsidR="00CC03F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</w:t>
      </w:r>
    </w:p>
    <w:p w:rsidRDefault="00CC03F5" w:rsidP="00F84008" w:rsidR="00CC03F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</w:t>
      </w:r>
    </w:p>
    <w:p w:rsidRDefault="00CC03F5" w:rsidP="00F84008" w:rsidR="00CC03F5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Mariju Žiškoviću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Financijske agencije,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F076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 svibanjskih žrtava 1995. 1,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F6437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437E" w:rsidRPr="00F6437E">
        <w:rPr>
          <w:rFonts w:cs="Times New Roman" w:eastAsia="Times New Roman" w:hAnsi="Times New Roman" w:ascii="Times New Roman"/>
          <w:sz w:val="24"/>
          <w:szCs w:val="24"/>
          <w:lang w:eastAsia="hr-HR"/>
        </w:rPr>
        <w:t>MOJ VIDEO d.o.o. Donja Pušća, Bregovljanska 25, MBS:080597511, OIB:29443590664</w:t>
      </w:r>
      <w:r w:rsidR="00874F11" w:rsidRPr="00F6437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D6574D">
        <w:rPr>
          <w:rFonts w:cs="Times New Roman" w:eastAsia="Times New Roman" w:hAnsi="Times New Roman" w:ascii="Times New Roman"/>
          <w:sz w:val="24"/>
          <w:szCs w:val="24"/>
          <w:lang w:eastAsia="hr-HR"/>
        </w:rPr>
        <w:t>27</w:t>
      </w:r>
      <w:r w:rsidR="00D158A5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Pokreće se skraćeni stečajni postupak nad dužnikom</w:t>
      </w:r>
      <w:r w:rsidR="00F6437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437E" w:rsidRPr="00F6437E">
        <w:rPr>
          <w:rFonts w:cs="Times New Roman" w:eastAsia="Times New Roman" w:hAnsi="Times New Roman" w:ascii="Times New Roman"/>
          <w:sz w:val="24"/>
          <w:szCs w:val="24"/>
          <w:lang w:eastAsia="hr-HR"/>
        </w:rPr>
        <w:t>MOJ VIDEO d.o.o. Donja Pušća, Bregovljanska 25, MBS:080597511, OIB:29443590664</w:t>
      </w:r>
      <w:r w:rsidR="00D6574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nad gore navedenom pravnom osobom podnijela je ovome sudu Financijska agencija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F076A1">
        <w:rPr>
          <w:rFonts w:cs="Times New Roman" w:eastAsia="Times New Roman" w:hAnsi="Times New Roman" w:ascii="Times New Roman"/>
          <w:sz w:val="24"/>
          <w:szCs w:val="24"/>
          <w:lang w:eastAsia="hr-HR"/>
        </w:rPr>
        <w:t>Trg svibanjskih žrtava 1995. 1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F6437E">
        <w:rPr>
          <w:rFonts w:cs="Times New Roman" w:eastAsia="Times New Roman" w:hAnsi="Times New Roman" w:ascii="Times New Roman"/>
          <w:sz w:val="24"/>
          <w:szCs w:val="20"/>
          <w:lang w:eastAsia="hr-HR"/>
        </w:rPr>
        <w:t>21.475,88</w:t>
      </w:r>
      <w:r w:rsidR="0095473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kuna na dan </w:t>
      </w:r>
      <w:r w:rsidR="003F65A9">
        <w:rPr>
          <w:rFonts w:cs="Times New Roman" w:eastAsia="Times New Roman" w:hAnsi="Times New Roman" w:ascii="Times New Roman"/>
          <w:sz w:val="24"/>
          <w:szCs w:val="20"/>
          <w:lang w:eastAsia="hr-HR"/>
        </w:rPr>
        <w:t>1. rujna 2015</w:t>
      </w:r>
      <w:r w:rsidR="002152A3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F84008" w:rsid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D31463" w:rsidR="00D31463">
      <w:pPr>
        <w:spacing w:lineRule="auto" w:line="240" w:after="0"/>
        <w:jc w:val="center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lastRenderedPageBreak/>
        <w:t>2</w:t>
      </w:r>
    </w:p>
    <w:p w:rsidRDefault="00D31463" w:rsidP="00D31463" w:rsidR="00D31463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="004B7ACD">
        <w:rPr>
          <w:rFonts w:cs="Times New Roman" w:eastAsia="Times New Roman" w:hAnsi="Times New Roman" w:ascii="Times New Roman"/>
          <w:sz w:val="24"/>
          <w:szCs w:val="20"/>
          <w:lang w:eastAsia="hr-HR"/>
        </w:rPr>
        <w:t>St-</w:t>
      </w:r>
      <w:r w:rsidR="00F6437E">
        <w:rPr>
          <w:rFonts w:cs="Times New Roman" w:eastAsia="Times New Roman" w:hAnsi="Times New Roman" w:ascii="Times New Roman"/>
          <w:sz w:val="24"/>
          <w:szCs w:val="20"/>
          <w:lang w:eastAsia="hr-HR"/>
        </w:rPr>
        <w:t>686</w:t>
      </w:r>
      <w:r w:rsidR="00D6574D">
        <w:rPr>
          <w:rFonts w:cs="Times New Roman" w:eastAsia="Times New Roman" w:hAnsi="Times New Roman" w:ascii="Times New Roman"/>
          <w:sz w:val="24"/>
          <w:szCs w:val="20"/>
          <w:lang w:eastAsia="hr-HR"/>
        </w:rPr>
        <w:t>/2016</w:t>
      </w:r>
    </w:p>
    <w:p w:rsidRDefault="00D31463" w:rsidP="00F84008" w:rsidR="00D31463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041A8C">
        <w:rPr>
          <w:rFonts w:cs="Times New Roman" w:eastAsia="Times New Roman" w:hAnsi="Times New Roman" w:ascii="Times New Roman"/>
          <w:sz w:val="24"/>
          <w:szCs w:val="20"/>
          <w:lang w:eastAsia="hr-HR"/>
        </w:rPr>
        <w:t>2</w:t>
      </w:r>
      <w:r w:rsidR="00D6574D">
        <w:rPr>
          <w:rFonts w:cs="Times New Roman" w:eastAsia="Times New Roman" w:hAnsi="Times New Roman" w:ascii="Times New Roman"/>
          <w:sz w:val="24"/>
          <w:szCs w:val="20"/>
          <w:lang w:eastAsia="hr-HR"/>
        </w:rPr>
        <w:t>7</w:t>
      </w:r>
      <w:r w:rsidR="00D158A5">
        <w:rPr>
          <w:rFonts w:cs="Times New Roman" w:eastAsia="Times New Roman" w:hAnsi="Times New Roman" w:ascii="Times New Roman"/>
          <w:sz w:val="24"/>
          <w:szCs w:val="20"/>
          <w:lang w:eastAsia="hr-HR"/>
        </w:rPr>
        <w:t>. svibnja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godine</w:t>
      </w:r>
    </w:p>
    <w:p w:rsidRDefault="00D31463" w:rsidP="00F84008" w:rsidR="00D3146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 w:left="504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SUDSKI SAVJETNIK:</w:t>
      </w:r>
    </w:p>
    <w:p w:rsidRDefault="00492E13" w:rsidP="002152A3" w:rsidR="002152A3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MARIO ŽIŠKOVIĆ</w:t>
      </w:r>
      <w:r w:rsidR="006F6F5B">
        <w:rPr>
          <w:rFonts w:cs="Times New Roman" w:eastAsia="Times New Roman" w:hAnsi="Times New Roman" w:ascii="Times New Roman"/>
          <w:sz w:val="24"/>
          <w:szCs w:val="20"/>
          <w:lang w:eastAsia="hr-HR"/>
        </w:rPr>
        <w:t>,v.r.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F84008" w:rsidP="00F84008" w:rsid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D158A5" w:rsidP="00D158A5" w:rsidR="00D158A5" w:rsidRPr="00F84008">
      <w:pPr>
        <w:spacing w:lineRule="auto" w:line="240" w:after="0"/>
        <w:jc w:val="right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6F6F5B" w:rsidP="006F6F5B" w:rsidR="006F6F5B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točnost otpravka – ovlašteni službenik</w:t>
      </w:r>
    </w:p>
    <w:p w:rsidRDefault="006F6F5B" w:rsidP="006F6F5B" w:rsidR="006F6F5B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Višnja Svečak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AE6CED" w:rsidR="00AE6CED"/>
    <w:p w:rsidRDefault="00AE6CED" w:rsidR="00AE6CED"/>
    <w:p w:rsidRDefault="00AE6CED" w:rsidR="00AE6CED"/>
    <w:p w:rsidRDefault="00AE6CED" w:rsidR="00AE6CED"/>
    <w:p w:rsidRDefault="00AE6CED" w:rsidR="00AE6CED"/>
    <w:p w:rsidRDefault="00AE6CED" w:rsidR="00AE6CED"/>
    <w:p w:rsidRDefault="00AE6CED" w:rsidR="00AE6CED"/>
    <w:p w:rsidRDefault="00AE6CED" w:rsidR="00AE6CED"/>
    <w:sectPr w:rsidR="00AE6CED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7275" w:rsidP="00D31463" w:rsidR="00447275">
      <w:pPr>
        <w:spacing w:lineRule="auto" w:line="240" w:after="0"/>
      </w:pPr>
      <w:r>
        <w:separator/>
      </w:r>
    </w:p>
  </w:endnote>
  <w:endnote w:id="0" w:type="continuationSeparator">
    <w:p w:rsidRDefault="00447275" w:rsidP="00D31463" w:rsidR="0044727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7275" w:rsidP="00D31463" w:rsidR="00447275">
      <w:pPr>
        <w:spacing w:lineRule="auto" w:line="240" w:after="0"/>
      </w:pPr>
      <w:r>
        <w:separator/>
      </w:r>
    </w:p>
  </w:footnote>
  <w:footnote w:id="0" w:type="continuationSeparator">
    <w:p w:rsidRDefault="00447275" w:rsidP="00D31463" w:rsidR="0044727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1463" w:rsidR="00D31463">
    <w:pPr>
      <w:pStyle w:val="Zaglavlje"/>
    </w:pPr>
  </w:p>
  <w:p w:rsidRDefault="00D31463" w:rsidR="00D3146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03740A"/>
    <w:rsid w:val="00041A8C"/>
    <w:rsid w:val="000654C7"/>
    <w:rsid w:val="001739C0"/>
    <w:rsid w:val="00201462"/>
    <w:rsid w:val="002152A3"/>
    <w:rsid w:val="00294F8F"/>
    <w:rsid w:val="003F65A9"/>
    <w:rsid w:val="00447275"/>
    <w:rsid w:val="00492E13"/>
    <w:rsid w:val="004A66FD"/>
    <w:rsid w:val="004B7ACD"/>
    <w:rsid w:val="00652E15"/>
    <w:rsid w:val="006F6F5B"/>
    <w:rsid w:val="00702C05"/>
    <w:rsid w:val="00874F11"/>
    <w:rsid w:val="009037B9"/>
    <w:rsid w:val="0094043B"/>
    <w:rsid w:val="00954738"/>
    <w:rsid w:val="00986788"/>
    <w:rsid w:val="009A7198"/>
    <w:rsid w:val="009C042D"/>
    <w:rsid w:val="009D65FA"/>
    <w:rsid w:val="00A31F18"/>
    <w:rsid w:val="00A813CC"/>
    <w:rsid w:val="00AE6CED"/>
    <w:rsid w:val="00B44A5E"/>
    <w:rsid w:val="00B95DBA"/>
    <w:rsid w:val="00CC03F5"/>
    <w:rsid w:val="00CC6C4A"/>
    <w:rsid w:val="00CF3E90"/>
    <w:rsid w:val="00D158A5"/>
    <w:rsid w:val="00D31463"/>
    <w:rsid w:val="00D6574D"/>
    <w:rsid w:val="00D904C8"/>
    <w:rsid w:val="00F076A1"/>
    <w:rsid w:val="00F33F52"/>
    <w:rsid w:val="00F409DE"/>
    <w:rsid w:val="00F520A4"/>
    <w:rsid w:val="00F6437E"/>
    <w:rsid w:val="00F84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158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158A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3146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31463"/>
  </w:style>
  <w:style w:styleId="Podnoje" w:type="paragraph">
    <w:name w:val="footer"/>
    <w:basedOn w:val="Normal"/>
    <w:link w:val="PodnojeChar"/>
    <w:uiPriority w:val="99"/>
    <w:unhideWhenUsed/>
    <w:rsid w:val="00D3146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31463"/>
  </w:style>
  <w:style w:styleId="Tekstrezerviranogmjesta" w:type="character">
    <w:name w:val="Placeholder Text"/>
    <w:basedOn w:val="Zadanifontodlomka"/>
    <w:uiPriority w:val="99"/>
    <w:semiHidden/>
    <w:rsid w:val="006F6F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6F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6F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6F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6F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158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158A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3146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31463"/>
  </w:style>
  <w:style w:styleId="Podnoje" w:type="paragraph">
    <w:name w:val="footer"/>
    <w:basedOn w:val="Normal"/>
    <w:link w:val="PodnojeChar"/>
    <w:uiPriority w:val="99"/>
    <w:unhideWhenUsed/>
    <w:rsid w:val="00D3146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31463"/>
  </w:style>
  <w:style w:styleId="Tekstrezerviranogmjesta" w:type="character">
    <w:name w:val="Placeholder Text"/>
    <w:basedOn w:val="Zadanifontodlomka"/>
    <w:uiPriority w:val="99"/>
    <w:semiHidden/>
    <w:rsid w:val="006F6F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6F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6F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6F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6F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5062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svibnja 2016.</izvorni_sadrzaj>
    <derivirana_varijabla naziv="DomainObject.DatumDonosenjaOdluke_1">27.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686</izvorni_sadrzaj>
    <derivirana_varijabla naziv="DomainObject.Predmet.Broj_1">686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St-686/2016</izvorni_sadrzaj>
    <derivirana_varijabla naziv="DomainObject.Predmet.OznakaBroj_1">St-686/2016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MOJ VIDEO d.o.o.</izvorni_sadrzaj>
    <derivirana_varijabla naziv="DomainObject.Predmet.ProtustrankaFormated_1">  MOJ VIDEO d.o.o.</derivirana_varijabla>
  </DomainObject.Predmet.ProtustrankaFormated>
  <DomainObject.Predmet.ProtustrankaFormatedOIB>
    <izvorni_sadrzaj>  MOJ VIDEO d.o.o., OIB 29443590664</izvorni_sadrzaj>
    <derivirana_varijabla naziv="DomainObject.Predmet.ProtustrankaFormatedOIB_1">  MOJ VIDEO d.o.o., OIB 29443590664</derivirana_varijabla>
  </DomainObject.Predmet.ProtustrankaFormatedOIB>
  <DomainObject.Predmet.ProtustrankaFormatedWithAdress>
    <izvorni_sadrzaj> MOJ VIDEO d.o.o., Bregovljanska 25, 10290 Donja Pušća</izvorni_sadrzaj>
    <derivirana_varijabla naziv="DomainObject.Predmet.ProtustrankaFormatedWithAdress_1"> MOJ VIDEO d.o.o., Bregovljanska 25, 10290 Donja Pušća</derivirana_varijabla>
  </DomainObject.Predmet.ProtustrankaFormatedWithAdress>
  <DomainObject.Predmet.ProtustrankaFormatedWithAdressOIB>
    <izvorni_sadrzaj> MOJ VIDEO d.o.o., OIB 29443590664, Bregovljanska 25, 10290 Donja Pušća</izvorni_sadrzaj>
    <derivirana_varijabla naziv="DomainObject.Predmet.ProtustrankaFormatedWithAdressOIB_1"> MOJ VIDEO d.o.o., OIB 29443590664, Bregovljanska 25, 10290 Donja Pušća</derivirana_varijabla>
  </DomainObject.Predmet.ProtustrankaFormatedWithAdressOIB>
  <DomainObject.Predmet.ProtustrankaWithAdress>
    <izvorni_sadrzaj>MOJ VIDEO d.o.o. Bregovljanska 25, 10290 Donja Pušća</izvorni_sadrzaj>
    <derivirana_varijabla naziv="DomainObject.Predmet.ProtustrankaWithAdress_1">MOJ VIDEO d.o.o. Bregovljanska 25, 10290 Donja Pušća</derivirana_varijabla>
  </DomainObject.Predmet.ProtustrankaWithAdress>
  <DomainObject.Predmet.ProtustrankaWithAdressOIB>
    <izvorni_sadrzaj>MOJ VIDEO d.o.o., OIB 29443590664, Bregovljanska 25, 10290 Donja Pušća</izvorni_sadrzaj>
    <derivirana_varijabla naziv="DomainObject.Predmet.ProtustrankaWithAdressOIB_1">MOJ VIDEO d.o.o., OIB 29443590664, Bregovljanska 25, 10290 Donja Pušća</derivirana_varijabla>
  </DomainObject.Predmet.ProtustrankaWithAdressOIB>
  <DomainObject.Predmet.ProtustrankaNazivFormated>
    <izvorni_sadrzaj>MOJ VIDEO d.o.o.</izvorni_sadrzaj>
    <derivirana_varijabla naziv="DomainObject.Predmet.ProtustrankaNazivFormated_1">MOJ VIDEO d.o.o.</derivirana_varijabla>
  </DomainObject.Predmet.ProtustrankaNazivFormated>
  <DomainObject.Predmet.ProtustrankaNazivFormatedOIB>
    <izvorni_sadrzaj>MOJ VIDEO d.o.o., OIB 29443590664</izvorni_sadrzaj>
    <derivirana_varijabla naziv="DomainObject.Predmet.ProtustrankaNazivFormatedOIB_1">MOJ VIDEO d.o.o., OIB 29443590664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MOJ VIDEO d.o.o.</item>
    </izvorni_sadrzaj>
    <derivirana_varijabla naziv="DomainObject.Predmet.ProtuStrankaListFormated_1">
      <item>MOJ VIDEO d.o.o.</item>
    </derivirana_varijabla>
  </DomainObject.Predmet.ProtuStrankaListFormated>
  <DomainObject.Predmet.ProtuStrankaListFormatedOIB>
    <izvorni_sadrzaj>
      <item>MOJ VIDEO d.o.o., OIB 29443590664</item>
    </izvorni_sadrzaj>
    <derivirana_varijabla naziv="DomainObject.Predmet.ProtuStrankaListFormatedOIB_1">
      <item>MOJ VIDEO d.o.o., OIB 29443590664</item>
    </derivirana_varijabla>
  </DomainObject.Predmet.ProtuStrankaListFormatedOIB>
  <DomainObject.Predmet.ProtuStrankaListFormatedWithAdress>
    <izvorni_sadrzaj>
      <item>MOJ VIDEO d.o.o., Bregovljanska 25, 10290 Donja Pušća</item>
    </izvorni_sadrzaj>
    <derivirana_varijabla naziv="DomainObject.Predmet.ProtuStrankaListFormatedWithAdress_1">
      <item>MOJ VIDEO d.o.o., Bregovljanska 25, 10290 Donja Pušća</item>
    </derivirana_varijabla>
  </DomainObject.Predmet.ProtuStrankaListFormatedWithAdress>
  <DomainObject.Predmet.ProtuStrankaListFormatedWithAdressOIB>
    <izvorni_sadrzaj>
      <item>MOJ VIDEO d.o.o., OIB 29443590664, Bregovljanska 25, 10290 Donja Pušća</item>
    </izvorni_sadrzaj>
    <derivirana_varijabla naziv="DomainObject.Predmet.ProtuStrankaListFormatedWithAdressOIB_1">
      <item>MOJ VIDEO d.o.o., OIB 29443590664, Bregovljanska 25, 10290 Donja Pušća</item>
    </derivirana_varijabla>
  </DomainObject.Predmet.ProtuStrankaListFormatedWithAdressOIB>
  <DomainObject.Predmet.ProtuStrankaListNazivFormated>
    <izvorni_sadrzaj>
      <item>MOJ VIDEO d.o.o.</item>
    </izvorni_sadrzaj>
    <derivirana_varijabla naziv="DomainObject.Predmet.ProtuStrankaListNazivFormated_1">
      <item>MOJ VIDEO d.o.o.</item>
    </derivirana_varijabla>
  </DomainObject.Predmet.ProtuStrankaListNazivFormated>
  <DomainObject.Predmet.ProtuStrankaListNazivFormatedOIB>
    <izvorni_sadrzaj>
      <item>MOJ VIDEO d.o.o., OIB 29443590664</item>
    </izvorni_sadrzaj>
    <derivirana_varijabla naziv="DomainObject.Predmet.ProtuStrankaListNazivFormatedOIB_1">
      <item>MOJ VIDEO d.o.o., OIB 29443590664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svibnja 2016.</izvorni_sadrzaj>
    <derivirana_varijabla naziv="DomainObject.Datum_1">27.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MOJ VIDEO d.o.o.</izvorni_sadrzaj>
    <derivirana_varijabla naziv="DomainObject.Predmet.ProtustrankaIDrugi_1">MOJ VIDEO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MOJ VIDEO d.o.o., OIB 29443590664, Bregovljanska 25, 10290 Donja Pušća</izvorni_sadrzaj>
    <derivirana_varijabla naziv="DomainObject.Predmet.ProtustrankaIDrugiAdressOIB_1">MOJ VIDEO d.o.o., OIB 29443590664, Bregovljanska 25, 10290 Donja Pušća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MOJ VIDEO d.o.o.</item>
    </izvorni_sadrzaj>
    <derivirana_varijabla naziv="DomainObject.Predmet.SudioniciListNaziv_1">
      <item>FINA Regionalni centar Zagreb</item>
      <item>MOJ VIDEO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MOJ VIDEO d.o.o., OIB 29443590664, Bregovljanska 25,10290 Donja Pušća</item>
    </izvorni_sadrzaj>
    <derivirana_varijabla naziv="DomainObject.Predmet.SudioniciListAdressOIB_1">
      <item>FINA Regionalni centar Zagreb, OIB 85821130368, Trg svibanjskih žrtava 1995. br. 1,10000 Zagreb</item>
      <item>MOJ VIDEO d.o.o., OIB 29443590664, Bregovljanska 25,10290 Donja Pušća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29443590664</item>
    </izvorni_sadrzaj>
    <derivirana_varijabla naziv="DomainObject.Predmet.SudioniciListNazivOIB_1">
      <item>, OIB 85821130368</item>
      <item>, OIB 29443590664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362</properties:Words>
  <properties:Characters>1952</properties:Characters>
  <properties:Lines>76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2016-05-27T08:03:00Z</dcterms:created>
  <dc:creator>Mario Žišković</dc:creator>
  <cp:lastModifiedBy>Višnja Mihalić</cp:lastModifiedBy>
  <cp:lastPrinted>2016-05-27T08:04:00Z</cp:lastPrinted>
  <dcterms:modified xmlns:xsi="http://www.w3.org/2001/XMLSchema-instance" xsi:type="dcterms:W3CDTF">2016-05-27T08:04:00Z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