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a969" w14:paraId="d59a969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934C22">
        <w:t>50</w:t>
      </w:r>
      <w:r w:rsidR="00CF26A0">
        <w:t>6</w:t>
      </w:r>
      <w:r w:rsidR="00BE14DE">
        <w:t>/</w:t>
      </w:r>
      <w:r w:rsidR="00245588">
        <w:t>16-</w:t>
      </w:r>
      <w:r w:rsidR="00C125A4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CF26A0">
        <w:t xml:space="preserve">FASADA </w:t>
      </w:r>
      <w:r w:rsidR="005A5782">
        <w:t xml:space="preserve">PROJEKT </w:t>
      </w:r>
      <w:r w:rsidR="00CF26A0">
        <w:t xml:space="preserve">d.o.o., Vodice, Bilana Šime Šijca 20, </w:t>
      </w:r>
      <w:r w:rsidR="00CF26A0" w:rsidRPr="007A679F">
        <w:t xml:space="preserve">OIB: </w:t>
      </w:r>
      <w:r w:rsidR="00CF26A0">
        <w:t>74269956334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C55D7B">
        <w:t>13. 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CF26A0">
        <w:t xml:space="preserve">FASADA </w:t>
      </w:r>
      <w:r w:rsidR="005A5782">
        <w:t xml:space="preserve">PROJEKT </w:t>
      </w:r>
      <w:r w:rsidR="00CF26A0">
        <w:t xml:space="preserve">d.o.o., Vodice, Bilana Šime Šijca 20, </w:t>
      </w:r>
      <w:r w:rsidR="00CF26A0" w:rsidRPr="007A679F">
        <w:t xml:space="preserve">OIB: </w:t>
      </w:r>
      <w:r w:rsidR="00CF26A0">
        <w:t>74269956334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C55D7B" w:rsidP="00961D95" w:rsidR="00A70A5D">
      <w:pPr>
        <w:jc w:val="center"/>
      </w:pPr>
      <w:r w:rsidRPr="00EC6FF0">
        <w:t>29</w:t>
      </w:r>
      <w:r w:rsidR="0050074C" w:rsidRPr="00EC6FF0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EC6FF0">
        <w:t>10,50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C55D7B" w:rsidP="00A70A5D" w:rsidR="00A70A5D">
      <w:pPr>
        <w:pStyle w:val="Odlomakpopisa"/>
        <w:ind w:left="0"/>
        <w:jc w:val="center"/>
      </w:pPr>
      <w:r w:rsidRPr="00EC6FF0">
        <w:t>29</w:t>
      </w:r>
      <w:r w:rsidR="0050074C" w:rsidRPr="00EC6FF0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EC6FF0">
        <w:t>10,52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AE46BE">
        <w:t xml:space="preserve">FASADA </w:t>
      </w:r>
      <w:r w:rsidR="005A5782">
        <w:t xml:space="preserve">PROJEKT </w:t>
      </w:r>
      <w:r w:rsidR="00AE46BE">
        <w:t>d.o.o., Vodice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A24A8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CF26A0">
        <w:t>728</w:t>
      </w:r>
      <w:r w:rsidR="00245588" w:rsidRPr="006A6907">
        <w:t xml:space="preserve"> dan</w:t>
      </w:r>
      <w:r w:rsidR="00C55D7B">
        <w:t>a</w:t>
      </w:r>
      <w:r w:rsidR="00245588" w:rsidRPr="006A6907">
        <w:t xml:space="preserve"> u iznosu od </w:t>
      </w:r>
      <w:r w:rsidR="00CF26A0">
        <w:t>713.833,03</w:t>
      </w:r>
      <w:r w:rsidR="00D606F4">
        <w:t xml:space="preserve"> </w:t>
      </w:r>
      <w:r w:rsidR="00245588" w:rsidRPr="006A6907">
        <w:t>kun</w:t>
      </w:r>
      <w:r w:rsidR="00C55D7B">
        <w:t>e</w:t>
      </w:r>
      <w:r w:rsidR="00673D65" w:rsidRPr="006A6907">
        <w:t xml:space="preserve">, te da ima </w:t>
      </w:r>
      <w:r w:rsidR="00912BD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C55D7B">
        <w:t xml:space="preserve">13. travnja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CF26A0">
        <w:t xml:space="preserve">FASADA </w:t>
      </w:r>
      <w:r w:rsidR="005A5782">
        <w:t xml:space="preserve">PROJEKT </w:t>
      </w:r>
      <w:r w:rsidR="00CF26A0">
        <w:t>d.o.o., Vodice</w:t>
      </w:r>
      <w:r w:rsidR="00CF26A0" w:rsidRPr="00F60CD9">
        <w:t xml:space="preserve"> </w:t>
      </w:r>
      <w:r w:rsidR="0020610B" w:rsidRPr="00F60CD9">
        <w:t>i za član</w:t>
      </w:r>
      <w:r w:rsidR="00F43B05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CF26A0" w:rsidP="000C7F11" w:rsidR="000C7F11" w:rsidRPr="0021114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>ZLATKO ČERKEZ iz Ferdinandovca, M. Gupca 4</w:t>
      </w:r>
      <w:r w:rsidR="00C55D7B">
        <w:rPr>
          <w:szCs w:val="24"/>
          <w:shd w:fill="F8F8F8" w:color="auto" w:val="clear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E27A9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C125A4">
      <w:t>-</w:t>
    </w:r>
    <w:r w:rsidR="00934C22">
      <w:t>50</w:t>
    </w:r>
    <w:r w:rsidR="00CF26A0">
      <w:t>6</w:t>
    </w:r>
    <w:r w:rsidR="00C125A4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4AF0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5782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0C89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4C22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46BE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125A4"/>
    <w:rsid w:val="00C234B9"/>
    <w:rsid w:val="00C27291"/>
    <w:rsid w:val="00C369BB"/>
    <w:rsid w:val="00C4119C"/>
    <w:rsid w:val="00C42647"/>
    <w:rsid w:val="00C443B6"/>
    <w:rsid w:val="00C506C7"/>
    <w:rsid w:val="00C51610"/>
    <w:rsid w:val="00C554C2"/>
    <w:rsid w:val="00C55D7B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26A0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06F4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27A9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C6FF0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27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7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7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7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7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27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7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7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7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7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FASADA PROJEKT graditeljstvo, završni radovi i trgovina, d.o.o.</izvorni_sadrzaj>
    <derivirana_varijabla naziv="DomainObject.Predmet.ProtustrankaFormated_1">  FASADA PROJEKT graditeljstvo, završni radovi i trgovina, d.o.o.</derivirana_varijabla>
  </DomainObject.Predmet.ProtustrankaFormated>
  <DomainObject.Predmet.ProtustrankaFormatedOIB>
    <izvorni_sadrzaj>  FASADA PROJEKT graditeljstvo, završni radovi i trgovina, d.o.o., OIB 74269956334</izvorni_sadrzaj>
    <derivirana_varijabla naziv="DomainObject.Predmet.ProtustrankaFormatedOIB_1">  FASADA PROJEKT graditeljstvo, završni radovi i trgovina, d.o.o., OIB 74269956334</derivirana_varijabla>
  </DomainObject.Predmet.ProtustrankaFormatedOIB>
  <DomainObject.Predmet.ProtustrankaFormatedWithAdress>
    <izvorni_sadrzaj> FASADA PROJEKT graditeljstvo, završni radovi i trgovina, d.o.o., Bilana Šime Šijca 20, 22211 Vodice</izvorni_sadrzaj>
    <derivirana_varijabla naziv="DomainObject.Predmet.ProtustrankaFormatedWithAdress_1"> FASADA PROJEKT graditeljstvo, završni radovi i trgovina, d.o.o., Bilana Šime Šijca 20, 22211 Vodice</derivirana_varijabla>
  </DomainObject.Predmet.ProtustrankaFormatedWithAdress>
  <DomainObject.Predmet.ProtustrankaFormatedWithAdressOIB>
    <izvorni_sadrzaj> FASADA PROJEKT graditeljstvo, završni radovi i trgovina, d.o.o., OIB 74269956334, Bilana Šime Šijca 20, 22211 Vodice</izvorni_sadrzaj>
    <derivirana_varijabla naziv="DomainObject.Predmet.ProtustrankaFormatedWithAdressOIB_1"> FASADA PROJEKT graditeljstvo, završni radovi i trgovina, d.o.o., OIB 74269956334, Bilana Šime Šijca 20, 22211 Vodice</derivirana_varijabla>
  </DomainObject.Predmet.ProtustrankaFormatedWithAdressOIB>
  <DomainObject.Predmet.ProtustrankaWithAdress>
    <izvorni_sadrzaj>FASADA PROJEKT graditeljstvo, završni radovi i trgovina, d.o.o. Bilana Šime Šijca 20, 22211 Vodice</izvorni_sadrzaj>
    <derivirana_varijabla naziv="DomainObject.Predmet.ProtustrankaWithAdress_1">FASADA PROJEKT graditeljstvo, završni radovi i trgovina, d.o.o. Bilana Šime Šijca 20, 22211 Vodice</derivirana_varijabla>
  </DomainObject.Predmet.ProtustrankaWithAdress>
  <DomainObject.Predmet.ProtustrankaWithAdressOIB>
    <izvorni_sadrzaj>FASADA PROJEKT graditeljstvo, završni radovi i trgovina, d.o.o., OIB 74269956334, Bilana Šime Šijca 20, 22211 Vodice</izvorni_sadrzaj>
    <derivirana_varijabla naziv="DomainObject.Predmet.ProtustrankaWithAdressOIB_1">FASADA PROJEKT graditeljstvo, završni radovi i trgovina, d.o.o., OIB 74269956334, Bilana Šime Šijca 20, 22211 Vodice</derivirana_varijabla>
  </DomainObject.Predmet.ProtustrankaWithAdressOIB>
  <DomainObject.Predmet.ProtustrankaNazivFormated>
    <izvorni_sadrzaj>FASADA PROJEKT graditeljstvo, završni radovi i trgovina, d.o.o.</izvorni_sadrzaj>
    <derivirana_varijabla naziv="DomainObject.Predmet.ProtustrankaNazivFormated_1">FASADA PROJEKT graditeljstvo, završni radovi i trgovina, d.o.o.</derivirana_varijabla>
  </DomainObject.Predmet.ProtustrankaNazivFormated>
  <DomainObject.Predmet.ProtustrankaNazivFormatedOIB>
    <izvorni_sadrzaj>FASADA PROJEKT graditeljstvo, završni radovi i trgovina, d.o.o., OIB 74269956334</izvorni_sadrzaj>
    <derivirana_varijabla naziv="DomainObject.Predmet.ProtustrankaNazivFormatedOIB_1">FASADA PROJEKT graditeljstvo, završni radovi i trgovina, d.o.o., OIB 74269956334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FASADA PROJEKT graditeljstvo, završni radovi i trgovina, d.o.o.</item>
    </izvorni_sadrzaj>
    <derivirana_varijabla naziv="DomainObject.Predmet.ProtuStrankaListFormated_1">
      <item>FASADA PROJEKT graditeljstvo, završni radovi i trgovina, d.o.o.</item>
    </derivirana_varijabla>
  </DomainObject.Predmet.ProtuStrankaListFormated>
  <DomainObject.Predmet.ProtuStrankaListFormatedOIB>
    <izvorni_sadrzaj>
      <item>FASADA PROJEKT graditeljstvo, završni radovi i trgovina, d.o.o., OIB 74269956334</item>
    </izvorni_sadrzaj>
    <derivirana_varijabla naziv="DomainObject.Predmet.ProtuStrankaListFormatedOIB_1">
      <item>FASADA PROJEKT graditeljstvo, završni radovi i trgovina, d.o.o., OIB 74269956334</item>
    </derivirana_varijabla>
  </DomainObject.Predmet.ProtuStrankaListFormatedOIB>
  <DomainObject.Predmet.ProtuStrankaListFormatedWithAdress>
    <izvorni_sadrzaj>
      <item>FASADA PROJEKT graditeljstvo, završni radovi i trgovina, d.o.o., Bilana Šime Šijca 20, 22211 Vodice</item>
    </izvorni_sadrzaj>
    <derivirana_varijabla naziv="DomainObject.Predmet.ProtuStrankaListFormatedWithAdress_1">
      <item>FASADA PROJEKT graditeljstvo, završni radovi i trgovina, d.o.o., Bilana Šime Šijca 20, 22211 Vodice</item>
    </derivirana_varijabla>
  </DomainObject.Predmet.ProtuStrankaListFormatedWithAdress>
  <DomainObject.Predmet.ProtuStrankaListFormatedWithAdressOIB>
    <izvorni_sadrzaj>
      <item>FASADA PROJEKT graditeljstvo, završni radovi i trgovina, d.o.o., OIB 74269956334, Bilana Šime Šijca 20, 22211 Vodice</item>
    </izvorni_sadrzaj>
    <derivirana_varijabla naziv="DomainObject.Predmet.ProtuStrankaListFormatedWithAdressOIB_1">
      <item>FASADA PROJEKT graditeljstvo, završni radovi i trgovina, d.o.o., OIB 74269956334, Bilana Šime Šijca 20, 22211 Vodice</item>
    </derivirana_varijabla>
  </DomainObject.Predmet.ProtuStrankaListFormatedWithAdressOIB>
  <DomainObject.Predmet.ProtuStrankaListNazivFormated>
    <izvorni_sadrzaj>
      <item>FASADA PROJEKT graditeljstvo, završni radovi i trgovina, d.o.o.</item>
    </izvorni_sadrzaj>
    <derivirana_varijabla naziv="DomainObject.Predmet.ProtuStrankaListNazivFormated_1">
      <item>FASADA PROJEKT graditeljstvo, završni radovi i trgovina, d.o.o.</item>
    </derivirana_varijabla>
  </DomainObject.Predmet.ProtuStrankaListNazivFormated>
  <DomainObject.Predmet.ProtuStrankaListNazivFormatedOIB>
    <izvorni_sadrzaj>
      <item>FASADA PROJEKT graditeljstvo, završni radovi i trgovina, d.o.o., OIB 74269956334</item>
    </izvorni_sadrzaj>
    <derivirana_varijabla naziv="DomainObject.Predmet.ProtuStrankaListNazivFormatedOIB_1">
      <item>FASADA PROJEKT graditeljstvo, završni radovi i trgovina, d.o.o., OIB 74269956334</item>
    </derivirana_varijabla>
  </DomainObject.Predmet.ProtuStrankaListNazivFormatedOIB>
  <DomainObject.Predmet.OstaliListFormated>
    <izvorni_sadrzaj>
      <item>Zlatko Čerkez</item>
    </izvorni_sadrzaj>
    <derivirana_varijabla naziv="DomainObject.Predmet.OstaliListFormated_1">
      <item>Zlatko Čerkez</item>
    </derivirana_varijabla>
  </DomainObject.Predmet.OstaliListFormated>
  <DomainObject.Predmet.OstaliListFormatedOIB>
    <izvorni_sadrzaj>
      <item>Zlatko Čerkez, OIB 75775376167</item>
    </izvorni_sadrzaj>
    <derivirana_varijabla naziv="DomainObject.Predmet.OstaliListFormatedOIB_1">
      <item>Zlatko Čerkez, OIB 75775376167</item>
    </derivirana_varijabla>
  </DomainObject.Predmet.OstaliListFormatedOIB>
  <DomainObject.Predmet.OstaliListFormatedWithAdress>
    <izvorni_sadrzaj>
      <item>Zlatko Čerkez, Matije Gupca 4, 48350 Ferdinandovac</item>
    </izvorni_sadrzaj>
    <derivirana_varijabla naziv="DomainObject.Predmet.OstaliListFormatedWithAdress_1">
      <item>Zlatko Čerkez, Matije Gupca 4, 48350 Ferdinandovac</item>
    </derivirana_varijabla>
  </DomainObject.Predmet.OstaliListFormatedWithAdress>
  <DomainObject.Predmet.OstaliListFormatedWithAdressOIB>
    <izvorni_sadrzaj>
      <item>Zlatko Čerkez, OIB 75775376167, Matije Gupca 4, 48350 Ferdinandovac</item>
    </izvorni_sadrzaj>
    <derivirana_varijabla naziv="DomainObject.Predmet.OstaliListFormatedWithAdressOIB_1">
      <item>Zlatko Čerkez, OIB 75775376167, Matije Gupca 4, 48350 Ferdinandovac</item>
    </derivirana_varijabla>
  </DomainObject.Predmet.OstaliListFormatedWithAdressOIB>
  <DomainObject.Predmet.OstaliListNazivFormated>
    <izvorni_sadrzaj>
      <item>Zlatko Čerkez</item>
    </izvorni_sadrzaj>
    <derivirana_varijabla naziv="DomainObject.Predmet.OstaliListNazivFormated_1">
      <item>Zlatko Čerkez</item>
    </derivirana_varijabla>
  </DomainObject.Predmet.OstaliListNazivFormated>
  <DomainObject.Predmet.OstaliListNazivFormatedOIB>
    <izvorni_sadrzaj>
      <item>Zlatko Čerkez, OIB 75775376167</item>
    </izvorni_sadrzaj>
    <derivirana_varijabla naziv="DomainObject.Predmet.OstaliListNazivFormatedOIB_1">
      <item>Zlatko Čerkez, OIB 75775376167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FASADA PROJEKT graditeljstvo, završni radovi i trgovina, d.o.o.</izvorni_sadrzaj>
    <derivirana_varijabla naziv="DomainObject.Predmet.ProtustrankaIDrugi_1">FASADA PROJEKT graditeljstvo, završni radovi i trgovina,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FASADA PROJEKT graditeljstvo, završni radovi i trgovina, d.o.o., OIB 74269956334, Bilana Šime Šijca 20, 22211 Vodice</izvorni_sadrzaj>
    <derivirana_varijabla naziv="DomainObject.Predmet.ProtustrankaIDrugiAdressOIB_1">FASADA PROJEKT graditeljstvo, završni radovi i trgovina, d.o.o., OIB 74269956334, Bilana Šime Šijca 20,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FASADA PROJEKT graditeljstvo, završni radovi i trgovina, d.o.o.</item>
      <item>Zlatko Čerkez</item>
    </izvorni_sadrzaj>
    <derivirana_varijabla naziv="DomainObject.Predmet.SudioniciListNaziv_1">
      <item>FINA - Podružnica Šibenik</item>
      <item>FASADA PROJEKT graditeljstvo, završni radovi i trgovina, d.o.o.</item>
      <item>Zlatko Čerkez</item>
    </derivirana_varijabla>
  </DomainObject.Predmet.SudioniciListNaziv>
  <DomainObject.Predmet.SudioniciListAdressOIB>
    <izvorni_sadrzaj>
      <item>FINA - Podružnica Šibenik, OIB 85821130368, Perivoj L. Marune 1,22000 Šibenik</item>
      <item>FASADA PROJEKT graditeljstvo, završni radovi i trgovina, d.o.o., OIB 74269956334, Bilana Šime Šijca 20,22211 Vodice</item>
      <item>Zlatko Čerkez, OIB 75775376167, Matije Gupca 4,48350 Ferdinandovac</item>
    </izvorni_sadrzaj>
    <derivirana_varijabla naziv="DomainObject.Predmet.SudioniciListAdressOIB_1">
      <item>FINA - Podružnica Šibenik, OIB 85821130368, Perivoj L. Marune 1,22000 Šibenik</item>
      <item>FASADA PROJEKT graditeljstvo, završni radovi i trgovina, d.o.o., OIB 74269956334, Bilana Šime Šijca 20,22211 Vodice</item>
      <item>Zlatko Čerkez, OIB 75775376167, Matije Gupca 4,48350 Ferdinandovac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74269956334</item>
      <item>, OIB 75775376167</item>
    </izvorni_sadrzaj>
    <derivirana_varijabla naziv="DomainObject.Predmet.SudioniciListNazivOIB_1">
      <item>, OIB 85821130368</item>
      <item>, OIB 74269956334</item>
      <item>, OIB 75775376167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B814C9-E39A-4005-8BD3-01B6A22895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375</properties:Words>
  <properties:Characters>1976</properties:Characters>
  <properties:Lines>79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2016-04-12T12:19:00Z</dcterms:created>
  <dc:creator>Administrator</dc:creator>
  <cp:lastModifiedBy>wsadmin</cp:lastModifiedBy>
  <cp:lastPrinted>2016-03-18T09:50:00Z</cp:lastPrinted>
  <dcterms:modified xmlns:xsi="http://www.w3.org/2001/XMLSchema-instance" xsi:type="dcterms:W3CDTF">2016-04-14T07:27:00Z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