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adf3" w14:paraId="dfdadf3" w:rsidRDefault="00AE649C" w:rsidP="00FA5B5E" w:rsidR="00AE649C" w:rsidRPr="00B76F3C">
      <w:pPr>
        <w:pStyle w:val="Naslov3"/>
        <w15:collapsed w:val="false"/>
      </w:pPr>
    </w:p>
    <w:p w:rsidRDefault="006274B8" w:rsidP="006274B8" w:rsidR="006274B8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St-598/2016-4.</w:t>
      </w:r>
    </w:p>
    <w:p w:rsidRDefault="006274B8" w:rsidP="006274B8" w:rsidR="006274B8">
      <w:pPr>
        <w:jc w:val="both"/>
        <w:rPr>
          <w:rFonts w:cs="Arial" w:hAnsi="Arial" w:ascii="Arial"/>
        </w:rPr>
      </w:pPr>
    </w:p>
    <w:p w:rsidRDefault="006274B8" w:rsidP="006274B8" w:rsidR="006274B8">
      <w:pPr>
        <w:jc w:val="both"/>
        <w:rPr>
          <w:rFonts w:cs="Arial" w:hAnsi="Arial" w:ascii="Arial"/>
          <w:b/>
        </w:rPr>
      </w:pPr>
    </w:p>
    <w:p w:rsidRDefault="006274B8" w:rsidP="006274B8" w:rsidR="006274B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6274B8" w:rsidP="006274B8" w:rsidR="006274B8">
      <w:pPr>
        <w:jc w:val="center"/>
        <w:rPr>
          <w:rFonts w:cs="Arial" w:hAnsi="Arial" w:ascii="Arial"/>
          <w:b/>
        </w:rPr>
      </w:pPr>
    </w:p>
    <w:p w:rsidRDefault="006274B8" w:rsidP="006274B8" w:rsidR="006274B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6274B8" w:rsidP="006274B8" w:rsidR="006274B8">
      <w:pPr>
        <w:jc w:val="both"/>
        <w:rPr>
          <w:rFonts w:cs="Arial" w:hAnsi="Arial" w:ascii="Arial"/>
        </w:rPr>
      </w:pPr>
    </w:p>
    <w:p w:rsidRDefault="006274B8" w:rsidP="006274B8" w:rsidR="006274B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WEST-COMMERCE </w:t>
      </w:r>
      <w:proofErr w:type="spellStart"/>
      <w:r>
        <w:rPr>
          <w:rFonts w:cs="Arial" w:hAnsi="Arial" w:ascii="Arial"/>
        </w:rPr>
        <w:t>export</w:t>
      </w:r>
      <w:proofErr w:type="spellEnd"/>
      <w:r>
        <w:rPr>
          <w:rFonts w:cs="Arial" w:hAnsi="Arial" w:ascii="Arial"/>
        </w:rPr>
        <w:t xml:space="preserve">-import d.o.o. iz Zagreba, Rujanska 9, MBS 080205893, OIB 94768904346, dana 24. siječnja 2017. godine  </w:t>
      </w:r>
    </w:p>
    <w:p w:rsidRDefault="006274B8" w:rsidP="006274B8" w:rsidR="006274B8">
      <w:pPr>
        <w:jc w:val="both"/>
        <w:rPr>
          <w:rFonts w:cs="Arial" w:hAnsi="Arial" w:ascii="Arial"/>
        </w:rPr>
      </w:pPr>
    </w:p>
    <w:p w:rsidRDefault="006274B8" w:rsidP="006274B8" w:rsidR="006274B8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6274B8" w:rsidP="006274B8" w:rsidR="006274B8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WEST-COMMERCE </w:t>
      </w:r>
      <w:proofErr w:type="spellStart"/>
      <w:r>
        <w:rPr>
          <w:rFonts w:cs="Arial" w:hAnsi="Arial" w:ascii="Arial"/>
        </w:rPr>
        <w:t>export</w:t>
      </w:r>
      <w:proofErr w:type="spellEnd"/>
      <w:r>
        <w:rPr>
          <w:rFonts w:cs="Arial" w:hAnsi="Arial" w:ascii="Arial"/>
        </w:rPr>
        <w:t>-import d.o.o. iz Zagreba, Rujanska 9, MBS 080205893, OIB 94768904346.</w:t>
      </w:r>
    </w:p>
    <w:p w:rsidRDefault="006274B8" w:rsidP="006274B8" w:rsidR="006274B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Snježana </w:t>
      </w:r>
      <w:proofErr w:type="spellStart"/>
      <w:r>
        <w:rPr>
          <w:rFonts w:cs="Arial" w:hAnsi="Arial" w:ascii="Arial"/>
        </w:rPr>
        <w:t>Hopp</w:t>
      </w:r>
      <w:proofErr w:type="spellEnd"/>
      <w:r>
        <w:rPr>
          <w:rFonts w:cs="Arial" w:hAnsi="Arial" w:ascii="Arial"/>
        </w:rPr>
        <w:t xml:space="preserve"> iz Daruvara, Antuna Matije </w:t>
      </w:r>
      <w:proofErr w:type="spellStart"/>
      <w:r>
        <w:rPr>
          <w:rFonts w:cs="Arial" w:hAnsi="Arial" w:ascii="Arial"/>
        </w:rPr>
        <w:t>Reljkovića</w:t>
      </w:r>
      <w:proofErr w:type="spellEnd"/>
      <w:r>
        <w:rPr>
          <w:rFonts w:cs="Arial" w:hAnsi="Arial" w:ascii="Arial"/>
        </w:rPr>
        <w:t xml:space="preserve"> 77, OIB 00950074200. </w:t>
      </w:r>
    </w:p>
    <w:p w:rsidRDefault="006274B8" w:rsidP="006274B8" w:rsidR="006274B8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WEST-COMMERCE </w:t>
      </w:r>
      <w:proofErr w:type="spellStart"/>
      <w:r>
        <w:rPr>
          <w:rFonts w:cs="Arial" w:hAnsi="Arial" w:ascii="Arial"/>
        </w:rPr>
        <w:t>export</w:t>
      </w:r>
      <w:proofErr w:type="spellEnd"/>
      <w:r>
        <w:rPr>
          <w:rFonts w:cs="Arial" w:hAnsi="Arial" w:ascii="Arial"/>
        </w:rPr>
        <w:t xml:space="preserve">-import d.o.o. iz Zagreba, Rujanska 9, MBS 080205893, OIB 94768904346. </w:t>
      </w:r>
    </w:p>
    <w:p w:rsidRDefault="006274B8" w:rsidP="006274B8" w:rsidR="006274B8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24. siječnja 2017. godine u 12,50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6274B8" w:rsidP="006274B8" w:rsidR="006274B8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6274B8" w:rsidP="006274B8" w:rsidR="006274B8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274B8" w:rsidP="006274B8" w:rsidR="006274B8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registra.</w:t>
      </w:r>
    </w:p>
    <w:p w:rsidRDefault="006274B8" w:rsidP="006274B8" w:rsidR="006274B8">
      <w:pPr>
        <w:jc w:val="both"/>
        <w:rPr>
          <w:rFonts w:cs="Arial" w:hAnsi="Arial" w:ascii="Arial"/>
        </w:rPr>
      </w:pPr>
    </w:p>
    <w:p w:rsidRDefault="006274B8" w:rsidP="006274B8" w:rsidR="006274B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6274B8" w:rsidP="006274B8" w:rsidR="006274B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St-598/2016-2, koji je objavljen na mrežnoj stranici e-oglasna ploča Trgovačkog suda u Bjelovaru dana 17. lipnja 2016.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6274B8" w:rsidP="006274B8" w:rsidR="006274B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274B8" w:rsidP="006274B8" w:rsidR="006274B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274B8" w:rsidP="006274B8" w:rsidR="006274B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274B8" w:rsidP="006274B8" w:rsidR="006274B8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274B8" w:rsidP="006274B8" w:rsidR="006274B8">
      <w:pPr>
        <w:pStyle w:val="Bezproreda"/>
        <w:ind w:firstLine="851"/>
        <w:jc w:val="both"/>
        <w:rPr>
          <w:rFonts w:cs="Arial" w:hAnsi="Arial" w:ascii="Arial"/>
        </w:rPr>
      </w:pPr>
    </w:p>
    <w:p w:rsidRDefault="006274B8" w:rsidP="006274B8" w:rsidR="006274B8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registra, sud je odlučio sukladno čl. 131., 132. i 286. SZ-a. </w:t>
      </w:r>
    </w:p>
    <w:p w:rsidRDefault="006274B8" w:rsidP="006274B8" w:rsidR="006274B8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24. siječnja 2017. godine</w:t>
      </w:r>
    </w:p>
    <w:p w:rsidRDefault="006274B8" w:rsidP="006274B8" w:rsidR="006274B8">
      <w:pPr>
        <w:rPr>
          <w:rFonts w:cs="Arial" w:hAnsi="Arial" w:ascii="Arial"/>
          <w:b/>
        </w:rPr>
      </w:pPr>
    </w:p>
    <w:p w:rsidRDefault="006274B8" w:rsidP="006274B8" w:rsidR="006274B8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6274B8" w:rsidP="006274B8" w:rsidR="006274B8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6274B8" w:rsidP="006274B8" w:rsidR="006274B8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</w:t>
      </w:r>
    </w:p>
    <w:p w:rsidRDefault="006274B8" w:rsidP="006274B8" w:rsidR="006274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6274B8" w:rsidP="006274B8" w:rsidR="006274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6274B8" w:rsidP="006274B8" w:rsidR="006274B8">
      <w:pPr>
        <w:jc w:val="both"/>
        <w:rPr>
          <w:rFonts w:cs="Arial" w:hAnsi="Arial" w:ascii="Arial"/>
        </w:rPr>
      </w:pPr>
    </w:p>
    <w:p w:rsidRDefault="006274B8" w:rsidP="006274B8" w:rsidR="006274B8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6274B8" w:rsidP="006274B8" w:rsidR="006274B8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6274B8" w:rsidP="006274B8" w:rsidR="006274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6274B8" w:rsidP="006274B8" w:rsidR="006274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6274B8" w:rsidP="006274B8" w:rsidR="006274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putem pošte i e-oglasnom pločom</w:t>
      </w:r>
    </w:p>
    <w:p w:rsidRDefault="006274B8" w:rsidP="006274B8" w:rsidR="006274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6274B8" w:rsidP="006274B8" w:rsidR="006274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6274B8" w:rsidP="006274B8" w:rsidR="006274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6274B8" w:rsidP="006274B8" w:rsidR="006274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u Zagrebu - nakon pravomoćnosti rješenja putem pošte</w:t>
      </w:r>
    </w:p>
    <w:p w:rsidRDefault="006274B8" w:rsidP="006274B8" w:rsidR="006274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6274B8" w:rsidP="006274B8" w:rsidR="006274B8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24.01.2017.g.</w:t>
      </w:r>
    </w:p>
    <w:p w:rsidRDefault="006274B8" w:rsidP="006274B8" w:rsidR="006274B8">
      <w:pPr>
        <w:jc w:val="both"/>
        <w:rPr>
          <w:rFonts w:cs="Arial" w:hAnsi="Arial" w:ascii="Arial"/>
        </w:rPr>
      </w:pPr>
    </w:p>
    <w:p w:rsidRDefault="006274B8" w:rsidP="006274B8" w:rsidR="006274B8">
      <w:pPr>
        <w:jc w:val="both"/>
        <w:rPr>
          <w:rFonts w:cs="Arial" w:hAnsi="Arial" w:ascii="Arial"/>
        </w:rPr>
      </w:pPr>
    </w:p>
    <w:p w:rsidRDefault="006274B8" w:rsidP="006274B8" w:rsidR="006274B8">
      <w:pPr>
        <w:jc w:val="both"/>
        <w:rPr>
          <w:rFonts w:cs="Arial" w:hAnsi="Arial" w:ascii="Arial"/>
        </w:rPr>
      </w:pPr>
    </w:p>
    <w:p w:rsidRDefault="006274B8" w:rsidP="006274B8" w:rsidR="006274B8">
      <w:pPr>
        <w:rPr>
          <w:rFonts w:cs="Arial" w:hAnsi="Arial" w:ascii="Arial"/>
        </w:rPr>
      </w:pPr>
    </w:p>
    <w:p w:rsidRDefault="006274B8" w:rsidP="006274B8" w:rsidR="006274B8">
      <w:pPr>
        <w:jc w:val="both"/>
        <w:rPr>
          <w:rFonts w:cs="Arial" w:hAnsi="Arial" w:ascii="Arial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B8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37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St-598/2016-4</izvorni_sadrzaj>
    <derivirana_varijabla naziv="DomainObject.Oznaka_1">St-598/2016-4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WEST-COMMERCE export - import d.o.o. zastupanog po punomoćniku Dragutin Kantolić</izvorni_sadrzaj>
    <derivirana_varijabla naziv="DomainObject.Predmet.ProtustrankaFormated_1">  WEST-COMMERCE export - import d.o.o. zastupanog po punomoćniku Dragutin Kantolić</derivirana_varijabla>
  </DomainObject.Predmet.ProtustrankaFormated>
  <DomainObject.Predmet.ProtustrankaFormatedOIB>
    <izvorni_sadrzaj>  WEST-COMMERCE export - import d.o.o., OIB 94768904346 zastupanog po punomoćniku Dragutin Kantolić</izvorni_sadrzaj>
    <derivirana_varijabla naziv="DomainObject.Predmet.ProtustrankaFormatedOIB_1">  WEST-COMMERCE export - import d.o.o., OIB 94768904346 zastupanog po punomoćniku Dragutin Kantolić</derivirana_varijabla>
  </DomainObject.Predmet.ProtustrankaFormatedOIB>
  <DomainObject.Predmet.ProtustrankaFormatedWithAdress>
    <izvorni_sadrzaj> WEST-COMMERCE export - import d.o.o., Rujanska 9, 10000 Zagreb zastupanog po punomoćniku Dragutin Kantolić</izvorni_sadrzaj>
    <derivirana_varijabla naziv="DomainObject.Predmet.ProtustrankaFormatedWithAdress_1"> WEST-COMMERCE export - import d.o.o., Rujanska 9, 10000 Zagreb zastupanog po punomoćniku Dragutin Kantolić</derivirana_varijabla>
  </DomainObject.Predmet.ProtustrankaFormatedWithAdress>
  <DomainObject.Predmet.ProtustrankaFormatedWithAdressOIB>
    <izvorni_sadrzaj> WEST-COMMERCE export - import d.o.o., OIB 94768904346, Rujanska 9, 10000 Zagreb zastupanog po punomoćniku Dragutin Kantolić</izvorni_sadrzaj>
    <derivirana_varijabla naziv="DomainObject.Predmet.ProtustrankaFormatedWithAdressOIB_1"> WEST-COMMERCE export - import d.o.o., OIB 94768904346, Rujanska 9, 10000 Zagreb zastupanog po punomoćniku Dragutin Kantolić</derivirana_varijabla>
  </DomainObject.Predmet.ProtustrankaFormatedWithAdressOIB>
  <DomainObject.Predmet.ProtustrankaWithAdress>
    <izvorni_sadrzaj>WEST-COMMERCE export - import d.o.o. Rujanska 9, 10000 Zagreb</izvorni_sadrzaj>
    <derivirana_varijabla naziv="DomainObject.Predmet.ProtustrankaWithAdress_1">WEST-COMMERCE export - import d.o.o. Rujanska 9, 10000 Zagreb</derivirana_varijabla>
  </DomainObject.Predmet.ProtustrankaWithAdress>
  <DomainObject.Predmet.ProtustrankaWithAdressOIB>
    <izvorni_sadrzaj>WEST-COMMERCE export - import d.o.o., OIB 94768904346, Rujanska 9, 10000 Zagreb</izvorni_sadrzaj>
    <derivirana_varijabla naziv="DomainObject.Predmet.ProtustrankaWithAdressOIB_1">WEST-COMMERCE export - import d.o.o., OIB 94768904346, Rujanska 9, 10000 Zagreb</derivirana_varijabla>
  </DomainObject.Predmet.ProtustrankaWithAdressOIB>
  <DomainObject.Predmet.ProtustrankaNazivFormated>
    <izvorni_sadrzaj>WEST-COMMERCE export - import d.o.o.</izvorni_sadrzaj>
    <derivirana_varijabla naziv="DomainObject.Predmet.ProtustrankaNazivFormated_1">WEST-COMMERCE export - import d.o.o.</derivirana_varijabla>
  </DomainObject.Predmet.ProtustrankaNazivFormated>
  <DomainObject.Predmet.ProtustrankaNazivFormatedOIB>
    <izvorni_sadrzaj>WEST-COMMERCE export - import d.o.o., OIB 94768904346</izvorni_sadrzaj>
    <derivirana_varijabla naziv="DomainObject.Predmet.ProtustrankaNazivFormatedOIB_1">WEST-COMMERCE export - import d.o.o., OIB 94768904346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WEST-COMMERCE export - import d.o.o. zastupanog po punomoćniku Dragutin Kantolić</item>
    </izvorni_sadrzaj>
    <derivirana_varijabla naziv="DomainObject.Predmet.ProtuStrankaListFormated_1">
      <item>WEST-COMMERCE export - import d.o.o. zastupanog po punomoćniku Dragutin Kantolić</item>
    </derivirana_varijabla>
  </DomainObject.Predmet.ProtuStrankaListFormated>
  <DomainObject.Predmet.ProtuStrankaListFormatedOIB>
    <izvorni_sadrzaj>
      <item>WEST-COMMERCE export - import d.o.o., OIB 94768904346 zastupanog po punomoćniku Dragutin Kantolić</item>
    </izvorni_sadrzaj>
    <derivirana_varijabla naziv="DomainObject.Predmet.ProtuStrankaListFormatedOIB_1">
      <item>WEST-COMMERCE export - import d.o.o., OIB 94768904346 zastupanog po punomoćniku Dragutin Kantolić</item>
    </derivirana_varijabla>
  </DomainObject.Predmet.ProtuStrankaListFormatedOIB>
  <DomainObject.Predmet.ProtuStrankaListFormatedWithAdress>
    <izvorni_sadrzaj>
      <item>WEST-COMMERCE export - import d.o.o., Rujanska 9, 10000 Zagreb zastupanog po punomoćniku Dragutin Kantolić</item>
    </izvorni_sadrzaj>
    <derivirana_varijabla naziv="DomainObject.Predmet.ProtuStrankaListFormatedWithAdress_1">
      <item>WEST-COMMERCE export - import d.o.o., Rujanska 9, 10000 Zagreb zastupanog po punomoćniku Dragutin Kantolić</item>
    </derivirana_varijabla>
  </DomainObject.Predmet.ProtuStrankaListFormatedWithAdress>
  <DomainObject.Predmet.ProtuStrankaListFormatedWithAdressOIB>
    <izvorni_sadrzaj>
      <item>WEST-COMMERCE export - import d.o.o., OIB 94768904346, Rujanska 9, 10000 Zagreb zastupanog po punomoćniku Dragutin Kantolić</item>
    </izvorni_sadrzaj>
    <derivirana_varijabla naziv="DomainObject.Predmet.ProtuStrankaListFormatedWithAdressOIB_1">
      <item>WEST-COMMERCE export - import d.o.o., OIB 94768904346, Rujanska 9, 10000 Zagreb zastupanog po punomoćniku Dragutin Kantolić</item>
    </derivirana_varijabla>
  </DomainObject.Predmet.ProtuStrankaListFormatedWithAdressOIB>
  <DomainObject.Predmet.ProtuStrankaListNazivFormated>
    <izvorni_sadrzaj>
      <item>WEST-COMMERCE export - import d.o.o.</item>
    </izvorni_sadrzaj>
    <derivirana_varijabla naziv="DomainObject.Predmet.ProtuStrankaListNazivFormated_1">
      <item>WEST-COMMERCE export - import d.o.o.</item>
    </derivirana_varijabla>
  </DomainObject.Predmet.ProtuStrankaListNazivFormated>
  <DomainObject.Predmet.ProtuStrankaListNazivFormatedOIB>
    <izvorni_sadrzaj>
      <item>WEST-COMMERCE export - import d.o.o., OIB 94768904346</item>
    </izvorni_sadrzaj>
    <derivirana_varijabla naziv="DomainObject.Predmet.ProtuStrankaListNazivFormatedOIB_1">
      <item>WEST-COMMERCE export - import d.o.o., OIB 94768904346</item>
    </derivirana_varijabla>
  </DomainObject.Predmet.ProtuStrankaListNazivFormatedOIB>
  <DomainObject.Predmet.OstaliListFormated>
    <izvorni_sadrzaj>
      <item>Dragutin Kantolić punomoćnik sudionika u postupku WEST-COMMERCE export - import d.o.o.</item>
    </izvorni_sadrzaj>
    <derivirana_varijabla naziv="DomainObject.Predmet.OstaliListFormated_1">
      <item>Dragutin Kantolić punomoćnik sudionika u postupku WEST-COMMERCE export - import d.o.o.</item>
    </derivirana_varijabla>
  </DomainObject.Predmet.OstaliListFormated>
  <DomainObject.Predmet.OstaliListFormatedOIB>
    <izvorni_sadrzaj>
      <item>Dragutin Kantolić, OIB 34822195573 punomoćnik sudionika u postupku WEST-COMMERCE export - import d.o.o.</item>
    </izvorni_sadrzaj>
    <derivirana_varijabla naziv="DomainObject.Predmet.OstaliListFormatedOIB_1">
      <item>Dragutin Kantolić, OIB 34822195573 punomoćnik sudionika u postupku WEST-COMMERCE export - import d.o.o.</item>
    </derivirana_varijabla>
  </DomainObject.Predmet.OstaliListFormatedOIB>
  <DomainObject.Predmet.OstaliListFormatedWithAdress>
    <izvorni_sadrzaj>
      <item>Dragutin Kantolić, Rujanska 9, 10000 Zagreb punomoćnik sudionika u postupku WEST-COMMERCE export - import d.o.o.</item>
    </izvorni_sadrzaj>
    <derivirana_varijabla naziv="DomainObject.Predmet.OstaliListFormatedWithAdress_1">
      <item>Dragutin Kantolić, Rujanska 9, 10000 Zagreb punomoćnik sudionika u postupku WEST-COMMERCE export - import d.o.o.</item>
    </derivirana_varijabla>
  </DomainObject.Predmet.OstaliListFormatedWithAdress>
  <DomainObject.Predmet.OstaliListFormatedWithAdressOIB>
    <izvorni_sadrzaj>
      <item>Dragutin Kantolić, OIB 34822195573, Rujanska 9, 10000 Zagreb punomoćnik sudionika u postupku WEST-COMMERCE export - import d.o.o.</item>
    </izvorni_sadrzaj>
    <derivirana_varijabla naziv="DomainObject.Predmet.OstaliListFormatedWithAdressOIB_1">
      <item>Dragutin Kantolić, OIB 34822195573, Rujanska 9, 10000 Zagreb punomoćnik sudionika u postupku WEST-COMMERCE export - import d.o.o.</item>
    </derivirana_varijabla>
  </DomainObject.Predmet.OstaliListFormatedWithAdressOIB>
  <DomainObject.Predmet.OstaliListNazivFormated>
    <izvorni_sadrzaj>
      <item>Dragutin Kantolić</item>
    </izvorni_sadrzaj>
    <derivirana_varijabla naziv="DomainObject.Predmet.OstaliListNazivFormated_1">
      <item>Dragutin Kantolić</item>
    </derivirana_varijabla>
  </DomainObject.Predmet.OstaliListNazivFormated>
  <DomainObject.Predmet.OstaliListNazivFormatedOIB>
    <izvorni_sadrzaj>
      <item>Dragutin Kantolić, OIB 34822195573</item>
    </izvorni_sadrzaj>
    <derivirana_varijabla naziv="DomainObject.Predmet.OstaliListNazivFormatedOIB_1">
      <item>Dragutin Kantolić, OIB 34822195573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St-598/2016-4</izvorni_sadrzaj>
    <derivirana_varijabla naziv="DomainObject.PoslovniBrojDokumenta_1">St-598/2016-4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WEST-COMMERCE export - import d.o.o.</izvorni_sadrzaj>
    <derivirana_varijabla naziv="DomainObject.Predmet.ProtustrankaIDrugi_1">WEST-COMMERCE export - import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WEST-COMMERCE export - import d.o.o., OIB 94768904346, Rujanska 9, 10000 Zagreb</izvorni_sadrzaj>
    <derivirana_varijabla naziv="DomainObject.Predmet.ProtustrankaIDrugiAdressOIB_1">WEST-COMMERCE export - import d.o.o., OIB 94768904346, Rujanska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WEST-COMMERCE export - import d.o.o.</item>
      <item>FINA Regionalni centar Zagreb</item>
      <item>Dragutin Kantolić</item>
    </izvorni_sadrzaj>
    <derivirana_varijabla naziv="DomainObject.Predmet.SudioniciListNaziv_1">
      <item>WEST-COMMERCE export - import d.o.o.</item>
      <item>FINA Regionalni centar Zagreb</item>
      <item>Dragutin Kantolić</item>
    </derivirana_varijabla>
  </DomainObject.Predmet.SudioniciListNaziv>
  <DomainObject.Predmet.SudioniciListAdressOIB>
    <izvorni_sadrzaj>
      <item>WEST-COMMERCE export - import d.o.o., OIB 94768904346, Rujanska 9,10000 Zagreb</item>
      <item>FINA Regionalni centar Zagreb, OIB 85821130368, Trg svibanjskih žrtava 1995. 1,10000 Zagreb</item>
      <item>Dragutin Kantolić, OIB 34822195573, Rujanska 9,10000 Zagreb</item>
    </izvorni_sadrzaj>
    <derivirana_varijabla naziv="DomainObject.Predmet.SudioniciListAdressOIB_1">
      <item>WEST-COMMERCE export - import d.o.o., OIB 94768904346, Rujanska 9,10000 Zagreb</item>
      <item>FINA Regionalni centar Zagreb, OIB 85821130368, Trg svibanjskih žrtava 1995. 1,10000 Zagreb</item>
      <item>Dragutin Kantolić, OIB 34822195573, Rujanska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7EDCA-D552-46C2-AB9F-00653D8157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700</properties:Words>
  <properties:Characters>3811</properties:Characters>
  <properties:Lines>101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2017-01-24T11:46:00Z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St-598/2016-4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