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e39" w14:paraId="4a45e39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B40BAA">
        <w:rPr>
          <w:b/>
        </w:rPr>
        <w:t>594/</w:t>
      </w:r>
      <w:r w:rsidR="00575EB9" w:rsidRPr="00575EB9">
        <w:rPr>
          <w:b/>
        </w:rPr>
        <w:t>2016-</w:t>
      </w:r>
      <w:r w:rsidR="002B0333">
        <w:rPr>
          <w:b/>
        </w:rPr>
        <w:t>16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B40BAA" w:rsidRPr="00B40BAA">
        <w:t>SAVONA d.o.o. za trgovinu i usluge, skraćena tvrtka: SAVONA d.o.o., Slavonski Brod, Slavonija I 2/2, OIB: 34233467341</w:t>
      </w:r>
      <w:r>
        <w:t xml:space="preserve">, dana </w:t>
      </w:r>
      <w:r w:rsidR="002B0333">
        <w:t>19.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2B0333" w:rsidP="00EB3578" w:rsidR="003E0361" w:rsidRPr="00EB3578">
      <w:pPr>
        <w:jc w:val="center"/>
        <w:rPr>
          <w:b/>
        </w:rPr>
      </w:pPr>
      <w:r>
        <w:rPr>
          <w:b/>
        </w:rPr>
        <w:t>18.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>
        <w:rPr>
          <w:b/>
        </w:rPr>
        <w:t>. godine u 10</w:t>
      </w:r>
      <w:r w:rsidR="00EB3578">
        <w:rPr>
          <w:b/>
        </w:rPr>
        <w:t>:</w:t>
      </w:r>
      <w:r w:rsidR="00B40BAA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</w:t>
      </w:r>
      <w:r w:rsidR="002B0333">
        <w:t>Ponovno se u</w:t>
      </w:r>
      <w:r>
        <w:t>pozorava zastupn</w:t>
      </w:r>
      <w:r w:rsidR="00B40BAA">
        <w:t>ica</w:t>
      </w:r>
      <w:r>
        <w:t xml:space="preserve"> dužnika po zakonu da </w:t>
      </w:r>
      <w:r w:rsidR="00FA6F7A">
        <w:t>je</w:t>
      </w:r>
      <w:r>
        <w:t xml:space="preserve"> duž</w:t>
      </w:r>
      <w:r w:rsidR="00B40BAA">
        <w:t>na</w:t>
      </w:r>
      <w:r>
        <w:t xml:space="preserve"> 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zastupni</w:t>
      </w:r>
      <w:r w:rsidR="00B40BAA">
        <w:t>ci</w:t>
      </w:r>
      <w:r>
        <w:t xml:space="preserve"> dužnika po zakonu </w:t>
      </w:r>
      <w:r w:rsidR="00B40BAA">
        <w:t>Renati Šušak</w:t>
      </w:r>
      <w:r>
        <w:t xml:space="preserve"> u roku od osam dana predati sudu pisano izvješće o financijsko-gospodarskom položaju dužnika te se upozorava član</w:t>
      </w:r>
      <w:r w:rsidR="00B40BAA">
        <w:t>ica</w:t>
      </w:r>
      <w:r>
        <w:t xml:space="preserve">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2B0333">
        <w:t>19. listopada</w:t>
      </w:r>
      <w:r>
        <w:t xml:space="preserve"> 2016</w:t>
      </w:r>
      <w:r w:rsidR="003E0361">
        <w:t>. godine nije pristupi</w:t>
      </w:r>
      <w:r w:rsidR="008432AE">
        <w:t>la</w:t>
      </w:r>
      <w:r w:rsidR="003E0361">
        <w:t xml:space="preserve"> uredno pozvan</w:t>
      </w:r>
      <w:r w:rsidR="008432AE">
        <w:t>a</w:t>
      </w:r>
      <w:r w:rsidR="00575EB9">
        <w:t xml:space="preserve"> </w:t>
      </w:r>
      <w:r w:rsidR="003E0361">
        <w:t>zakonsk</w:t>
      </w:r>
      <w:r w:rsidR="008432AE">
        <w:t>a</w:t>
      </w:r>
      <w:r w:rsidR="00575EB9">
        <w:t xml:space="preserve"> zastupni</w:t>
      </w:r>
      <w:r w:rsidR="008432AE">
        <w:t>ca</w:t>
      </w:r>
      <w:r w:rsidR="003E0361">
        <w:t xml:space="preserve"> dužnika </w:t>
      </w:r>
      <w:r w:rsidR="008432AE">
        <w:t>Renata Šušak</w:t>
      </w:r>
      <w:r w:rsidR="003E0361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FA6F7A" w:rsidP="00FA6F7A" w:rsidR="00FA6F7A">
      <w:pPr>
        <w:jc w:val="right"/>
      </w:pPr>
      <w:r w:rsidRPr="00FA6F7A">
        <w:rPr>
          <w:b/>
        </w:rPr>
        <w:lastRenderedPageBreak/>
        <w:t>Broj: 7/St-</w:t>
      </w:r>
      <w:r w:rsidR="008432AE">
        <w:rPr>
          <w:b/>
        </w:rPr>
        <w:t>594</w:t>
      </w:r>
      <w:r w:rsidRPr="00FA6F7A">
        <w:rPr>
          <w:b/>
        </w:rPr>
        <w:t>/2016-</w:t>
      </w:r>
      <w:r w:rsidR="002B0333">
        <w:rPr>
          <w:b/>
        </w:rPr>
        <w:t>16</w:t>
      </w:r>
    </w:p>
    <w:p w:rsidRDefault="00FA6F7A" w:rsidP="00EB3578" w:rsidR="00FA6F7A">
      <w:pPr>
        <w:jc w:val="both"/>
      </w:pPr>
    </w:p>
    <w:p w:rsidRDefault="00FA6F7A" w:rsidP="00EB3578" w:rsidR="00FA6F7A">
      <w:pPr>
        <w:jc w:val="both"/>
      </w:pP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2B0333">
        <w:t>19.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</w:t>
      </w:r>
      <w:r w:rsidR="00FE31F3">
        <w:t xml:space="preserve">  </w:t>
      </w:r>
      <w:r w:rsidR="0037378B">
        <w:t xml:space="preserve"> </w:t>
      </w:r>
      <w:r>
        <w:t>Stečajna sutkinja:</w:t>
      </w:r>
    </w:p>
    <w:p w:rsidRDefault="003E0361" w:rsidP="002B0333" w:rsidR="008432AE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</w:t>
      </w:r>
      <w:r w:rsidR="003B6960">
        <w:t xml:space="preserve">   </w:t>
      </w:r>
      <w:r w:rsidR="0037378B">
        <w:t xml:space="preserve"> </w:t>
      </w:r>
      <w:r w:rsidR="009B2633">
        <w:t xml:space="preserve">  </w:t>
      </w:r>
      <w:r w:rsidR="002B0333">
        <w:t xml:space="preserve">  </w:t>
      </w:r>
      <w:r w:rsidR="008432AE">
        <w:t xml:space="preserve">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oj zastupnici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823" w:rsidP="00FA6F7A" w:rsidR="00966823">
      <w:r>
        <w:separator/>
      </w:r>
    </w:p>
  </w:endnote>
  <w:endnote w:id="0" w:type="continuationSeparator">
    <w:p w:rsidRDefault="00966823" w:rsidP="00FA6F7A" w:rsidR="00966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823" w:rsidP="00FA6F7A" w:rsidR="00966823">
      <w:r>
        <w:separator/>
      </w:r>
    </w:p>
  </w:footnote>
  <w:footnote w:id="0" w:type="continuationSeparator">
    <w:p w:rsidRDefault="00966823" w:rsidP="00FA6F7A" w:rsidR="00966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844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200361"/>
    <w:rsid w:val="002B0333"/>
    <w:rsid w:val="002D6A21"/>
    <w:rsid w:val="0037378B"/>
    <w:rsid w:val="003A434D"/>
    <w:rsid w:val="003B6960"/>
    <w:rsid w:val="003E0361"/>
    <w:rsid w:val="00411FA0"/>
    <w:rsid w:val="00471CB1"/>
    <w:rsid w:val="004F77CE"/>
    <w:rsid w:val="00575EB9"/>
    <w:rsid w:val="00837BD6"/>
    <w:rsid w:val="008432AE"/>
    <w:rsid w:val="008E2844"/>
    <w:rsid w:val="00906729"/>
    <w:rsid w:val="009152CC"/>
    <w:rsid w:val="00966823"/>
    <w:rsid w:val="009A3358"/>
    <w:rsid w:val="009B2633"/>
    <w:rsid w:val="00A861F9"/>
    <w:rsid w:val="00AB1E19"/>
    <w:rsid w:val="00B33415"/>
    <w:rsid w:val="00B40BAA"/>
    <w:rsid w:val="00CF2000"/>
    <w:rsid w:val="00D83156"/>
    <w:rsid w:val="00E25B92"/>
    <w:rsid w:val="00EB3578"/>
    <w:rsid w:val="00FA6F7A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8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8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8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8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8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8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8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8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</izvorni_sadrzaj>
    <derivirana_varijabla naziv="DomainObject.Predmet.OstaliListFormated_1">
      <item>Renata Šušak punomoćnik sudionika u postupku SAVONA d.o.o. za trgovinu i usluge</item>
    </derivirana_varijabla>
  </DomainObject.Predmet.OstaliListFormated>
  <DomainObject.Predmet.OstaliListFormatedOIB>
    <izvorni_sadrzaj>
      <item>Renata Šušak, OIB 85963181784 punomoćnik sudionika u postupku SAVONA d.o.o. za trgovinu i usluge</item>
    </izvorni_sadrzaj>
    <derivirana_varijabla naziv="DomainObject.Predmet.OstaliListFormatedOIB_1">
      <item>Renata Šušak, OIB 85963181784 punomoćnik sudionika u postupku SAVONA d.o.o. za trgovinu i usluge</item>
    </derivirana_varijabla>
  </DomainObject.Predmet.OstaliListFormatedOIB>
  <DomainObject.Predmet.OstaliListFormatedWithAdress>
    <izvorni_sadrzaj>
      <item>Renata Šušak, Ulica Milke Trnine 5, 10000 Zagreb punomoćnik sudionika u postupku SAVONA d.o.o. za trgovinu i usluge</item>
    </izvorni_sadrzaj>
    <derivirana_varijabla naziv="DomainObject.Predmet.OstaliListFormatedWithAdress_1">
      <item>Renata Šušak, Ulica Milke Trnine 5, 10000 Zagreb punomoćnik sudionika u postupku SAVONA d.o.o. za trgovinu i usluge</item>
    </derivirana_varijabla>
  </DomainObject.Predmet.OstaliListFormatedWithAdress>
  <DomainObject.Predmet.OstaliListFormatedWithAdressOIB>
    <izvorni_sadrzaj>
      <item>Renata Šušak, OIB 85963181784, Ulica Milke Trnine 5, 10000 Zagreb punomoćnik sudionika u postupku SAVONA d.o.o. za trgovinu i usluge</item>
    </izvorni_sadrzaj>
    <derivirana_varijabla naziv="DomainObject.Predmet.OstaliListFormatedWithAdressOIB_1">
      <item>Renata Šušak, OIB 85963181784, Ulica Milke Trnine 5, 10000 Zagreb punomoćnik sudionika u postupku SAVONA d.o.o. za trgovinu i usluge</item>
    </derivirana_varijabla>
  </DomainObject.Predmet.OstaliListFormatedWithAdressOIB>
  <DomainObject.Predmet.OstaliListNazivFormated>
    <izvorni_sadrzaj>
      <item>Renata Šušak</item>
    </izvorni_sadrzaj>
    <derivirana_varijabla naziv="DomainObject.Predmet.OstaliListNazivFormated_1">
      <item>Renata Šušak</item>
    </derivirana_varijabla>
  </DomainObject.Predmet.OstaliListNazivFormated>
  <DomainObject.Predmet.OstaliListNazivFormatedOIB>
    <izvorni_sadrzaj>
      <item>Renata Šušak, OIB 85963181784</item>
    </izvorni_sadrzaj>
    <derivirana_varijabla naziv="DomainObject.Predmet.OstaliListNazivFormatedOIB_1">
      <item>Renata Šušak, OIB 85963181784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SAVONA d.o.o. za trgovinu i usluge</item>
      <item>Renata Šušak</item>
    </izvorni_sadrzaj>
    <derivirana_varijabla naziv="DomainObject.Predmet.SudioniciListNaziv_1">
      <item>FINANCIJSKA AGENCIJA RC OSIJEK</item>
      <item>SAVONA d.o.o. za trgovinu i usluge</item>
      <item>Renata Šušak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</izvorni_sadrzaj>
    <derivirana_varijabla naziv="DomainObject.Predmet.SudioniciListNazivOIB_1">
      <item>, OIB 85821130368</item>
      <item>, OIB 34233467341</item>
      <item>, OIB 85963181784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477</properties:Words>
  <properties:Characters>2626</properties:Characters>
  <properties:Lines>84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2016-10-19T07:10:00Z</dcterms:created>
  <dc:creator>alet</dc:creator>
  <cp:lastModifiedBy>wsadmin</cp:lastModifiedBy>
  <cp:lastPrinted>2016-10-19T07:11:00Z</cp:lastPrinted>
  <dcterms:modified xmlns:xsi="http://www.w3.org/2001/XMLSchema-instance" xsi:type="dcterms:W3CDTF">2016-10-19T07:14:00Z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