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2e0d4" w14:paraId="7d2e0d4" w:rsidRDefault="00F13C01" w:rsidP="00F13C01" w:rsidR="00F13C01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3C01" w:rsidP="00F13C01" w:rsidR="00F13C01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F13C01" w:rsidP="00F13C01" w:rsidR="00F13C0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F13C01" w:rsidP="00F13C01" w:rsidR="00F13C0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F13C01" w:rsidP="00F13C01" w:rsidR="00F13C01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F13C01" w:rsidP="00F13C01" w:rsidR="00F13C01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F13C01" w:rsidP="00F13C01" w:rsidR="00F13C01" w:rsidRPr="005D578C">
      <w:pPr>
        <w:jc w:val="center"/>
        <w:rPr>
          <w:rFonts w:cs="Times New Roman" w:eastAsia="Times New Roman"/>
          <w:szCs w:val="24"/>
        </w:rPr>
      </w:pPr>
    </w:p>
    <w:p w:rsidRDefault="00F13C01" w:rsidP="00F13C01" w:rsidR="00F13C0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F13C01" w:rsidP="00F13C01" w:rsidR="00F13C01" w:rsidRPr="005D578C">
      <w:pPr>
        <w:rPr>
          <w:rFonts w:cs="Times New Roman" w:eastAsia="Times New Roman"/>
          <w:szCs w:val="24"/>
        </w:rPr>
      </w:pPr>
    </w:p>
    <w:p w:rsidRDefault="00F13C01" w:rsidP="00F13C01" w:rsidR="00F13C01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 Rumora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EREMINA – NIKITOV d. o. o. Rovinj, Pusta 5/a, OIB </w:t>
      </w:r>
      <w:r w:rsidRPr="00F13C01">
        <w:rPr>
          <w:rFonts w:cs="Times New Roman" w:eastAsia="Times New Roman"/>
        </w:rPr>
        <w:t>75686209235</w:t>
      </w:r>
      <w:r>
        <w:rPr>
          <w:rFonts w:cs="Times New Roman" w:eastAsia="Times New Roman"/>
        </w:rPr>
        <w:t xml:space="preserve">, MBS </w:t>
      </w:r>
      <w:r w:rsidRPr="00F13C01">
        <w:rPr>
          <w:rFonts w:cs="Times New Roman" w:eastAsia="Times New Roman"/>
        </w:rPr>
        <w:t>040301058</w:t>
      </w:r>
      <w:r>
        <w:rPr>
          <w:rFonts w:cs="Times New Roman" w:eastAsia="Times New Roman"/>
          <w:szCs w:val="24"/>
        </w:rPr>
        <w:t>, 19. lipnja 2017.</w:t>
      </w:r>
    </w:p>
    <w:p w:rsidRDefault="00F13C01" w:rsidP="00F13C01" w:rsidR="00F13C01" w:rsidRPr="005D578C">
      <w:pPr>
        <w:rPr>
          <w:rFonts w:cs="Times New Roman" w:eastAsia="Times New Roman"/>
          <w:szCs w:val="24"/>
        </w:rPr>
      </w:pPr>
    </w:p>
    <w:p w:rsidRDefault="00F13C01" w:rsidP="00F13C01" w:rsidR="00F13C0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F13C01" w:rsidP="00F13C01" w:rsidR="00F13C01" w:rsidRPr="005D578C">
      <w:pPr>
        <w:rPr>
          <w:rFonts w:cs="Times New Roman" w:eastAsia="Times New Roman"/>
          <w:szCs w:val="24"/>
        </w:rPr>
      </w:pPr>
    </w:p>
    <w:p w:rsidRDefault="00F13C01" w:rsidP="00F13C01" w:rsidR="00F13C01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EREMINA – NIKITOV d. o. o. Rovinj, Pusta 5/a, OIB </w:t>
      </w:r>
      <w:r w:rsidRPr="00F13C01">
        <w:rPr>
          <w:rFonts w:cs="Times New Roman" w:eastAsia="Times New Roman"/>
        </w:rPr>
        <w:t>75686209235</w:t>
      </w:r>
      <w:r>
        <w:rPr>
          <w:rFonts w:cs="Times New Roman" w:eastAsia="Times New Roman"/>
        </w:rPr>
        <w:t xml:space="preserve">, MBS </w:t>
      </w:r>
      <w:r w:rsidRPr="00F13C01">
        <w:rPr>
          <w:rFonts w:cs="Times New Roman" w:eastAsia="Times New Roman"/>
        </w:rPr>
        <w:t>040301058</w:t>
      </w:r>
      <w:r>
        <w:rPr>
          <w:rFonts w:cs="Times New Roman" w:eastAsia="Times New Roman"/>
          <w:szCs w:val="24"/>
        </w:rPr>
        <w:t>.</w:t>
      </w:r>
    </w:p>
    <w:p w:rsidRDefault="00F13C01" w:rsidP="00F13C01" w:rsidR="00F13C01" w:rsidRPr="005D578C">
      <w:pPr>
        <w:rPr>
          <w:rFonts w:cs="Times New Roman" w:eastAsia="Times New Roman"/>
          <w:szCs w:val="24"/>
        </w:rPr>
      </w:pPr>
    </w:p>
    <w:p w:rsidRDefault="00F13C01" w:rsidP="00F13C01" w:rsidR="00F13C01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Dubravka Stašić iz Rijeke, Vatroslava Lisinskog 2, OIB 23303100671</w:t>
      </w:r>
      <w:r w:rsidRPr="000500C0">
        <w:rPr>
          <w:rFonts w:cs="Times New Roman" w:eastAsia="Times New Roman"/>
          <w:szCs w:val="20"/>
        </w:rPr>
        <w:t>.</w:t>
      </w:r>
    </w:p>
    <w:p w:rsidRDefault="00F13C01" w:rsidP="00F13C01" w:rsidR="00F13C01">
      <w:pPr>
        <w:rPr>
          <w:rFonts w:cs="Times New Roman" w:eastAsia="Times New Roman"/>
          <w:szCs w:val="20"/>
        </w:rPr>
      </w:pPr>
    </w:p>
    <w:p w:rsidRDefault="00F13C01" w:rsidP="00F13C01" w:rsidR="00F13C0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EREMINA – NIKITOV d. o. o. Rovinj, Pusta 5/a, OIB </w:t>
      </w:r>
      <w:r w:rsidRPr="00F13C01">
        <w:rPr>
          <w:rFonts w:cs="Times New Roman" w:eastAsia="Times New Roman"/>
        </w:rPr>
        <w:t>75686209235</w:t>
      </w:r>
      <w:r>
        <w:rPr>
          <w:rFonts w:cs="Times New Roman" w:eastAsia="Times New Roman"/>
        </w:rPr>
        <w:t xml:space="preserve">, MBS </w:t>
      </w:r>
      <w:r w:rsidRPr="00F13C01">
        <w:rPr>
          <w:rFonts w:cs="Times New Roman" w:eastAsia="Times New Roman"/>
        </w:rPr>
        <w:t>040301058</w:t>
      </w:r>
      <w:r>
        <w:rPr>
          <w:rFonts w:cs="Times New Roman" w:eastAsia="Times New Roman"/>
          <w:szCs w:val="24"/>
        </w:rPr>
        <w:t>.</w:t>
      </w:r>
    </w:p>
    <w:p w:rsidRDefault="00F13C01" w:rsidP="00F13C01" w:rsidR="00F13C01">
      <w:pPr>
        <w:ind w:firstLine="709"/>
        <w:rPr>
          <w:rFonts w:cs="Times New Roman" w:eastAsia="Times New Roman"/>
          <w:szCs w:val="24"/>
        </w:rPr>
      </w:pPr>
    </w:p>
    <w:p w:rsidRDefault="00F13C01" w:rsidP="00F13C01" w:rsidR="00F13C0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EREMINA – NIKITOV d. o. o. Rovinj, Pusta 5/a, OIB </w:t>
      </w:r>
      <w:r w:rsidRPr="00F13C01">
        <w:rPr>
          <w:rFonts w:cs="Times New Roman" w:eastAsia="Times New Roman"/>
        </w:rPr>
        <w:t>75686209235</w:t>
      </w:r>
      <w:r>
        <w:rPr>
          <w:rFonts w:cs="Times New Roman" w:eastAsia="Times New Roman"/>
        </w:rPr>
        <w:t xml:space="preserve">, MBS </w:t>
      </w:r>
      <w:r w:rsidRPr="00F13C01">
        <w:rPr>
          <w:rFonts w:cs="Times New Roman" w:eastAsia="Times New Roman"/>
        </w:rPr>
        <w:t>040301058</w:t>
      </w:r>
      <w:r>
        <w:rPr>
          <w:rFonts w:cs="Times New Roman" w:eastAsia="Times New Roman"/>
          <w:szCs w:val="24"/>
        </w:rPr>
        <w:t>.</w:t>
      </w:r>
    </w:p>
    <w:p w:rsidRDefault="00F13C01" w:rsidP="00F13C01" w:rsidR="00F13C01">
      <w:pPr>
        <w:rPr>
          <w:rFonts w:cs="Times New Roman" w:eastAsia="Times New Roman"/>
          <w:szCs w:val="24"/>
        </w:rPr>
      </w:pPr>
    </w:p>
    <w:p w:rsidRDefault="00F13C01" w:rsidP="00F13C01" w:rsidR="00F13C01" w:rsidRPr="005D578C">
      <w:pPr>
        <w:rPr>
          <w:rFonts w:cs="Times New Roman" w:eastAsia="Times New Roman"/>
          <w:szCs w:val="24"/>
        </w:rPr>
      </w:pPr>
    </w:p>
    <w:p w:rsidRDefault="00F13C01" w:rsidP="00F13C01" w:rsidR="00F13C01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F13C01" w:rsidP="00F13C01" w:rsidR="00F13C01">
      <w:pPr>
        <w:ind w:firstLine="708"/>
        <w:rPr>
          <w:rFonts w:cs="Times New Roman" w:eastAsia="Times New Roman"/>
          <w:szCs w:val="24"/>
        </w:rPr>
      </w:pPr>
    </w:p>
    <w:p w:rsidRDefault="00F13C01" w:rsidP="00F13C01" w:rsidR="00F13C0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11. travnja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EREMINA – NIKITOV d. o. o. Rovinj</w:t>
      </w:r>
      <w:r>
        <w:rPr>
          <w:rFonts w:cs="Times New Roman" w:eastAsia="Times New Roman"/>
          <w:szCs w:val="24"/>
        </w:rPr>
        <w:t>.</w:t>
      </w:r>
    </w:p>
    <w:p w:rsidRDefault="00F13C01" w:rsidP="00F13C01" w:rsidR="00F13C01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5. travnja 2017. imao neizvršene osnove za plaćanje u neprekinutom razdoblju od 120 dana u ukupnom iznosu 6.381,44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20. travnja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8 St-219/2017-3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 w:rsidRPr="00354134"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F13C01" w:rsidP="00F13C01" w:rsidR="00F13C0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F13C01" w:rsidP="00F13C01" w:rsidR="00F13C01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F13C01" w:rsidP="00F13C01" w:rsidR="00F13C01" w:rsidRPr="005D578C">
      <w:pPr>
        <w:rPr>
          <w:rFonts w:cs="Times New Roman" w:eastAsia="Times New Roman"/>
          <w:szCs w:val="24"/>
        </w:rPr>
      </w:pPr>
    </w:p>
    <w:p w:rsidRDefault="00F13C01" w:rsidP="00F13C01" w:rsidR="00F13C0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19. lipnja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F13C01" w:rsidP="00F13C01" w:rsidR="00F13C01">
      <w:pPr>
        <w:rPr>
          <w:rFonts w:cs="Times New Roman" w:eastAsia="Times New Roman"/>
          <w:szCs w:val="24"/>
        </w:rPr>
      </w:pPr>
    </w:p>
    <w:p w:rsidRDefault="00F13C01" w:rsidP="00F13C01" w:rsidR="00F13C0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F13C01" w:rsidP="00F13C01" w:rsidR="00F13C0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 Rumora</w:t>
      </w:r>
    </w:p>
    <w:p w:rsidRDefault="00F13C01" w:rsidP="00F13C01" w:rsidR="00F13C01">
      <w:pPr>
        <w:jc w:val="left"/>
        <w:rPr>
          <w:rFonts w:cs="Times New Roman" w:eastAsia="Times New Roman"/>
          <w:szCs w:val="24"/>
        </w:rPr>
      </w:pPr>
    </w:p>
    <w:p w:rsidRDefault="00F13C01" w:rsidP="00F13C01" w:rsidR="00F13C01" w:rsidRPr="005D578C">
      <w:pPr>
        <w:jc w:val="left"/>
        <w:rPr>
          <w:rFonts w:cs="Times New Roman" w:eastAsia="Times New Roman"/>
          <w:szCs w:val="24"/>
        </w:rPr>
      </w:pPr>
    </w:p>
    <w:p w:rsidRDefault="00F13C01" w:rsidP="00F13C01" w:rsidR="00F13C0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F13C01" w:rsidP="00F13C01" w:rsidR="00F13C01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F13C01" w:rsidP="00F13C01" w:rsidR="00F13C0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F13C01" w:rsidP="00F13C01" w:rsidR="00F13C01">
      <w:pPr>
        <w:rPr>
          <w:rFonts w:cs="Times New Roman" w:eastAsia="Times New Roman"/>
          <w:szCs w:val="24"/>
        </w:rPr>
      </w:pPr>
    </w:p>
    <w:p w:rsidRDefault="00F13C01" w:rsidP="00F13C01" w:rsidR="00F13C01" w:rsidRPr="005D578C">
      <w:pPr>
        <w:rPr>
          <w:rFonts w:cs="Times New Roman" w:eastAsia="Times New Roman"/>
          <w:szCs w:val="24"/>
        </w:rPr>
      </w:pPr>
    </w:p>
    <w:p w:rsidRDefault="00F13C01" w:rsidP="00F13C01" w:rsidR="00F13C0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F13C01" w:rsidP="00F13C01" w:rsidR="00F13C0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F13C01" w:rsidP="00F13C01" w:rsidR="00F13C0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EREMINA – NIKITOV d. o. o. Rovinj, Pusta 5/a, </w:t>
      </w:r>
    </w:p>
    <w:p w:rsidRDefault="00F13C01" w:rsidP="00F13C01" w:rsidR="00F13C01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F13C01" w:rsidP="00F13C01" w:rsidR="00F13C0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F13C01" w:rsidP="00F13C01" w:rsidR="00F13C01" w:rsidRPr="000500C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5. stečajni</w:t>
      </w:r>
      <w:r w:rsidRPr="000500C0">
        <w:rPr>
          <w:rFonts w:cs="Times New Roman" w:eastAsia="Times New Roman"/>
          <w:szCs w:val="24"/>
        </w:rPr>
        <w:t xml:space="preserve"> upravitelj </w:t>
      </w:r>
      <w:r>
        <w:rPr>
          <w:rFonts w:cs="Times New Roman" w:eastAsia="Times New Roman"/>
          <w:szCs w:val="20"/>
        </w:rPr>
        <w:t xml:space="preserve">Dubravka Stašić, Rijeka, Vatroslava Lisinskog 2, </w:t>
      </w:r>
    </w:p>
    <w:p w:rsidRDefault="00F13C01" w:rsidP="00F13C01" w:rsidR="00F13C01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F13C01" w:rsidP="00F13C01" w:rsidR="00F13C0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F13C01" w:rsidP="00F13C01" w:rsidR="00F13C0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F13C01" w:rsidP="00F13C01" w:rsidR="00F13C01"/>
    <w:p w:rsidRDefault="00F13C01" w:rsidP="00F13C01" w:rsidR="00F13C01"/>
    <w:p w:rsidRDefault="00F13C01" w:rsidP="00F13C01" w:rsidR="00F13C01"/>
    <w:p w:rsidRDefault="00F13C01" w:rsidP="00F13C01" w:rsidR="00F13C01"/>
    <w:p w:rsidRDefault="00BB1464" w:rsidR="00BB1464"/>
    <w:sectPr w:rsidSect="00F13C01" w:rsidR="00BB1464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3C01" w:rsidP="00F13C01" w:rsidR="00F13C01">
      <w:r>
        <w:separator/>
      </w:r>
    </w:p>
  </w:endnote>
  <w:endnote w:id="0" w:type="continuationSeparator">
    <w:p w:rsidRDefault="00F13C01" w:rsidP="00F13C01" w:rsidR="00F13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3C01" w:rsidP="00F13C01" w:rsidR="00F13C01">
      <w:r>
        <w:separator/>
      </w:r>
    </w:p>
  </w:footnote>
  <w:footnote w:id="0" w:type="continuationSeparator">
    <w:p w:rsidRDefault="00F13C01" w:rsidP="00F13C01" w:rsidR="00F13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3C01" w:rsidP="00F13C01" w:rsidR="00F13C01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D069AF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St-219/2017-4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3C01" w:rsidP="00F13C01" w:rsidR="00F13C01" w:rsidRPr="00970AE0">
    <w:pPr>
      <w:pStyle w:val="Zaglavlje"/>
      <w:jc w:val="right"/>
    </w:pPr>
    <w:r>
      <w:rPr>
        <w:szCs w:val="24"/>
      </w:rPr>
      <w:t>8 St-219/2017-4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3B86"/>
    <w:rsid w:val="00363A90"/>
    <w:rsid w:val="00653B86"/>
    <w:rsid w:val="00BB1464"/>
    <w:rsid w:val="00D069AF"/>
    <w:rsid w:val="00F13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3C01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13C0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F13C0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3C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3C01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13C0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3C01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69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69AF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069AF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069A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069A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3C01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13C0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F13C0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3C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3C01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13C0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3C01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69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69AF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069AF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069A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069A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lipnja 2017.</izvorni_sadrzaj>
    <derivirana_varijabla naziv="DomainObject.DatumDonosenjaOdluke_1">19.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</izvorni_sadrzaj>
    <derivirana_varijabla naziv="DomainObject.Predmet.Broj_1">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St-219/2017</izvorni_sadrzaj>
    <derivirana_varijabla naziv="DomainObject.Predmet.OznakaBroj_1">St-219/2017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EREMINA - NIKITOV d.o.o. ROVINJ</izvorni_sadrzaj>
    <derivirana_varijabla naziv="DomainObject.Predmet.ProtustrankaFormated_1">  EREMINA - NIKITOV d.o.o. ROVINJ</derivirana_varijabla>
  </DomainObject.Predmet.ProtustrankaFormated>
  <DomainObject.Predmet.ProtustrankaFormatedOIB>
    <izvorni_sadrzaj>  EREMINA - NIKITOV d.o.o. ROVINJ, OIB 75686209235</izvorni_sadrzaj>
    <derivirana_varijabla naziv="DomainObject.Predmet.ProtustrankaFormatedOIB_1">  EREMINA - NIKITOV d.o.o. ROVINJ, OIB 75686209235</derivirana_varijabla>
  </DomainObject.Predmet.ProtustrankaFormatedOIB>
  <DomainObject.Predmet.ProtustrankaFormatedWithAdress>
    <izvorni_sadrzaj> EREMINA - NIKITOV d.o.o. ROVINJ, Pusta 5/a, 52210 Rovinj</izvorni_sadrzaj>
    <derivirana_varijabla naziv="DomainObject.Predmet.ProtustrankaFormatedWithAdress_1"> EREMINA - NIKITOV d.o.o. ROVINJ, Pusta 5/a, 52210 Rovinj</derivirana_varijabla>
  </DomainObject.Predmet.ProtustrankaFormatedWithAdress>
  <DomainObject.Predmet.ProtustrankaFormatedWithAdressOIB>
    <izvorni_sadrzaj> EREMINA - NIKITOV d.o.o. ROVINJ, OIB 75686209235, Pusta 5/a, 52210 Rovinj</izvorni_sadrzaj>
    <derivirana_varijabla naziv="DomainObject.Predmet.ProtustrankaFormatedWithAdressOIB_1"> EREMINA - NIKITOV d.o.o. ROVINJ, OIB 75686209235, Pusta 5/a, 52210 Rovinj</derivirana_varijabla>
  </DomainObject.Predmet.ProtustrankaFormatedWithAdressOIB>
  <DomainObject.Predmet.ProtustrankaWithAdress>
    <izvorni_sadrzaj>EREMINA - NIKITOV d.o.o. ROVINJ Pusta 5/a, 52210 Rovinj</izvorni_sadrzaj>
    <derivirana_varijabla naziv="DomainObject.Predmet.ProtustrankaWithAdress_1">EREMINA - NIKITOV d.o.o. ROVINJ Pusta 5/a, 52210 Rovinj</derivirana_varijabla>
  </DomainObject.Predmet.ProtustrankaWithAdress>
  <DomainObject.Predmet.ProtustrankaWithAdressOIB>
    <izvorni_sadrzaj>EREMINA - NIKITOV d.o.o. ROVINJ, OIB 75686209235, Pusta 5/a, 52210 Rovinj</izvorni_sadrzaj>
    <derivirana_varijabla naziv="DomainObject.Predmet.ProtustrankaWithAdressOIB_1">EREMINA - NIKITOV d.o.o. ROVINJ, OIB 75686209235, Pusta 5/a, 52210 Rovinj</derivirana_varijabla>
  </DomainObject.Predmet.ProtustrankaWithAdressOIB>
  <DomainObject.Predmet.ProtustrankaNazivFormated>
    <izvorni_sadrzaj>EREMINA - NIKITOV d.o.o. ROVINJ</izvorni_sadrzaj>
    <derivirana_varijabla naziv="DomainObject.Predmet.ProtustrankaNazivFormated_1">EREMINA - NIKITOV d.o.o. ROVINJ</derivirana_varijabla>
  </DomainObject.Predmet.ProtustrankaNazivFormated>
  <DomainObject.Predmet.ProtustrankaNazivFormatedOIB>
    <izvorni_sadrzaj>EREMINA - NIKITOV d.o.o. ROVINJ, OIB 75686209235</izvorni_sadrzaj>
    <derivirana_varijabla naziv="DomainObject.Predmet.ProtustrankaNazivFormatedOIB_1">EREMINA - NIKITOV d.o.o. ROVINJ, OIB 75686209235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6381.44</izvorni_sadrzaj>
    <derivirana_varijabla naziv="DomainObject.Predmet.TrenutnaVrijednost_1">6381.44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EREMINA - NIKITOV d.o.o. ROVINJ</item>
    </izvorni_sadrzaj>
    <derivirana_varijabla naziv="DomainObject.Predmet.ProtuStrankaListFormated_1">
      <item>EREMINA - NIKITOV d.o.o. ROVINJ</item>
    </derivirana_varijabla>
  </DomainObject.Predmet.ProtuStrankaListFormated>
  <DomainObject.Predmet.ProtuStrankaListFormatedOIB>
    <izvorni_sadrzaj>
      <item>EREMINA - NIKITOV d.o.o. ROVINJ, OIB 75686209235</item>
    </izvorni_sadrzaj>
    <derivirana_varijabla naziv="DomainObject.Predmet.ProtuStrankaListFormatedOIB_1">
      <item>EREMINA - NIKITOV d.o.o. ROVINJ, OIB 75686209235</item>
    </derivirana_varijabla>
  </DomainObject.Predmet.ProtuStrankaListFormatedOIB>
  <DomainObject.Predmet.ProtuStrankaListFormatedWithAdress>
    <izvorni_sadrzaj>
      <item>EREMINA - NIKITOV d.o.o. ROVINJ, Pusta 5/a, 52210 Rovinj</item>
    </izvorni_sadrzaj>
    <derivirana_varijabla naziv="DomainObject.Predmet.ProtuStrankaListFormatedWithAdress_1">
      <item>EREMINA - NIKITOV d.o.o. ROVINJ, Pusta 5/a, 52210 Rovinj</item>
    </derivirana_varijabla>
  </DomainObject.Predmet.ProtuStrankaListFormatedWithAdress>
  <DomainObject.Predmet.ProtuStrankaListFormatedWithAdressOIB>
    <izvorni_sadrzaj>
      <item>EREMINA - NIKITOV d.o.o. ROVINJ, OIB 75686209235, Pusta 5/a, 52210 Rovinj</item>
    </izvorni_sadrzaj>
    <derivirana_varijabla naziv="DomainObject.Predmet.ProtuStrankaListFormatedWithAdressOIB_1">
      <item>EREMINA - NIKITOV d.o.o. ROVINJ, OIB 75686209235, Pusta 5/a, 52210 Rovinj</item>
    </derivirana_varijabla>
  </DomainObject.Predmet.ProtuStrankaListFormatedWithAdressOIB>
  <DomainObject.Predmet.ProtuStrankaListNazivFormated>
    <izvorni_sadrzaj>
      <item>EREMINA - NIKITOV d.o.o. ROVINJ</item>
    </izvorni_sadrzaj>
    <derivirana_varijabla naziv="DomainObject.Predmet.ProtuStrankaListNazivFormated_1">
      <item>EREMINA - NIKITOV d.o.o. ROVINJ</item>
    </derivirana_varijabla>
  </DomainObject.Predmet.ProtuStrankaListNazivFormated>
  <DomainObject.Predmet.ProtuStrankaListNazivFormatedOIB>
    <izvorni_sadrzaj>
      <item>EREMINA - NIKITOV d.o.o. ROVINJ, OIB 75686209235</item>
    </izvorni_sadrzaj>
    <derivirana_varijabla naziv="DomainObject.Predmet.ProtuStrankaListNazivFormatedOIB_1">
      <item>EREMINA - NIKITOV d.o.o. ROVINJ, OIB 75686209235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2017.</izvorni_sadrzaj>
    <derivirana_varijabla naziv="DomainObject.Datum_1">19.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EREMINA - NIKITOV d.o.o. ROVINJ</izvorni_sadrzaj>
    <derivirana_varijabla naziv="DomainObject.Predmet.ProtustrankaIDrugi_1">EREMINA - NIKITOV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EREMINA - NIKITOV d.o.o. ROVINJ, OIB 75686209235, Pusta 5/a, 52210 Rovinj</izvorni_sadrzaj>
    <derivirana_varijabla naziv="DomainObject.Predmet.ProtustrankaIDrugiAdressOIB_1">EREMINA - NIKITOV d.o.o. ROVINJ, OIB 75686209235, Pusta 5/a,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EREMINA - NIKITOV d.o.o. ROVINJ</item>
    </izvorni_sadrzaj>
    <derivirana_varijabla naziv="DomainObject.Predmet.SudioniciListNaziv_1">
      <item>FINANCIJSKA AGENCIJA, RC RIJEKA, PODRUŽNICA PULA, PULA</item>
      <item>EREMINA - NIKITOV 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EREMINA - NIKITOV d.o.o. ROVINJ, OIB 75686209235, Pusta 5/a,52210 Rovinj</item>
    </izvorni_sadrzaj>
    <derivirana_varijabla naziv="DomainObject.Predmet.SudioniciListAdressOIB_1">
      <item>FINANCIJSKA AGENCIJA, RC RIJEKA, PODRUŽNICA PULA, PULA, OIB 85821130368, Giardini 5,52100 Pula</item>
      <item>EREMINA - NIKITOV d.o.o. ROVINJ, OIB 75686209235, Pusta 5/a,52210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75686209235</item>
    </izvorni_sadrzaj>
    <derivirana_varijabla naziv="DomainObject.Predmet.SudioniciListNazivOIB_1">
      <item>, OIB 85821130368</item>
      <item>, OIB 75686209235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684</properties:Words>
  <properties:Characters>3623</properties:Characters>
  <properties:Lines>89</properties:Lines>
  <properties:Paragraphs>31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2017-06-16T11:45:00Z</dcterms:created>
  <dc:creator>Morena Brajuha</dc:creator>
  <dc:description/>
  <cp:keywords/>
  <cp:lastModifiedBy>Hani Udovičić</cp:lastModifiedBy>
  <cp:lastPrinted>2017-06-19T11:08:00Z</cp:lastPrinted>
  <dcterms:modified xmlns:xsi="http://www.w3.org/2001/XMLSchema-instance" xsi:type="dcterms:W3CDTF">2017-06-19T11:10:00Z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