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a96e" w14:paraId="884a96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D90AC0" w:rsidP="003B2400" w:rsidR="003B2400" w:rsidRPr="00F83C30">
      <w:pPr>
        <w:jc w:val="both"/>
        <w:rPr>
          <w:color w:val="FF0000"/>
        </w:rPr>
      </w:pPr>
      <w:r>
        <w:rPr>
          <w:color w:val="FF0000"/>
        </w:rPr>
        <w:t>GLOBUS STP d.o.o.</w:t>
      </w:r>
      <w:r w:rsidRPr="00301EB9">
        <w:rPr>
          <w:color w:val="FF0000"/>
        </w:rPr>
        <w:t xml:space="preserve">, OIB: </w:t>
      </w:r>
      <w:r>
        <w:rPr>
          <w:color w:val="FF0000"/>
        </w:rPr>
        <w:t>34088588183</w:t>
      </w:r>
      <w:r w:rsidRPr="00301EB9">
        <w:rPr>
          <w:color w:val="FF0000"/>
        </w:rPr>
        <w:t xml:space="preserve">, Zagreb (GradZagreb), </w:t>
      </w:r>
      <w:r>
        <w:rPr>
          <w:color w:val="FF0000"/>
        </w:rPr>
        <w:t>Siget 18/b7</w:t>
      </w:r>
      <w:r w:rsidR="003B2400" w:rsidRPr="00F83C30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90AC0">
        <w:rPr>
          <w:color w:val="FF0000"/>
        </w:rPr>
        <w:t>GLOBUS STP d.o.o.</w:t>
      </w:r>
      <w:r w:rsidR="00D90AC0" w:rsidRPr="00301EB9">
        <w:rPr>
          <w:color w:val="FF0000"/>
        </w:rPr>
        <w:t xml:space="preserve">, OIB: </w:t>
      </w:r>
      <w:r w:rsidR="00D90AC0">
        <w:rPr>
          <w:color w:val="FF0000"/>
        </w:rPr>
        <w:t>34088588183</w:t>
      </w:r>
      <w:r w:rsidR="00D90AC0" w:rsidRPr="00301EB9">
        <w:rPr>
          <w:color w:val="FF0000"/>
        </w:rPr>
        <w:t xml:space="preserve">, Zagreb (GradZagreb), </w:t>
      </w:r>
      <w:r w:rsidR="00D90AC0">
        <w:rPr>
          <w:color w:val="FF0000"/>
        </w:rPr>
        <w:t>Siget 18/b7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90AC0" w:rsidP="00D90AC0" w:rsidR="00D90AC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90AC0" w:rsidP="00D90AC0" w:rsidR="00D90AC0">
      <w:pPr>
        <w:ind w:firstLine="555"/>
        <w:jc w:val="both"/>
      </w:pPr>
    </w:p>
    <w:p w:rsidRDefault="00D90AC0" w:rsidP="00D90AC0" w:rsidR="00D90AC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0AC0" w:rsidP="00D90AC0" w:rsidR="00D90AC0" w:rsidRPr="00E974B3">
      <w:pPr>
        <w:ind w:firstLine="709"/>
        <w:jc w:val="both"/>
      </w:pPr>
    </w:p>
    <w:p w:rsidRDefault="00D90AC0" w:rsidP="00D90AC0" w:rsidR="00D90AC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2.904.703,93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E1B7B" w:rsidR="00FE1B7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E1B7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1B7B" w:rsidP="00E91121" w:rsidR="00FE1B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1B7B" w:rsidP="00E91121" w:rsidR="00FE1B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1B7B" w:rsidP="00E91121" w:rsidR="00FE1B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1B7B" w:rsidP="00E91121" w:rsidR="00FE1B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E3DD3" w:rsidP="00FE1B7B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8E3DD3" w:rsidP="002873FF" w:rsidR="008E3DD3"/>
    <w:sectPr w:rsidR="008E3DD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B7B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AE4E1C">
          <w:t>3</w:t>
        </w:r>
        <w:r w:rsidR="00CC0183">
          <w:t>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716F47"/>
    <w:rsid w:val="007D5C26"/>
    <w:rsid w:val="007E5AB4"/>
    <w:rsid w:val="008E3DD3"/>
    <w:rsid w:val="009055A4"/>
    <w:rsid w:val="009110DF"/>
    <w:rsid w:val="0093632C"/>
    <w:rsid w:val="00963A90"/>
    <w:rsid w:val="00982611"/>
    <w:rsid w:val="00AE4E1C"/>
    <w:rsid w:val="00B35B6D"/>
    <w:rsid w:val="00BB093B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A1CF0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</izvorni_sadrzaj>
    <derivirana_varijabla naziv="DomainObject.Predmet.OstaliListFormated_1">
      <item>Milan Čulina</item>
      <item>RH MUP</item>
      <item>FINA</item>
    </derivirana_varijabla>
  </DomainObject.Predmet.OstaliListFormated>
  <DomainObject.Predmet.OstaliListFormatedOIB>
    <izvorni_sadrzaj>
      <item>Milan Čulina, OIB 71214444694</item>
      <item>RH MUP</item>
      <item>FINA, OIB 85821130368</item>
    </izvorni_sadrzaj>
    <derivirana_varijabla naziv="DomainObject.Predmet.OstaliListFormatedOIB_1">
      <item>Milan Čulina, OIB 71214444694</item>
      <item>RH MUP</item>
      <item>FINA, OIB 85821130368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Milan Čulina</item>
      <item>RH MUP</item>
      <item>FINA</item>
    </izvorni_sadrzaj>
    <derivirana_varijabla naziv="DomainObject.Predmet.OstaliListNazivFormated_1">
      <item>Milan Čulina</item>
      <item>RH MUP</item>
      <item>FINA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</izvorni_sadrzaj>
    <derivirana_varijabla naziv="DomainObject.Predmet.OstaliListNazivFormatedOIB_1">
      <item>Milan Čulina, OIB 71214444694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2063</properties:Characters>
  <properties:Lines>71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2017-08-28T08:58:00Z</dcterms:created>
  <dc:creator>nribaric</dc:creator>
  <cp:lastModifiedBy>Jadranka Zelić</cp:lastModifiedBy>
  <cp:lastPrinted>2017-08-28T08:59:00Z</cp:lastPrinted>
  <dcterms:modified xmlns:xsi="http://www.w3.org/2001/XMLSchema-instance" xsi:type="dcterms:W3CDTF">2017-08-28T09:04:00Z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