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283552a" w14:paraId="283552a" w:rsidRDefault="008E5ADC" w:rsidP="009A3E7E" w:rsidR="00675DA9" w:rsidRPr="004E77EF">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F5600D">
        <w:rPr>
          <w:sz w:val="24"/>
          <w:szCs w:val="24"/>
        </w:rPr>
        <w:t>1504</w:t>
      </w:r>
      <w:r w:rsidR="001A58AC">
        <w:rPr>
          <w:sz w:val="24"/>
          <w:szCs w:val="24"/>
        </w:rPr>
        <w:t>/17</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417BE2">
      <w:pPr>
        <w:overflowPunct/>
        <w:autoSpaceDE/>
        <w:autoSpaceDN/>
        <w:adjustRightInd/>
        <w:ind w:firstLine="720"/>
        <w:jc w:val="both"/>
        <w:textAlignment w:val="auto"/>
        <w:rPr>
          <w:sz w:val="24"/>
          <w:szCs w:val="24"/>
        </w:rPr>
      </w:pPr>
      <w:r w:rsidRPr="000071A1">
        <w:rPr>
          <w:sz w:val="24"/>
          <w:szCs w:val="24"/>
          <w:lang w:val="pt-BR"/>
        </w:rPr>
        <w:t>Trgovački sud u Zagrebu, po sucu mr.</w:t>
      </w:r>
      <w:r w:rsidRPr="00417BE2">
        <w:rPr>
          <w:sz w:val="24"/>
          <w:szCs w:val="24"/>
          <w:lang w:val="pt-BR"/>
        </w:rPr>
        <w:t xml:space="preserve">sc. Ivani Koštarić Fegeš, u </w:t>
      </w:r>
      <w:r w:rsidR="00130240" w:rsidRPr="00417BE2">
        <w:rPr>
          <w:sz w:val="24"/>
          <w:szCs w:val="24"/>
          <w:lang w:val="pt-BR"/>
        </w:rPr>
        <w:t>pred</w:t>
      </w:r>
      <w:r w:rsidRPr="00417BE2">
        <w:rPr>
          <w:sz w:val="24"/>
          <w:szCs w:val="24"/>
          <w:lang w:val="pt-BR"/>
        </w:rPr>
        <w:t>stečajnom postupku u povodu prijedloga dužnik</w:t>
      </w:r>
      <w:r w:rsidR="001A1E24" w:rsidRPr="00417BE2">
        <w:rPr>
          <w:sz w:val="24"/>
          <w:szCs w:val="24"/>
          <w:lang w:val="pt-BR"/>
        </w:rPr>
        <w:t xml:space="preserve">a </w:t>
      </w:r>
      <w:r w:rsidR="00417BE2" w:rsidRPr="00417BE2">
        <w:rPr>
          <w:sz w:val="24"/>
          <w:szCs w:val="24"/>
        </w:rPr>
        <w:t>VIADUKT d.d., Zagreb, Kranjčevićeva 2, OIB: 74794390096</w:t>
      </w:r>
      <w:r w:rsidR="000071A1" w:rsidRPr="00417BE2">
        <w:rPr>
          <w:sz w:val="24"/>
          <w:szCs w:val="24"/>
        </w:rPr>
        <w:t xml:space="preserve">, </w:t>
      </w:r>
      <w:r w:rsidR="00417BE2">
        <w:rPr>
          <w:sz w:val="24"/>
          <w:szCs w:val="24"/>
          <w:lang w:val="pt-BR"/>
        </w:rPr>
        <w:t>9</w:t>
      </w:r>
      <w:r w:rsidRPr="00417BE2">
        <w:rPr>
          <w:sz w:val="24"/>
          <w:szCs w:val="24"/>
          <w:lang w:val="pt-BR"/>
        </w:rPr>
        <w:t xml:space="preserve">. </w:t>
      </w:r>
      <w:r w:rsidR="00417BE2">
        <w:rPr>
          <w:sz w:val="24"/>
          <w:szCs w:val="24"/>
          <w:lang w:val="pt-BR"/>
        </w:rPr>
        <w:t>lipnja</w:t>
      </w:r>
      <w:r w:rsidRPr="00417BE2">
        <w:rPr>
          <w:sz w:val="24"/>
          <w:szCs w:val="24"/>
          <w:lang w:val="pt-BR"/>
        </w:rPr>
        <w:t xml:space="preserve"> 2017.</w:t>
      </w:r>
      <w:r w:rsidRPr="00417BE2">
        <w:rPr>
          <w:sz w:val="24"/>
          <w:szCs w:val="24"/>
        </w:rPr>
        <w:t>,</w:t>
      </w:r>
    </w:p>
    <w:p w:rsidRDefault="00AC15B7" w:rsidR="00AC15B7" w:rsidRPr="00417BE2">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2C4C53">
        <w:rPr>
          <w:sz w:val="24"/>
          <w:szCs w:val="24"/>
        </w:rPr>
        <w:t xml:space="preserve">Otvara se predstečajni postupak nad dužnikom </w:t>
      </w:r>
      <w:r w:rsidR="002C4C53" w:rsidRPr="00417BE2">
        <w:rPr>
          <w:sz w:val="24"/>
          <w:szCs w:val="24"/>
        </w:rPr>
        <w:t>VIADUKT d.d., Zagreb, Kranjčevićeva 2, OIB: 74794390096</w:t>
      </w:r>
      <w:r w:rsidR="002C4C53">
        <w:rPr>
          <w:sz w:val="24"/>
          <w:szCs w:val="24"/>
        </w:rPr>
        <w:t>.</w:t>
      </w:r>
    </w:p>
    <w:p w:rsidRDefault="002C4C53" w:rsidP="002C4C53" w:rsidR="002C4C53" w:rsidRPr="002C4C53">
      <w:pPr>
        <w:overflowPunct/>
        <w:autoSpaceDE/>
        <w:autoSpaceDN/>
        <w:adjustRightInd/>
        <w:ind w:left="1080"/>
        <w:jc w:val="both"/>
        <w:textAlignment w:val="auto"/>
        <w:rPr>
          <w:sz w:val="24"/>
          <w:szCs w:val="24"/>
        </w:rPr>
      </w:pPr>
    </w:p>
    <w:p w:rsidRDefault="00993709" w:rsidP="005F4D6B" w:rsidR="005F4D6B" w:rsidRPr="00F835CB">
      <w:pPr>
        <w:numPr>
          <w:ilvl w:val="0"/>
          <w:numId w:val="9"/>
        </w:numPr>
        <w:overflowPunct/>
        <w:autoSpaceDE/>
        <w:autoSpaceDN/>
        <w:adjustRightInd/>
        <w:jc w:val="both"/>
        <w:textAlignment w:val="auto"/>
        <w:rPr>
          <w:color w:val="FF0000"/>
          <w:sz w:val="24"/>
          <w:szCs w:val="24"/>
        </w:rPr>
      </w:pPr>
      <w:r w:rsidRPr="00A56EA2">
        <w:rPr>
          <w:sz w:val="24"/>
          <w:szCs w:val="24"/>
        </w:rPr>
        <w:t xml:space="preserve">Za povjerenika </w:t>
      </w:r>
      <w:r w:rsidR="002F03CA">
        <w:rPr>
          <w:sz w:val="24"/>
          <w:szCs w:val="24"/>
        </w:rPr>
        <w:t xml:space="preserve">se </w:t>
      </w:r>
      <w:r w:rsidRPr="00F835CB">
        <w:rPr>
          <w:sz w:val="24"/>
          <w:szCs w:val="24"/>
        </w:rPr>
        <w:t>imenuje</w:t>
      </w:r>
      <w:r w:rsidR="00191BB4">
        <w:rPr>
          <w:sz w:val="24"/>
          <w:szCs w:val="24"/>
        </w:rPr>
        <w:t xml:space="preserve"> </w:t>
      </w:r>
      <w:r w:rsidR="005F4D6B" w:rsidRPr="00F835CB">
        <w:rPr>
          <w:sz w:val="24"/>
          <w:szCs w:val="24"/>
        </w:rPr>
        <w:t>Zdravko Tešić, Ogulin, Bukovnik 36, OIB: 70123627818.</w:t>
      </w:r>
    </w:p>
    <w:p w:rsidRDefault="00993709" w:rsidP="00993709" w:rsidR="00993709" w:rsidRPr="00A56EA2">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191BB4" w:rsidRPr="00417BE2">
        <w:rPr>
          <w:sz w:val="24"/>
          <w:szCs w:val="24"/>
        </w:rPr>
        <w:t>VIADUKT d.d., Zagreb, Kranjčevićeva 2, OIB: 74794390096</w:t>
      </w:r>
      <w:r w:rsidRPr="0032752E">
        <w:rPr>
          <w:sz w:val="24"/>
          <w:szCs w:val="24"/>
        </w:rPr>
        <w:t xml:space="preserve">, u roku od 15 (petnaest) dana od dana objave ovog rješenja na </w:t>
      </w:r>
      <w:r w:rsidR="004C3A60" w:rsidRPr="0032752E">
        <w:rPr>
          <w:sz w:val="24"/>
          <w:szCs w:val="24"/>
        </w:rPr>
        <w:t xml:space="preserve">mrežnoj stranici </w:t>
      </w:r>
      <w:r w:rsidRPr="0032752E">
        <w:rPr>
          <w:sz w:val="24"/>
          <w:szCs w:val="24"/>
        </w:rPr>
        <w:t>e-Oglasna ploča,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4E43BC">
      <w:pPr>
        <w:numPr>
          <w:ilvl w:val="0"/>
          <w:numId w:val="9"/>
        </w:numPr>
        <w:overflowPunct/>
        <w:autoSpaceDE/>
        <w:autoSpaceDN/>
        <w:adjustRightInd/>
        <w:jc w:val="both"/>
        <w:textAlignment w:val="auto"/>
        <w:rPr>
          <w:sz w:val="24"/>
          <w:szCs w:val="24"/>
        </w:rPr>
      </w:pPr>
      <w:r w:rsidRPr="004E43BC">
        <w:rPr>
          <w:sz w:val="24"/>
          <w:szCs w:val="24"/>
        </w:rPr>
        <w:t>Poziva</w:t>
      </w:r>
      <w:r w:rsidR="00A56EA2" w:rsidRPr="004E43BC">
        <w:rPr>
          <w:sz w:val="24"/>
          <w:szCs w:val="24"/>
        </w:rPr>
        <w:t>ju</w:t>
      </w:r>
      <w:r w:rsidRPr="004E43BC">
        <w:rPr>
          <w:sz w:val="24"/>
          <w:szCs w:val="24"/>
        </w:rPr>
        <w:t xml:space="preserve"> se dužnik </w:t>
      </w:r>
      <w:r w:rsidR="001516ED" w:rsidRPr="004E43BC">
        <w:rPr>
          <w:sz w:val="24"/>
          <w:szCs w:val="24"/>
        </w:rPr>
        <w:t>VIADUKT d.d., Zagreb, Kranjčevićeva 2, OIB: 74794390096</w:t>
      </w:r>
      <w:r w:rsidR="00E04930" w:rsidRPr="004E43BC">
        <w:rPr>
          <w:sz w:val="24"/>
          <w:szCs w:val="24"/>
        </w:rPr>
        <w:t xml:space="preserve"> </w:t>
      </w:r>
      <w:r w:rsidRPr="004E43BC">
        <w:rPr>
          <w:sz w:val="24"/>
          <w:szCs w:val="24"/>
        </w:rPr>
        <w:t>i povjerenik</w:t>
      </w:r>
      <w:r w:rsidR="001B1AB6" w:rsidRPr="004E43BC">
        <w:rPr>
          <w:sz w:val="24"/>
          <w:szCs w:val="24"/>
        </w:rPr>
        <w:t xml:space="preserve"> Zdravko Tešić, Ogulin, Bukovnik 36, OIB: 70123627818</w:t>
      </w:r>
      <w:r w:rsidR="00AA7754" w:rsidRPr="004E43BC">
        <w:rPr>
          <w:sz w:val="24"/>
          <w:szCs w:val="24"/>
        </w:rPr>
        <w:t xml:space="preserve">, </w:t>
      </w:r>
      <w:r w:rsidRPr="004E43BC">
        <w:rPr>
          <w:sz w:val="24"/>
          <w:szCs w:val="24"/>
        </w:rPr>
        <w:t xml:space="preserve">u roku od 8 (osam) dana od dana objave tablice prijavljenih tražbina, dostaviti Financijskoj agenciji pisano očitovanje o svakoj prijavljenoj tražbini, </w:t>
      </w:r>
      <w:r w:rsidR="008E5ADC" w:rsidRPr="004E43BC">
        <w:rPr>
          <w:sz w:val="24"/>
          <w:szCs w:val="24"/>
        </w:rPr>
        <w:t>priznaju</w:t>
      </w:r>
      <w:r w:rsidR="00A56EA2" w:rsidRPr="004E43BC">
        <w:rPr>
          <w:sz w:val="24"/>
          <w:szCs w:val="24"/>
        </w:rPr>
        <w:t xml:space="preserve"> li je ili osporava</w:t>
      </w:r>
      <w:r w:rsidR="008E5ADC" w:rsidRPr="004E43BC">
        <w:rPr>
          <w:sz w:val="24"/>
          <w:szCs w:val="24"/>
        </w:rPr>
        <w:t>ju</w:t>
      </w:r>
      <w:r w:rsidR="00A56EA2" w:rsidRPr="004E43BC">
        <w:rPr>
          <w:sz w:val="24"/>
          <w:szCs w:val="24"/>
        </w:rPr>
        <w:t xml:space="preserve">, </w:t>
      </w:r>
      <w:r w:rsidRPr="004E43BC">
        <w:rPr>
          <w:sz w:val="24"/>
          <w:szCs w:val="24"/>
        </w:rPr>
        <w:t>uz obveznu naznaku iznosa za koji se tražbina osporava i razlog</w:t>
      </w:r>
      <w:r w:rsidR="00A56EA2" w:rsidRPr="004E43BC">
        <w:rPr>
          <w:sz w:val="24"/>
          <w:szCs w:val="24"/>
        </w:rPr>
        <w:t>a</w:t>
      </w:r>
      <w:r w:rsidRPr="004E43BC">
        <w:rPr>
          <w:sz w:val="24"/>
          <w:szCs w:val="24"/>
        </w:rPr>
        <w:t xml:space="preserve"> osporavanja</w:t>
      </w:r>
      <w:r w:rsidR="0096509C" w:rsidRPr="004E43BC">
        <w:rPr>
          <w:sz w:val="24"/>
          <w:szCs w:val="24"/>
        </w:rPr>
        <w:t>, i to na propisanom obrascu</w:t>
      </w:r>
      <w:r w:rsidRPr="004E43BC">
        <w:rPr>
          <w:sz w:val="24"/>
          <w:szCs w:val="24"/>
        </w:rPr>
        <w:t>.</w:t>
      </w:r>
    </w:p>
    <w:p w:rsidRDefault="00993709" w:rsidP="00993709" w:rsidR="00993709" w:rsidRPr="00A56EA2">
      <w:pPr>
        <w:pStyle w:val="Odlomakpopisa"/>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B62E54" w:rsidRPr="00417BE2">
        <w:rPr>
          <w:sz w:val="24"/>
          <w:szCs w:val="24"/>
        </w:rPr>
        <w:t>VIADUKT d.d., Zagreb, Kranjčevićeva 2, OIB: 74794390096</w:t>
      </w:r>
      <w:r w:rsidRPr="00A56EA2">
        <w:rPr>
          <w:sz w:val="24"/>
          <w:szCs w:val="24"/>
        </w:rPr>
        <w:t xml:space="preserve">, u roku </w:t>
      </w:r>
      <w:r w:rsidR="00003FA6">
        <w:rPr>
          <w:sz w:val="24"/>
          <w:szCs w:val="24"/>
        </w:rPr>
        <w:t xml:space="preserve">od 8 (osam) dana od dana objave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0F498E">
      <w:pPr>
        <w:pStyle w:val="Odlomakpopisa"/>
        <w:numPr>
          <w:ilvl w:val="1"/>
          <w:numId w:val="9"/>
        </w:numPr>
        <w:ind w:firstLine="720" w:left="360"/>
        <w:jc w:val="both"/>
        <w:rPr>
          <w:color w:val="000000"/>
          <w:sz w:val="24"/>
          <w:szCs w:val="24"/>
        </w:rPr>
      </w:pPr>
      <w:r w:rsidRPr="007021D5">
        <w:rPr>
          <w:color w:val="000000"/>
          <w:sz w:val="24"/>
          <w:szCs w:val="24"/>
        </w:rPr>
        <w:lastRenderedPageBreak/>
        <w:t xml:space="preserve">od dana isteka roka za prijavu tražbine, tablicu prijavljenih tražbina </w:t>
      </w:r>
    </w:p>
    <w:p w:rsidRDefault="007021D5" w:rsidP="000F498E" w:rsidR="007021D5">
      <w:pPr>
        <w:pStyle w:val="Odlomakpopisa"/>
        <w:ind w:left="1080"/>
        <w:jc w:val="both"/>
        <w:rPr>
          <w:color w:val="000000"/>
          <w:sz w:val="24"/>
          <w:szCs w:val="24"/>
        </w:rPr>
      </w:pPr>
      <w:r w:rsidRPr="007021D5">
        <w:rPr>
          <w:color w:val="000000"/>
          <w:sz w:val="24"/>
          <w:szCs w:val="24"/>
        </w:rPr>
        <w:t>zajedno s prijavama tražbina i ispravama</w:t>
      </w:r>
    </w:p>
    <w:p w:rsidRDefault="007021D5" w:rsidP="007021D5" w:rsidR="000F498E">
      <w:pPr>
        <w:pStyle w:val="Odlomakpopisa"/>
        <w:numPr>
          <w:ilvl w:val="1"/>
          <w:numId w:val="9"/>
        </w:numPr>
        <w:ind w:firstLine="720" w:left="360"/>
        <w:jc w:val="both"/>
        <w:rPr>
          <w:color w:val="000000"/>
          <w:sz w:val="24"/>
          <w:szCs w:val="24"/>
        </w:rPr>
      </w:pPr>
      <w:r w:rsidRPr="007021D5">
        <w:rPr>
          <w:color w:val="000000"/>
          <w:sz w:val="24"/>
          <w:szCs w:val="24"/>
        </w:rPr>
        <w:t xml:space="preserve">od dana isteka roka za očitovanje dužnika i povjerenika ako je </w:t>
      </w:r>
    </w:p>
    <w:p w:rsidRDefault="007021D5" w:rsidP="000F498E" w:rsidR="007021D5" w:rsidRPr="007021D5">
      <w:pPr>
        <w:pStyle w:val="Odlomakpopisa"/>
        <w:ind w:left="1080"/>
        <w:jc w:val="both"/>
        <w:rPr>
          <w:color w:val="000000"/>
          <w:sz w:val="24"/>
          <w:szCs w:val="24"/>
        </w:rPr>
      </w:pPr>
      <w:r w:rsidRPr="007021D5">
        <w:rPr>
          <w:color w:val="000000"/>
          <w:sz w:val="24"/>
          <w:szCs w:val="24"/>
        </w:rPr>
        <w:t>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C06775" w:rsidRPr="00417BE2">
        <w:rPr>
          <w:sz w:val="24"/>
          <w:szCs w:val="24"/>
        </w:rPr>
        <w:t>VIADUKT d.d., Zagreb, Kranjčevićeva 2, OIB: 74794390096</w:t>
      </w:r>
      <w:r w:rsidR="00F4622A">
        <w:rPr>
          <w:sz w:val="24"/>
          <w:szCs w:val="24"/>
        </w:rPr>
        <w:t xml:space="preserve">, </w:t>
      </w:r>
      <w:r w:rsidRPr="00A56EA2">
        <w:rPr>
          <w:sz w:val="24"/>
          <w:szCs w:val="24"/>
        </w:rPr>
        <w:t>da vjerovnicima i povjereniku omogući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da svoje dospjele obveze bez odgode ispunjavaju dužniku.</w:t>
      </w:r>
    </w:p>
    <w:p w:rsidRDefault="00993709" w:rsidP="00993709" w:rsidR="00993709" w:rsidRPr="00A56EA2">
      <w:pPr>
        <w:pStyle w:val="Odlomakpopisa"/>
        <w:rPr>
          <w:sz w:val="24"/>
          <w:szCs w:val="24"/>
        </w:rPr>
      </w:pPr>
    </w:p>
    <w:p w:rsidRDefault="00993709" w:rsidP="00B056DF" w:rsidR="00B056DF" w:rsidRPr="00EA4856">
      <w:pPr>
        <w:pStyle w:val="Odlomakpopisa"/>
        <w:numPr>
          <w:ilvl w:val="0"/>
          <w:numId w:val="9"/>
        </w:numPr>
        <w:overflowPunct/>
        <w:autoSpaceDE/>
        <w:autoSpaceDN/>
        <w:adjustRightInd/>
        <w:jc w:val="both"/>
        <w:textAlignment w:val="auto"/>
        <w:rPr>
          <w:b/>
          <w:sz w:val="24"/>
          <w:szCs w:val="24"/>
        </w:rPr>
      </w:pPr>
      <w:r w:rsidRPr="00EA4856">
        <w:rPr>
          <w:sz w:val="24"/>
          <w:szCs w:val="24"/>
        </w:rPr>
        <w:t xml:space="preserve">Pozivaju se vjerovnici, dužnik i povjerenik pristupiti na ročište radi ispitivanja tražbina </w:t>
      </w:r>
      <w:r w:rsidR="00B056DF" w:rsidRPr="00EA4856">
        <w:rPr>
          <w:sz w:val="24"/>
          <w:szCs w:val="24"/>
        </w:rPr>
        <w:t>koje će se održati</w:t>
      </w:r>
    </w:p>
    <w:p w:rsidRDefault="00B056DF" w:rsidP="00B056DF" w:rsidR="00B056DF" w:rsidRPr="00EA4856">
      <w:pPr>
        <w:overflowPunct/>
        <w:autoSpaceDE/>
        <w:autoSpaceDN/>
        <w:adjustRightInd/>
        <w:ind w:firstLine="720" w:left="360"/>
        <w:jc w:val="center"/>
        <w:textAlignment w:val="auto"/>
        <w:rPr>
          <w:b/>
          <w:sz w:val="24"/>
          <w:szCs w:val="24"/>
        </w:rPr>
      </w:pPr>
    </w:p>
    <w:p w:rsidRDefault="00C06775" w:rsidP="00B056DF" w:rsidR="00B056DF" w:rsidRPr="00EA4856">
      <w:pPr>
        <w:overflowPunct/>
        <w:autoSpaceDE/>
        <w:autoSpaceDN/>
        <w:adjustRightInd/>
        <w:ind w:firstLine="720" w:left="360"/>
        <w:jc w:val="center"/>
        <w:textAlignment w:val="auto"/>
        <w:rPr>
          <w:sz w:val="24"/>
          <w:szCs w:val="24"/>
        </w:rPr>
      </w:pPr>
      <w:r w:rsidRPr="00EA4856">
        <w:rPr>
          <w:b/>
          <w:sz w:val="24"/>
          <w:szCs w:val="24"/>
        </w:rPr>
        <w:t>12</w:t>
      </w:r>
      <w:r w:rsidR="00993709" w:rsidRPr="00EA4856">
        <w:rPr>
          <w:b/>
          <w:sz w:val="24"/>
          <w:szCs w:val="24"/>
        </w:rPr>
        <w:t xml:space="preserve">. </w:t>
      </w:r>
      <w:r w:rsidRPr="00EA4856">
        <w:rPr>
          <w:b/>
          <w:sz w:val="24"/>
          <w:szCs w:val="24"/>
        </w:rPr>
        <w:t>rujna</w:t>
      </w:r>
      <w:r w:rsidR="00993709" w:rsidRPr="00EA4856">
        <w:rPr>
          <w:b/>
          <w:sz w:val="24"/>
          <w:szCs w:val="24"/>
        </w:rPr>
        <w:t xml:space="preserve"> 201</w:t>
      </w:r>
      <w:r w:rsidR="00B056DF" w:rsidRPr="00EA4856">
        <w:rPr>
          <w:b/>
          <w:sz w:val="24"/>
          <w:szCs w:val="24"/>
        </w:rPr>
        <w:t>7</w:t>
      </w:r>
      <w:r w:rsidR="00993709" w:rsidRPr="00EA4856">
        <w:rPr>
          <w:b/>
          <w:sz w:val="24"/>
          <w:szCs w:val="24"/>
        </w:rPr>
        <w:t xml:space="preserve">. u </w:t>
      </w:r>
      <w:r w:rsidRPr="00EA4856">
        <w:rPr>
          <w:b/>
          <w:sz w:val="24"/>
          <w:szCs w:val="24"/>
        </w:rPr>
        <w:t>9</w:t>
      </w:r>
      <w:r w:rsidR="00993709" w:rsidRPr="00EA4856">
        <w:rPr>
          <w:b/>
          <w:sz w:val="24"/>
          <w:szCs w:val="24"/>
        </w:rPr>
        <w:t>,00 sati</w:t>
      </w:r>
      <w:r w:rsidR="00B056DF" w:rsidRPr="00EA4856">
        <w:rPr>
          <w:sz w:val="24"/>
          <w:szCs w:val="24"/>
        </w:rPr>
        <w:t>,</w:t>
      </w:r>
    </w:p>
    <w:p w:rsidRDefault="00EA4856" w:rsidP="00EA4856" w:rsidR="00EA4856">
      <w:pPr>
        <w:ind w:left="1080"/>
        <w:jc w:val="both"/>
        <w:rPr>
          <w:sz w:val="24"/>
          <w:szCs w:val="24"/>
        </w:rPr>
      </w:pPr>
    </w:p>
    <w:p w:rsidRDefault="00EA4856" w:rsidP="00EA4856" w:rsidR="00B056DF" w:rsidRPr="00EA4856">
      <w:pPr>
        <w:ind w:left="1080"/>
        <w:jc w:val="both"/>
        <w:rPr>
          <w:sz w:val="24"/>
          <w:szCs w:val="24"/>
        </w:rPr>
      </w:pPr>
      <w:r w:rsidRPr="00EA4856">
        <w:rPr>
          <w:sz w:val="24"/>
          <w:szCs w:val="24"/>
        </w:rPr>
        <w:t xml:space="preserve">u Kongresnoj dvorani u Kongresnom centru </w:t>
      </w:r>
      <w:r w:rsidR="00B643D2">
        <w:rPr>
          <w:sz w:val="24"/>
          <w:szCs w:val="24"/>
        </w:rPr>
        <w:t xml:space="preserve">Zagrebačkog velesajma na adresi: </w:t>
      </w:r>
      <w:r w:rsidRPr="00EA4856">
        <w:rPr>
          <w:sz w:val="24"/>
          <w:szCs w:val="24"/>
        </w:rPr>
        <w:t>Zagreb, Avenija Dubrovnik 15.</w:t>
      </w:r>
    </w:p>
    <w:p w:rsidRDefault="00EA4856" w:rsidP="00EA4856" w:rsidR="00EA4856" w:rsidRPr="00EA4856">
      <w:pPr>
        <w:pStyle w:val="Odlomakpopisa"/>
        <w:ind w:firstLine="360"/>
        <w:jc w:val="both"/>
        <w:rPr>
          <w:sz w:val="24"/>
          <w:szCs w:val="24"/>
        </w:rPr>
      </w:pPr>
    </w:p>
    <w:p w:rsidRDefault="00B4141C" w:rsidP="000F498E" w:rsidR="000F498E" w:rsidRPr="000F498E">
      <w:pPr>
        <w:numPr>
          <w:ilvl w:val="0"/>
          <w:numId w:val="9"/>
        </w:numPr>
        <w:overflowPunct/>
        <w:autoSpaceDE/>
        <w:autoSpaceDN/>
        <w:adjustRightInd/>
        <w:spacing w:lineRule="auto" w:line="276"/>
        <w:jc w:val="both"/>
        <w:textAlignment w:val="auto"/>
        <w:rPr>
          <w:rFonts w:eastAsiaTheme="minorHAnsi"/>
          <w:sz w:val="24"/>
          <w:szCs w:val="24"/>
          <w:lang w:eastAsia="en-US"/>
        </w:rPr>
      </w:pPr>
      <w:r w:rsidRPr="000F498E">
        <w:rPr>
          <w:sz w:val="24"/>
          <w:szCs w:val="24"/>
        </w:rPr>
        <w:t>Rješenje</w:t>
      </w:r>
      <w:r w:rsidR="00564804" w:rsidRPr="000F498E">
        <w:rPr>
          <w:sz w:val="24"/>
          <w:szCs w:val="24"/>
        </w:rPr>
        <w:t xml:space="preserve"> o otvaranju predstečajnoga postupka </w:t>
      </w:r>
      <w:r w:rsidRPr="000F498E">
        <w:rPr>
          <w:sz w:val="24"/>
          <w:szCs w:val="24"/>
        </w:rPr>
        <w:t xml:space="preserve">upisat će se </w:t>
      </w:r>
      <w:r w:rsidR="00564804" w:rsidRPr="000F498E">
        <w:rPr>
          <w:sz w:val="24"/>
          <w:szCs w:val="24"/>
        </w:rPr>
        <w:t xml:space="preserve">u </w:t>
      </w:r>
      <w:r w:rsidR="00993709" w:rsidRPr="000F498E">
        <w:rPr>
          <w:sz w:val="24"/>
          <w:szCs w:val="24"/>
        </w:rPr>
        <w:t>sudskom registru ovog</w:t>
      </w:r>
      <w:r w:rsidR="00564804" w:rsidRPr="000F498E">
        <w:rPr>
          <w:sz w:val="24"/>
          <w:szCs w:val="24"/>
        </w:rPr>
        <w:t>a</w:t>
      </w:r>
      <w:r w:rsidR="00993709" w:rsidRPr="000F498E">
        <w:rPr>
          <w:sz w:val="24"/>
          <w:szCs w:val="24"/>
        </w:rPr>
        <w:t xml:space="preserve"> suda</w:t>
      </w:r>
      <w:r w:rsidR="00564804" w:rsidRPr="000F498E">
        <w:rPr>
          <w:sz w:val="24"/>
          <w:szCs w:val="24"/>
        </w:rPr>
        <w:t>.</w:t>
      </w:r>
    </w:p>
    <w:p w:rsidRDefault="000F498E" w:rsidP="000F498E" w:rsidR="000F498E" w:rsidRPr="000F498E">
      <w:pPr>
        <w:overflowPunct/>
        <w:autoSpaceDE/>
        <w:autoSpaceDN/>
        <w:adjustRightInd/>
        <w:spacing w:lineRule="auto" w:line="276"/>
        <w:ind w:left="1080"/>
        <w:jc w:val="both"/>
        <w:textAlignment w:val="auto"/>
        <w:rPr>
          <w:rFonts w:eastAsiaTheme="minorHAnsi"/>
          <w:sz w:val="24"/>
          <w:szCs w:val="24"/>
          <w:lang w:eastAsia="en-US"/>
        </w:rPr>
      </w:pPr>
    </w:p>
    <w:p w:rsidRDefault="00993709" w:rsidP="00467219" w:rsidR="000F498E">
      <w:pPr>
        <w:numPr>
          <w:ilvl w:val="0"/>
          <w:numId w:val="9"/>
        </w:numPr>
        <w:overflowPunct/>
        <w:autoSpaceDE/>
        <w:autoSpaceDN/>
        <w:adjustRightInd/>
        <w:spacing w:lineRule="auto" w:line="276"/>
        <w:jc w:val="both"/>
        <w:textAlignment w:val="auto"/>
        <w:rPr>
          <w:rFonts w:eastAsiaTheme="minorHAnsi"/>
          <w:sz w:val="24"/>
          <w:szCs w:val="24"/>
          <w:lang w:eastAsia="en-US"/>
        </w:rPr>
      </w:pPr>
      <w:r w:rsidRPr="000F498E">
        <w:rPr>
          <w:sz w:val="24"/>
          <w:szCs w:val="24"/>
        </w:rPr>
        <w:t>Rješenj</w:t>
      </w:r>
      <w:r w:rsidR="00B72C76" w:rsidRPr="000F498E">
        <w:rPr>
          <w:sz w:val="24"/>
          <w:szCs w:val="24"/>
        </w:rPr>
        <w:t>e</w:t>
      </w:r>
      <w:r w:rsidRPr="000F498E">
        <w:rPr>
          <w:sz w:val="24"/>
          <w:szCs w:val="24"/>
        </w:rPr>
        <w:t xml:space="preserve"> o otvaranju predstečajnog postupka </w:t>
      </w:r>
      <w:r w:rsidR="00B72C76" w:rsidRPr="000F498E">
        <w:rPr>
          <w:sz w:val="24"/>
          <w:szCs w:val="24"/>
        </w:rPr>
        <w:t xml:space="preserve">upisat će se </w:t>
      </w:r>
      <w:r w:rsidRPr="000F498E">
        <w:rPr>
          <w:sz w:val="24"/>
          <w:szCs w:val="24"/>
        </w:rPr>
        <w:t xml:space="preserve">u zemljišnim knjigama </w:t>
      </w:r>
      <w:r w:rsidR="00622827" w:rsidRPr="000F498E">
        <w:rPr>
          <w:b/>
          <w:sz w:val="24"/>
          <w:szCs w:val="24"/>
        </w:rPr>
        <w:t>Općins</w:t>
      </w:r>
      <w:r w:rsidR="00D97B47" w:rsidRPr="000F498E">
        <w:rPr>
          <w:b/>
          <w:sz w:val="24"/>
          <w:szCs w:val="24"/>
        </w:rPr>
        <w:t>kog građanskog suda u Zagrebu, Z</w:t>
      </w:r>
      <w:r w:rsidR="00622827" w:rsidRPr="000F498E">
        <w:rPr>
          <w:b/>
          <w:sz w:val="24"/>
          <w:szCs w:val="24"/>
        </w:rPr>
        <w:t xml:space="preserve">emljišnoknjižni odjel </w:t>
      </w:r>
      <w:r w:rsidR="00D97B47" w:rsidRPr="000F498E">
        <w:rPr>
          <w:b/>
          <w:sz w:val="24"/>
          <w:szCs w:val="24"/>
        </w:rPr>
        <w:t>Zagreb</w:t>
      </w:r>
      <w:r w:rsidR="00D97B47" w:rsidRPr="000F498E">
        <w:rPr>
          <w:sz w:val="24"/>
          <w:szCs w:val="24"/>
        </w:rPr>
        <w:t xml:space="preserve">, </w:t>
      </w:r>
      <w:r w:rsidR="00466BD4" w:rsidRPr="000F498E">
        <w:rPr>
          <w:sz w:val="24"/>
          <w:szCs w:val="24"/>
        </w:rPr>
        <w:t xml:space="preserve">i to </w:t>
      </w:r>
      <w:r w:rsidR="00D97B47" w:rsidRPr="000F498E">
        <w:rPr>
          <w:sz w:val="24"/>
          <w:szCs w:val="24"/>
        </w:rPr>
        <w:t>u</w:t>
      </w:r>
      <w:r w:rsidR="00466BD4" w:rsidRPr="000F498E">
        <w:rPr>
          <w:sz w:val="24"/>
          <w:szCs w:val="24"/>
        </w:rPr>
        <w:t>:</w:t>
      </w:r>
      <w:r w:rsidR="00D97B47" w:rsidRPr="000F498E">
        <w:rPr>
          <w:sz w:val="24"/>
          <w:szCs w:val="24"/>
        </w:rPr>
        <w:t xml:space="preserve"> </w:t>
      </w:r>
      <w:r w:rsidR="00A614DB" w:rsidRPr="000F498E">
        <w:rPr>
          <w:rFonts w:cstheme="minorBidi" w:eastAsiaTheme="minorHAnsi"/>
          <w:sz w:val="24"/>
          <w:szCs w:val="22"/>
          <w:lang w:eastAsia="en-US"/>
        </w:rPr>
        <w:t xml:space="preserve">zk.ul. 10231, kč.br. 5049/5, k.o. 999901, Grad Zagreb, </w:t>
      </w:r>
      <w:r w:rsidR="00A614DB" w:rsidRPr="000F498E">
        <w:rPr>
          <w:rFonts w:eastAsiaTheme="minorHAnsi"/>
          <w:sz w:val="24"/>
          <w:szCs w:val="24"/>
          <w:lang w:eastAsia="en-US"/>
        </w:rPr>
        <w:t>zk.ul.</w:t>
      </w:r>
      <w:r w:rsidR="00466BD4" w:rsidRPr="000F498E">
        <w:rPr>
          <w:rFonts w:eastAsiaTheme="minorHAnsi"/>
          <w:sz w:val="24"/>
          <w:szCs w:val="24"/>
          <w:lang w:eastAsia="en-US"/>
        </w:rPr>
        <w:t xml:space="preserve"> </w:t>
      </w:r>
      <w:r w:rsidR="00A614DB" w:rsidRPr="000F498E">
        <w:rPr>
          <w:rFonts w:eastAsiaTheme="minorHAnsi"/>
          <w:sz w:val="24"/>
          <w:szCs w:val="24"/>
          <w:lang w:eastAsia="en-US"/>
        </w:rPr>
        <w:t xml:space="preserve">4614, kč.br. 6355/4, k.o. 999901, Grad Zagreb, </w:t>
      </w:r>
      <w:r w:rsidR="000F498E" w:rsidRPr="000F498E">
        <w:rPr>
          <w:rFonts w:eastAsiaTheme="minorHAnsi"/>
          <w:sz w:val="24"/>
          <w:szCs w:val="24"/>
          <w:lang w:eastAsia="en-US"/>
        </w:rPr>
        <w:t>zk.ul.</w:t>
      </w:r>
      <w:r w:rsidR="00466BD4" w:rsidRPr="000F498E">
        <w:rPr>
          <w:rFonts w:eastAsiaTheme="minorHAnsi"/>
          <w:sz w:val="24"/>
          <w:szCs w:val="24"/>
          <w:lang w:eastAsia="en-US"/>
        </w:rPr>
        <w:t>110314, kč.br.</w:t>
      </w:r>
      <w:r w:rsidR="000F498E" w:rsidRPr="000F498E">
        <w:rPr>
          <w:rFonts w:eastAsiaTheme="minorHAnsi"/>
          <w:sz w:val="24"/>
          <w:szCs w:val="24"/>
          <w:lang w:eastAsia="en-US"/>
        </w:rPr>
        <w:t xml:space="preserve"> </w:t>
      </w:r>
      <w:r w:rsidR="00466BD4" w:rsidRPr="000F498E">
        <w:rPr>
          <w:rFonts w:eastAsiaTheme="minorHAnsi"/>
          <w:sz w:val="24"/>
          <w:szCs w:val="24"/>
          <w:lang w:eastAsia="en-US"/>
        </w:rPr>
        <w:t xml:space="preserve">6354/12, k.o. 999901, Grad Zagreb, </w:t>
      </w:r>
      <w:r w:rsidR="000F498E" w:rsidRPr="000F498E">
        <w:rPr>
          <w:rFonts w:eastAsiaTheme="minorHAnsi"/>
          <w:sz w:val="24"/>
          <w:szCs w:val="24"/>
          <w:lang w:eastAsia="en-US"/>
        </w:rPr>
        <w:t>zk.ul.</w:t>
      </w:r>
      <w:r w:rsidR="000F498E" w:rsidRPr="000F498E">
        <w:rPr>
          <w:rFonts w:eastAsiaTheme="minorHAnsi"/>
          <w:sz w:val="24"/>
          <w:szCs w:val="24"/>
          <w:lang w:eastAsia="en-US"/>
        </w:rPr>
        <w:tab/>
        <w:t>1296,k</w:t>
      </w:r>
      <w:r w:rsidR="005F0C61" w:rsidRPr="000F498E">
        <w:rPr>
          <w:rFonts w:eastAsiaTheme="minorHAnsi"/>
          <w:sz w:val="24"/>
          <w:szCs w:val="24"/>
          <w:lang w:eastAsia="en-US"/>
        </w:rPr>
        <w:t xml:space="preserve">č.br. 3232/14, k.o. 335576, Gornji Stenjevec, </w:t>
      </w:r>
      <w:r w:rsidR="006C0279" w:rsidRPr="000F498E">
        <w:rPr>
          <w:rFonts w:eastAsiaTheme="minorHAnsi"/>
          <w:sz w:val="24"/>
          <w:szCs w:val="24"/>
          <w:lang w:eastAsia="en-US"/>
        </w:rPr>
        <w:t xml:space="preserve">zk.ul. 5498, k.č.br. 4508/1, k.o. 999901 Grad Zagreb, u odnosu na 1. Suvlasnički dio s neodređenim omjerom Etažno vlasništvo (E-1): 1. dvosobni stan sa sporednimn prostorijama na I (prvom) katu desno prema sjeveru, zk.ul. 5498, k.č.br. </w:t>
      </w:r>
      <w:r w:rsidR="006C0279" w:rsidRPr="000F498E">
        <w:rPr>
          <w:rFonts w:eastAsiaTheme="minorHAnsi"/>
          <w:sz w:val="24"/>
          <w:szCs w:val="24"/>
          <w:lang w:eastAsia="en-US"/>
        </w:rPr>
        <w:lastRenderedPageBreak/>
        <w:t>4508/1, k.o. 999901 Grad Zagreb, u odnosu na 2. Suvlasnički dio s neodređenim omjerom Etažno vlasništvo (E-2): 1. jednosobni stan sa sporednim prostorijama u prizemlju na desnoj strani zgrade prema sjeveru;</w:t>
      </w:r>
      <w:r w:rsidR="00162C51" w:rsidRPr="000F498E">
        <w:rPr>
          <w:rFonts w:eastAsiaTheme="minorHAnsi"/>
          <w:sz w:val="24"/>
          <w:szCs w:val="24"/>
          <w:lang w:eastAsia="en-US"/>
        </w:rPr>
        <w:t xml:space="preserve"> </w:t>
      </w:r>
      <w:r w:rsidR="00A65B23" w:rsidRPr="000F498E">
        <w:rPr>
          <w:rFonts w:eastAsiaTheme="minorHAnsi"/>
          <w:b/>
          <w:sz w:val="24"/>
          <w:szCs w:val="24"/>
          <w:lang w:eastAsia="en-US"/>
        </w:rPr>
        <w:t>Općinskog suda u Novom Zagrebu, Zemljišnoknjižni odjel Zaprešić</w:t>
      </w:r>
      <w:r w:rsidR="001979C6" w:rsidRPr="000F498E">
        <w:rPr>
          <w:rFonts w:eastAsiaTheme="minorHAnsi"/>
          <w:sz w:val="24"/>
          <w:szCs w:val="24"/>
          <w:lang w:eastAsia="en-US"/>
        </w:rPr>
        <w:t>, i to u: zk.ul. 1230, kč.br. 700, k.o. 337986, Pojatno, zk.ul. 1230, kč.br. 701/1, k.o. 337986, Pojatno</w:t>
      </w:r>
      <w:r w:rsidR="00F3123E" w:rsidRPr="000F498E">
        <w:rPr>
          <w:rFonts w:eastAsiaTheme="minorHAnsi"/>
          <w:sz w:val="24"/>
          <w:szCs w:val="24"/>
          <w:lang w:eastAsia="en-US"/>
        </w:rPr>
        <w:t xml:space="preserve">; </w:t>
      </w:r>
      <w:r w:rsidR="00F645D3" w:rsidRPr="000F498E">
        <w:rPr>
          <w:rFonts w:eastAsiaTheme="minorHAnsi"/>
          <w:sz w:val="24"/>
          <w:szCs w:val="24"/>
          <w:lang w:eastAsia="en-US"/>
        </w:rPr>
        <w:t>zk.ul.</w:t>
      </w:r>
      <w:r w:rsidR="000F498E" w:rsidRPr="000F498E">
        <w:rPr>
          <w:rFonts w:eastAsiaTheme="minorHAnsi"/>
          <w:sz w:val="24"/>
          <w:szCs w:val="24"/>
          <w:lang w:eastAsia="en-US"/>
        </w:rPr>
        <w:t xml:space="preserve"> </w:t>
      </w:r>
      <w:r w:rsidR="00F645D3" w:rsidRPr="000F498E">
        <w:rPr>
          <w:rFonts w:eastAsiaTheme="minorHAnsi"/>
          <w:sz w:val="24"/>
          <w:szCs w:val="24"/>
          <w:lang w:eastAsia="en-US"/>
        </w:rPr>
        <w:t xml:space="preserve">1356, kč.br. 3561/1, k.o. 335657, Podgorje Bistransko, zk.ul. 1356, kč.br. 3895/1, k.o. 335657, Podgorje Bistransko, zk.ul. 1356, kč.br. 3932/1, k.o. 335657, Podgorje Bistransko, zk.ul. 1356, kč.br. 6973/106, k.o. 335657, Podgorje Bistransko, zk.ul.1356, kč.br. 6986/66, k.o. 335657, Podgorje Bistransko,  zk.ul. 1356, kč.br. 7294/1, k.o. 335657, Podgorje Bistransko, zk.ul. 1356, kč.br. 7700/1, k.o. 335657, Podgorje Bistransko,  zk.ul. 4966, kč.br. 6986/171, k.o. 335657 Podgorje Bistransko, zk.ul. 6643, kč.br. 6986/65, k.o. 335657 Podgorje Bistransko,  zk.ul. 6643, kč.br. 6986/146, k.o. 335657 Podgorje Bistransko, zk.ul. 7508, kč.br. 6986/139, k.o. 335657 Podgorje Bistransko,  zk.ul. 7672, kč.br. 6973/137, k.o. </w:t>
      </w:r>
      <w:r w:rsidR="000F498E" w:rsidRPr="000F498E">
        <w:rPr>
          <w:rFonts w:eastAsiaTheme="minorHAnsi"/>
          <w:sz w:val="24"/>
          <w:szCs w:val="24"/>
          <w:lang w:eastAsia="en-US"/>
        </w:rPr>
        <w:t>335657 Podgorje Bistransko;</w:t>
      </w:r>
    </w:p>
    <w:p w:rsidRDefault="00F3123E" w:rsidP="000F498E" w:rsidR="000F498E">
      <w:pPr>
        <w:overflowPunct/>
        <w:autoSpaceDE/>
        <w:autoSpaceDN/>
        <w:adjustRightInd/>
        <w:spacing w:lineRule="auto" w:line="276"/>
        <w:ind w:left="1080"/>
        <w:jc w:val="both"/>
        <w:textAlignment w:val="auto"/>
        <w:rPr>
          <w:rFonts w:eastAsiaTheme="minorHAnsi"/>
          <w:sz w:val="24"/>
          <w:szCs w:val="24"/>
          <w:lang w:eastAsia="en-US"/>
        </w:rPr>
      </w:pPr>
      <w:r w:rsidRPr="000F498E">
        <w:rPr>
          <w:rFonts w:eastAsiaTheme="minorHAnsi"/>
          <w:b/>
          <w:sz w:val="24"/>
          <w:szCs w:val="24"/>
          <w:lang w:eastAsia="en-US"/>
        </w:rPr>
        <w:t>Općinskog suda u Rijeci,</w:t>
      </w:r>
      <w:r w:rsidR="00EB35AE" w:rsidRPr="000F498E">
        <w:rPr>
          <w:rFonts w:eastAsiaTheme="minorHAnsi"/>
          <w:b/>
          <w:sz w:val="24"/>
          <w:szCs w:val="24"/>
          <w:lang w:eastAsia="en-US"/>
        </w:rPr>
        <w:t xml:space="preserve"> Zemljišnoknjižni odjel Delnice</w:t>
      </w:r>
      <w:r w:rsidR="00EB35AE" w:rsidRPr="000F498E">
        <w:rPr>
          <w:rFonts w:eastAsiaTheme="minorHAnsi"/>
          <w:sz w:val="24"/>
          <w:szCs w:val="24"/>
          <w:lang w:eastAsia="en-US"/>
        </w:rPr>
        <w:t xml:space="preserve">, i to u: </w:t>
      </w:r>
      <w:r w:rsidR="0055258F" w:rsidRPr="000F498E">
        <w:rPr>
          <w:rFonts w:eastAsiaTheme="minorHAnsi"/>
          <w:sz w:val="24"/>
          <w:szCs w:val="24"/>
          <w:lang w:eastAsia="en-US"/>
        </w:rPr>
        <w:t>zk.ul.1427, kč.br. 2066/5, k.o. 304565, Fužine, zk.ul. 1471, kč.br. 2055/2, k.o. 304565, Fužine, zk.ul.1471, kč.br. 2055/3, k.o. 304565, Fužine, zk.ul. 1471, kč.br. 2056/2, k.o. 304565, Fužine, zk.ul. 1526, kč.br. 2013/1, k.o. 304565, Fužine,  zk.ul.1526, kč.br. 2013/4, k.o. 304565, Fužine;</w:t>
      </w:r>
    </w:p>
    <w:p w:rsidRDefault="004409CA" w:rsidP="000F498E" w:rsidR="000F498E">
      <w:pPr>
        <w:overflowPunct/>
        <w:autoSpaceDE/>
        <w:autoSpaceDN/>
        <w:adjustRightInd/>
        <w:spacing w:lineRule="auto" w:line="276"/>
        <w:ind w:left="1080"/>
        <w:jc w:val="both"/>
        <w:textAlignment w:val="auto"/>
        <w:rPr>
          <w:rFonts w:eastAsiaTheme="minorHAnsi"/>
          <w:sz w:val="24"/>
          <w:szCs w:val="24"/>
          <w:lang w:eastAsia="en-US"/>
        </w:rPr>
      </w:pPr>
      <w:r w:rsidRPr="00B23F38">
        <w:rPr>
          <w:rFonts w:eastAsiaTheme="minorHAnsi"/>
          <w:b/>
          <w:sz w:val="24"/>
          <w:szCs w:val="24"/>
          <w:lang w:eastAsia="en-US"/>
        </w:rPr>
        <w:t>Općinskog građanskog suda u Zagrebu, Zemljišnoknjižni odjel Dugo Selo</w:t>
      </w:r>
      <w:r>
        <w:rPr>
          <w:rFonts w:eastAsiaTheme="minorHAnsi"/>
          <w:sz w:val="24"/>
          <w:szCs w:val="24"/>
          <w:lang w:eastAsia="en-US"/>
        </w:rPr>
        <w:t xml:space="preserve">, </w:t>
      </w:r>
      <w:r w:rsidR="00467219">
        <w:rPr>
          <w:rFonts w:eastAsiaTheme="minorHAnsi"/>
          <w:sz w:val="24"/>
          <w:szCs w:val="24"/>
          <w:lang w:eastAsia="en-US"/>
        </w:rPr>
        <w:t xml:space="preserve">u </w:t>
      </w:r>
      <w:r w:rsidR="00467219" w:rsidRPr="00F106D1">
        <w:rPr>
          <w:rFonts w:eastAsiaTheme="minorHAnsi"/>
          <w:sz w:val="24"/>
          <w:szCs w:val="24"/>
          <w:lang w:eastAsia="en-US"/>
        </w:rPr>
        <w:t>zk.ul.</w:t>
      </w:r>
      <w:r w:rsidR="00467219">
        <w:rPr>
          <w:rFonts w:eastAsiaTheme="minorHAnsi"/>
          <w:sz w:val="24"/>
          <w:szCs w:val="24"/>
          <w:lang w:eastAsia="en-US"/>
        </w:rPr>
        <w:t xml:space="preserve"> </w:t>
      </w:r>
      <w:r w:rsidR="00467219" w:rsidRPr="00F106D1">
        <w:rPr>
          <w:rFonts w:eastAsiaTheme="minorHAnsi"/>
          <w:sz w:val="24"/>
          <w:szCs w:val="24"/>
          <w:lang w:eastAsia="en-US"/>
        </w:rPr>
        <w:t>15, kč.br. 2462</w:t>
      </w:r>
      <w:r w:rsidR="00467219">
        <w:rPr>
          <w:rFonts w:eastAsiaTheme="minorHAnsi"/>
          <w:sz w:val="24"/>
          <w:szCs w:val="24"/>
          <w:lang w:eastAsia="en-US"/>
        </w:rPr>
        <w:t xml:space="preserve">, </w:t>
      </w:r>
      <w:r w:rsidR="00467219" w:rsidRPr="00F106D1">
        <w:rPr>
          <w:rFonts w:eastAsiaTheme="minorHAnsi"/>
          <w:sz w:val="24"/>
          <w:szCs w:val="24"/>
          <w:lang w:eastAsia="en-US"/>
        </w:rPr>
        <w:t>k.o.</w:t>
      </w:r>
      <w:r w:rsidR="00467219">
        <w:rPr>
          <w:rFonts w:eastAsiaTheme="minorHAnsi"/>
          <w:sz w:val="24"/>
          <w:szCs w:val="24"/>
          <w:lang w:eastAsia="en-US"/>
        </w:rPr>
        <w:t xml:space="preserve"> 308064,</w:t>
      </w:r>
      <w:r w:rsidR="00F645D3">
        <w:rPr>
          <w:rFonts w:eastAsiaTheme="minorHAnsi"/>
          <w:sz w:val="24"/>
          <w:szCs w:val="24"/>
          <w:lang w:eastAsia="en-US"/>
        </w:rPr>
        <w:t xml:space="preserve"> Hrušćica;</w:t>
      </w:r>
    </w:p>
    <w:p w:rsidRDefault="00F645D3" w:rsidP="000F498E" w:rsidR="000F498E">
      <w:pPr>
        <w:overflowPunct/>
        <w:autoSpaceDE/>
        <w:autoSpaceDN/>
        <w:adjustRightInd/>
        <w:spacing w:lineRule="auto" w:line="276"/>
        <w:ind w:left="1080"/>
        <w:jc w:val="both"/>
        <w:textAlignment w:val="auto"/>
        <w:rPr>
          <w:rFonts w:eastAsiaTheme="minorHAnsi"/>
          <w:sz w:val="24"/>
          <w:szCs w:val="24"/>
          <w:lang w:eastAsia="en-US"/>
        </w:rPr>
      </w:pPr>
      <w:r>
        <w:rPr>
          <w:rFonts w:eastAsiaTheme="minorHAnsi"/>
          <w:b/>
          <w:sz w:val="24"/>
          <w:szCs w:val="24"/>
          <w:lang w:eastAsia="en-US"/>
        </w:rPr>
        <w:t>Općinskog suda u Zlataru, Zemljišnoknjižni odjel Krapina</w:t>
      </w:r>
      <w:r>
        <w:rPr>
          <w:rFonts w:eastAsiaTheme="minorHAnsi"/>
          <w:sz w:val="24"/>
          <w:szCs w:val="24"/>
          <w:lang w:eastAsia="en-US"/>
        </w:rPr>
        <w:t xml:space="preserve">, i to u: </w:t>
      </w:r>
      <w:r w:rsidR="00361F5D" w:rsidRPr="00361F5D">
        <w:rPr>
          <w:rFonts w:eastAsiaTheme="minorHAnsi"/>
          <w:sz w:val="24"/>
          <w:szCs w:val="24"/>
          <w:lang w:eastAsia="en-US"/>
        </w:rPr>
        <w:t>zk.ul.</w:t>
      </w:r>
      <w:r w:rsidR="00361F5D">
        <w:rPr>
          <w:rFonts w:eastAsiaTheme="minorHAnsi"/>
          <w:sz w:val="24"/>
          <w:szCs w:val="24"/>
          <w:lang w:eastAsia="en-US"/>
        </w:rPr>
        <w:t xml:space="preserve"> </w:t>
      </w:r>
      <w:r w:rsidR="00361F5D" w:rsidRPr="00361F5D">
        <w:rPr>
          <w:rFonts w:eastAsiaTheme="minorHAnsi"/>
          <w:sz w:val="24"/>
          <w:szCs w:val="24"/>
          <w:lang w:eastAsia="en-US"/>
        </w:rPr>
        <w:t xml:space="preserve">709, kč.br. 1579/5, k.o. 315133 Đurmanec, </w:t>
      </w:r>
    </w:p>
    <w:p w:rsidRDefault="00361F5D" w:rsidP="000F498E" w:rsidR="000F498E">
      <w:pPr>
        <w:overflowPunct/>
        <w:autoSpaceDE/>
        <w:autoSpaceDN/>
        <w:adjustRightInd/>
        <w:spacing w:lineRule="auto" w:line="276"/>
        <w:ind w:left="1080"/>
        <w:jc w:val="both"/>
        <w:textAlignment w:val="auto"/>
        <w:rPr>
          <w:rFonts w:eastAsiaTheme="minorHAnsi"/>
          <w:sz w:val="24"/>
          <w:szCs w:val="24"/>
          <w:lang w:eastAsia="en-US"/>
        </w:rPr>
      </w:pPr>
      <w:r w:rsidRPr="00361F5D">
        <w:rPr>
          <w:rFonts w:eastAsiaTheme="minorHAnsi"/>
          <w:sz w:val="24"/>
          <w:szCs w:val="24"/>
          <w:lang w:eastAsia="en-US"/>
        </w:rPr>
        <w:t>zk.ul.1050,</w:t>
      </w:r>
      <w:r w:rsidR="000F498E">
        <w:rPr>
          <w:rFonts w:eastAsiaTheme="minorHAnsi"/>
          <w:sz w:val="24"/>
          <w:szCs w:val="24"/>
          <w:lang w:eastAsia="en-US"/>
        </w:rPr>
        <w:t xml:space="preserve"> k</w:t>
      </w:r>
      <w:r w:rsidRPr="00361F5D">
        <w:rPr>
          <w:rFonts w:eastAsiaTheme="minorHAnsi"/>
          <w:sz w:val="24"/>
          <w:szCs w:val="24"/>
          <w:lang w:eastAsia="en-US"/>
        </w:rPr>
        <w:t xml:space="preserve">č.br. 1534/12, k.o. Đurmanec, </w:t>
      </w:r>
      <w:r>
        <w:rPr>
          <w:rFonts w:eastAsiaTheme="minorHAnsi"/>
          <w:sz w:val="24"/>
          <w:szCs w:val="24"/>
          <w:lang w:eastAsia="en-US"/>
        </w:rPr>
        <w:t>zk.ul.</w:t>
      </w:r>
      <w:r w:rsidRPr="00361F5D">
        <w:rPr>
          <w:rFonts w:eastAsiaTheme="minorHAnsi"/>
          <w:sz w:val="24"/>
          <w:szCs w:val="24"/>
          <w:lang w:eastAsia="en-US"/>
        </w:rPr>
        <w:t xml:space="preserve">1050, kč.br. 1575/1, k.o. 315133 Đurmanec, zk.ul.1054, kč.br. 1534/11, k.o. 315133 Đurmanec, zk.ul. 1055, kč.br. 1534/8, k.o. 315133  Đurmanec, zk.ul. 1056, kč.br. 1534/9, k.o. 315133  Đurmanec, zk.ul. 1061, kč.br. 1534/13, k.o. 315133 Đurmanec, zk.ul. 1063, kč.br. 1534/5, k.o. Đurmanec, zk.ul. 1305, kč.br. 1579/7, k.o. 315133 Đurmanec, zk.ul. 1891, kč.br. 1534/40, k.o. 315133 Đurmanec, zk.ul. 2308, kč.br. 1534/41, k.o. 315133 Đurmanec, zk.ul. 2353, kč.br. 1579/4, k.o. 315133 Đurmanec, zk.ul. 2353, kč.br. 1579/6, k.o. 315133 Đurmanec, zk.ul. 2492, kč.br. 2220, k.o. 315133 Đurmanec, zk.ul. 2492, kč.br. 2222, k.o. 315133 Đurmanec, zk.ul. 2492, kč.br. 2223/1, k.o. 315133 Đurmanec, zk.ul. 2492, kč.br. 2223/2, </w:t>
      </w:r>
      <w:r>
        <w:rPr>
          <w:rFonts w:eastAsiaTheme="minorHAnsi"/>
          <w:sz w:val="24"/>
          <w:szCs w:val="24"/>
          <w:lang w:eastAsia="en-US"/>
        </w:rPr>
        <w:t>k</w:t>
      </w:r>
      <w:r w:rsidRPr="00361F5D">
        <w:rPr>
          <w:rFonts w:eastAsiaTheme="minorHAnsi"/>
          <w:sz w:val="24"/>
          <w:szCs w:val="24"/>
          <w:lang w:eastAsia="en-US"/>
        </w:rPr>
        <w:t>.o. 315133 Đurmanec, zk.ul. 2492, kč.br. 2223/3, k.o. 315133 Đurmanec, zk.ul. 2492, kč.br. 2224, k.o. 315133 Đurmanec,</w:t>
      </w:r>
      <w:r>
        <w:rPr>
          <w:rFonts w:eastAsiaTheme="minorHAnsi"/>
          <w:sz w:val="24"/>
          <w:szCs w:val="24"/>
          <w:lang w:eastAsia="en-US"/>
        </w:rPr>
        <w:t xml:space="preserve"> </w:t>
      </w:r>
      <w:r w:rsidRPr="00361F5D">
        <w:rPr>
          <w:rFonts w:eastAsiaTheme="minorHAnsi"/>
          <w:sz w:val="24"/>
          <w:szCs w:val="24"/>
          <w:lang w:eastAsia="en-US"/>
        </w:rPr>
        <w:t xml:space="preserve">zk.ul. 2492, kč.br. 2225/12, k.o. 315133 </w:t>
      </w:r>
      <w:r>
        <w:rPr>
          <w:rFonts w:eastAsiaTheme="minorHAnsi"/>
          <w:sz w:val="24"/>
          <w:szCs w:val="24"/>
          <w:lang w:eastAsia="en-US"/>
        </w:rPr>
        <w:t xml:space="preserve">Đurmanec, Šuma, </w:t>
      </w:r>
      <w:r w:rsidRPr="00361F5D">
        <w:rPr>
          <w:rFonts w:eastAsiaTheme="minorHAnsi"/>
          <w:sz w:val="24"/>
          <w:szCs w:val="24"/>
          <w:lang w:eastAsia="en-US"/>
        </w:rPr>
        <w:t>zk.ul. 2557, kč.br. 1534/10, k.o. 315133 Đurmanec, zk.ul. 2557, kč.br. 1576, k.o. 315133  Đurmanec,</w:t>
      </w:r>
      <w:r>
        <w:rPr>
          <w:rFonts w:eastAsiaTheme="minorHAnsi"/>
          <w:sz w:val="24"/>
          <w:szCs w:val="24"/>
          <w:lang w:eastAsia="en-US"/>
        </w:rPr>
        <w:t xml:space="preserve"> </w:t>
      </w:r>
      <w:r w:rsidRPr="00361F5D">
        <w:rPr>
          <w:rFonts w:eastAsiaTheme="minorHAnsi"/>
          <w:sz w:val="24"/>
          <w:szCs w:val="24"/>
          <w:lang w:eastAsia="en-US"/>
        </w:rPr>
        <w:t xml:space="preserve">zk.ul. 2557, kč.br. 1577, k.o. 315133 Đurmanec, zk.ul. 2565, kč.br. 2184/9, k.o. 315133 Đurmanec, zk.ul. 2569, kč.br. 2184/5, k.o. 315133 Đurmanec, zk.ul. 2569, kč.br. 2191, k.o. 315133 Đurmanec, zk.ul. 2575, kč.br. 1571/6, k.o. 315133 Đurmanec, zk.ul. 2575, kč.br. 1575/2, k.o. 315133 </w:t>
      </w:r>
      <w:r w:rsidRPr="00361F5D">
        <w:rPr>
          <w:rFonts w:eastAsiaTheme="minorHAnsi"/>
          <w:sz w:val="24"/>
          <w:szCs w:val="24"/>
          <w:lang w:eastAsia="en-US"/>
        </w:rPr>
        <w:lastRenderedPageBreak/>
        <w:t>Đurmanec,</w:t>
      </w:r>
      <w:r>
        <w:rPr>
          <w:rFonts w:eastAsiaTheme="minorHAnsi"/>
          <w:sz w:val="24"/>
          <w:szCs w:val="24"/>
          <w:lang w:eastAsia="en-US"/>
        </w:rPr>
        <w:t xml:space="preserve"> </w:t>
      </w:r>
      <w:r w:rsidRPr="00361F5D">
        <w:rPr>
          <w:rFonts w:eastAsiaTheme="minorHAnsi"/>
          <w:sz w:val="24"/>
          <w:szCs w:val="24"/>
          <w:lang w:eastAsia="en-US"/>
        </w:rPr>
        <w:t>zk.ul. 2575, kč.br. 1579/3, k.o. 315133 Đurmanec,</w:t>
      </w:r>
      <w:r>
        <w:rPr>
          <w:rFonts w:eastAsiaTheme="minorHAnsi"/>
          <w:sz w:val="24"/>
          <w:szCs w:val="24"/>
          <w:lang w:eastAsia="en-US"/>
        </w:rPr>
        <w:t xml:space="preserve"> </w:t>
      </w:r>
      <w:r w:rsidRPr="00361F5D">
        <w:rPr>
          <w:rFonts w:eastAsiaTheme="minorHAnsi"/>
          <w:sz w:val="24"/>
          <w:szCs w:val="24"/>
          <w:lang w:eastAsia="en-US"/>
        </w:rPr>
        <w:t>zk.ul. 2575, kč.br. 1579/9, k.o. 315133 Đurmanec, Šuma u Ravninskom</w:t>
      </w:r>
      <w:r>
        <w:rPr>
          <w:rFonts w:eastAsiaTheme="minorHAnsi"/>
          <w:sz w:val="24"/>
          <w:szCs w:val="24"/>
          <w:lang w:eastAsia="en-US"/>
        </w:rPr>
        <w:t xml:space="preserve">, </w:t>
      </w:r>
      <w:r w:rsidRPr="00361F5D">
        <w:rPr>
          <w:rFonts w:eastAsiaTheme="minorHAnsi"/>
          <w:sz w:val="24"/>
          <w:szCs w:val="24"/>
          <w:lang w:eastAsia="en-US"/>
        </w:rPr>
        <w:t xml:space="preserve">zk.ul. 2575, kč.br. 1580/2, k.o. 315133 Đurmanec, zk.ul. 2577, kč.br. 2175/15, k.o. 315133 </w:t>
      </w:r>
      <w:r>
        <w:rPr>
          <w:rFonts w:eastAsiaTheme="minorHAnsi"/>
          <w:sz w:val="24"/>
          <w:szCs w:val="24"/>
          <w:lang w:eastAsia="en-US"/>
        </w:rPr>
        <w:t xml:space="preserve">Đurmanec, </w:t>
      </w:r>
      <w:r w:rsidRPr="00361F5D">
        <w:rPr>
          <w:rFonts w:eastAsiaTheme="minorHAnsi"/>
          <w:sz w:val="24"/>
          <w:szCs w:val="24"/>
          <w:lang w:eastAsia="en-US"/>
        </w:rPr>
        <w:t>zk.ul. 2577, kč.br. 2184/4, k.o. 315133 Đurmanec, zk.ul. 2781, kč.br. 1534/1, k.o. 315133 Đurmanec,</w:t>
      </w:r>
      <w:r>
        <w:rPr>
          <w:rFonts w:eastAsiaTheme="minorHAnsi"/>
          <w:sz w:val="24"/>
          <w:szCs w:val="24"/>
          <w:lang w:eastAsia="en-US"/>
        </w:rPr>
        <w:t xml:space="preserve"> </w:t>
      </w:r>
      <w:r w:rsidRPr="00361F5D">
        <w:rPr>
          <w:rFonts w:eastAsiaTheme="minorHAnsi"/>
          <w:sz w:val="24"/>
          <w:szCs w:val="24"/>
          <w:lang w:eastAsia="en-US"/>
        </w:rPr>
        <w:t>zk.ul. 2782, kč.br. 1571/4, k.o. 315133 Đurmanec, zk.ul. 2821, kč.br. 1534/6, k.o. 315133 Đurmanec, zk.ul. 2823, kč.br. 1571/5, k.o. 315133 Đurmanec, zk.ul. 2878, kč.br. 1579/1, k.o. 315133 Đurmanec, zk.ul. 2905, kč.br. 1580/1, k.o. 315133 Đurmanec, zk.ul. 2910, kč.br. 1550/11, k.o. 315133 Đurmanec, zk.ul. 2910, kč.br. 1567/2, k.o. 315133 Đurmanec, zk.ul. 2910, kč.br. 1569/1, k.o. 315133 Đurmanec, zk.ul. 2910, kč.br. 1579/11, k.o. 315133 Đurmanec, zk.ul. 2936, kč.br. 1548/2, k.o. 315133 Đurmanec, zk.ul. 2936, kč.br. 1550/9, k.o. 315133 Đurmanec, zk.ul. 2936, kč.br. 1571/3, k.o. 315133 Đurmanec, zk.ul. 2937, kč.br. 1571/1, k.o. 315133 Đurmanec, zk.ul. 2938, kč.br. 1547/2, k.o. 315133 Đurmanec, zk.ul. 2938, kč.br. 1549/5, k.o. 315133 Đurmanec,</w:t>
      </w:r>
      <w:r w:rsidR="004230D1">
        <w:rPr>
          <w:rFonts w:eastAsiaTheme="minorHAnsi"/>
          <w:sz w:val="24"/>
          <w:szCs w:val="24"/>
          <w:lang w:eastAsia="en-US"/>
        </w:rPr>
        <w:t xml:space="preserve"> </w:t>
      </w:r>
      <w:r w:rsidRPr="00361F5D">
        <w:rPr>
          <w:rFonts w:eastAsiaTheme="minorHAnsi"/>
          <w:sz w:val="24"/>
          <w:szCs w:val="24"/>
          <w:lang w:eastAsia="en-US"/>
        </w:rPr>
        <w:t xml:space="preserve">zk.ul. 2938, kč.br. 1550/10, k.o. 315133 Đurmanec, zk.ul. 2938, kč.br. 1571/2, k.o. 315133 </w:t>
      </w:r>
      <w:r w:rsidR="004230D1">
        <w:rPr>
          <w:rFonts w:eastAsiaTheme="minorHAnsi"/>
          <w:sz w:val="24"/>
          <w:szCs w:val="24"/>
          <w:lang w:eastAsia="en-US"/>
        </w:rPr>
        <w:t>Đurmanec;</w:t>
      </w:r>
    </w:p>
    <w:p w:rsidRDefault="004230D1" w:rsidP="000F498E" w:rsidR="000F498E">
      <w:pPr>
        <w:overflowPunct/>
        <w:autoSpaceDE/>
        <w:autoSpaceDN/>
        <w:adjustRightInd/>
        <w:spacing w:lineRule="auto" w:line="276"/>
        <w:ind w:left="1080"/>
        <w:jc w:val="both"/>
        <w:textAlignment w:val="auto"/>
        <w:rPr>
          <w:rFonts w:eastAsiaTheme="minorHAnsi"/>
          <w:sz w:val="24"/>
          <w:szCs w:val="24"/>
          <w:lang w:eastAsia="en-US"/>
        </w:rPr>
      </w:pPr>
      <w:r w:rsidRPr="004230D1">
        <w:rPr>
          <w:rFonts w:eastAsiaTheme="minorHAnsi"/>
          <w:b/>
          <w:sz w:val="24"/>
          <w:szCs w:val="24"/>
          <w:lang w:eastAsia="en-US"/>
        </w:rPr>
        <w:t>Općinskog suda u Puli – Pola, Zemljišnoknjižni odjel Buje</w:t>
      </w:r>
      <w:r>
        <w:rPr>
          <w:rFonts w:eastAsiaTheme="minorHAnsi"/>
          <w:sz w:val="24"/>
          <w:szCs w:val="24"/>
          <w:lang w:eastAsia="en-US"/>
        </w:rPr>
        <w:t xml:space="preserve">, i to u </w:t>
      </w:r>
      <w:r w:rsidRPr="00F106D1">
        <w:rPr>
          <w:rFonts w:eastAsiaTheme="minorHAnsi"/>
          <w:sz w:val="24"/>
          <w:szCs w:val="24"/>
          <w:lang w:eastAsia="en-US"/>
        </w:rPr>
        <w:t xml:space="preserve">zk.ul. 680, kč.br. 517, k.o. </w:t>
      </w:r>
      <w:r>
        <w:rPr>
          <w:rFonts w:eastAsiaTheme="minorHAnsi"/>
          <w:sz w:val="24"/>
          <w:szCs w:val="24"/>
          <w:lang w:eastAsia="en-US"/>
        </w:rPr>
        <w:t xml:space="preserve">3017817 </w:t>
      </w:r>
      <w:r w:rsidRPr="00F106D1">
        <w:rPr>
          <w:rFonts w:eastAsiaTheme="minorHAnsi"/>
          <w:sz w:val="24"/>
          <w:szCs w:val="24"/>
          <w:lang w:eastAsia="en-US"/>
        </w:rPr>
        <w:t>Donja Mirna</w:t>
      </w:r>
      <w:r w:rsidR="00F967E4">
        <w:rPr>
          <w:rFonts w:eastAsiaTheme="minorHAnsi"/>
          <w:sz w:val="24"/>
          <w:szCs w:val="24"/>
          <w:lang w:eastAsia="en-US"/>
        </w:rPr>
        <w:t>;</w:t>
      </w:r>
    </w:p>
    <w:p w:rsidRDefault="00F967E4" w:rsidP="000F498E" w:rsidR="000F498E">
      <w:pPr>
        <w:overflowPunct/>
        <w:autoSpaceDE/>
        <w:autoSpaceDN/>
        <w:adjustRightInd/>
        <w:spacing w:lineRule="auto" w:line="276"/>
        <w:ind w:left="1080"/>
        <w:jc w:val="both"/>
        <w:textAlignment w:val="auto"/>
        <w:rPr>
          <w:rFonts w:eastAsiaTheme="minorHAnsi"/>
          <w:sz w:val="24"/>
          <w:szCs w:val="24"/>
          <w:lang w:eastAsia="en-US"/>
        </w:rPr>
      </w:pPr>
      <w:r w:rsidRPr="000F498E">
        <w:rPr>
          <w:rFonts w:eastAsiaTheme="minorHAnsi"/>
          <w:b/>
          <w:sz w:val="24"/>
          <w:szCs w:val="24"/>
          <w:lang w:eastAsia="en-US"/>
        </w:rPr>
        <w:t>Općinskog suda u Rijeci, Zemljišnoknjižni odjel Kraljevica</w:t>
      </w:r>
      <w:r>
        <w:rPr>
          <w:rFonts w:eastAsiaTheme="minorHAnsi"/>
          <w:sz w:val="24"/>
          <w:szCs w:val="24"/>
          <w:lang w:eastAsia="en-US"/>
        </w:rPr>
        <w:t xml:space="preserve">, i to u: </w:t>
      </w:r>
      <w:r w:rsidR="000F498E" w:rsidRPr="00F106D1">
        <w:rPr>
          <w:rFonts w:eastAsiaTheme="minorHAnsi"/>
          <w:sz w:val="24"/>
          <w:szCs w:val="24"/>
          <w:lang w:eastAsia="en-US"/>
        </w:rPr>
        <w:t xml:space="preserve">zk.ul. 2501, kč.br. 2379,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Briljevo, zk.ul. 2501, kč.br. 2380, k.o. </w:t>
      </w:r>
      <w:r w:rsidR="000F498E">
        <w:rPr>
          <w:rFonts w:eastAsiaTheme="minorHAnsi"/>
          <w:sz w:val="24"/>
          <w:szCs w:val="24"/>
          <w:lang w:eastAsia="en-US"/>
        </w:rPr>
        <w:t xml:space="preserve">324639 </w:t>
      </w:r>
      <w:r w:rsidR="000F498E" w:rsidRPr="00F106D1">
        <w:rPr>
          <w:rFonts w:eastAsiaTheme="minorHAnsi"/>
          <w:sz w:val="24"/>
          <w:szCs w:val="24"/>
          <w:lang w:eastAsia="en-US"/>
        </w:rPr>
        <w:t>Kraljevica Briljevo,</w:t>
      </w:r>
      <w:r w:rsidR="000F498E">
        <w:rPr>
          <w:rFonts w:eastAsiaTheme="minorHAnsi"/>
          <w:sz w:val="24"/>
          <w:szCs w:val="24"/>
          <w:lang w:eastAsia="en-US"/>
        </w:rPr>
        <w:t xml:space="preserve"> </w:t>
      </w:r>
      <w:r w:rsidR="000F498E" w:rsidRPr="00F106D1">
        <w:rPr>
          <w:rFonts w:eastAsiaTheme="minorHAnsi"/>
          <w:sz w:val="24"/>
          <w:szCs w:val="24"/>
          <w:lang w:eastAsia="en-US"/>
        </w:rPr>
        <w:t>zk.ul. 2501, kč.br. 2381/1, k.o.</w:t>
      </w:r>
      <w:r w:rsidR="000F498E" w:rsidRPr="0037565F">
        <w:rPr>
          <w:rFonts w:eastAsiaTheme="minorHAnsi"/>
          <w:sz w:val="24"/>
          <w:szCs w:val="24"/>
          <w:lang w:eastAsia="en-US"/>
        </w:rPr>
        <w:t xml:space="preserve">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Briljevo, zk.ul. 2501, kč.br. 2388,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Briljevo, zk.ul. 2537, kč.br. 2357/1,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w:t>
      </w:r>
      <w:r w:rsidR="000F498E">
        <w:rPr>
          <w:rFonts w:eastAsiaTheme="minorHAnsi"/>
          <w:sz w:val="24"/>
          <w:szCs w:val="24"/>
          <w:lang w:eastAsia="en-US"/>
        </w:rPr>
        <w:t>z</w:t>
      </w:r>
      <w:r w:rsidR="000F498E" w:rsidRPr="00F106D1">
        <w:rPr>
          <w:rFonts w:eastAsiaTheme="minorHAnsi"/>
          <w:sz w:val="24"/>
          <w:szCs w:val="24"/>
          <w:lang w:eastAsia="en-US"/>
        </w:rPr>
        <w:t xml:space="preserve">k.ul. 2537, kč.br. 2376,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2537, kč.br. 2377,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2537, kč.br. 2382/1,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2537, kč.br. 2383, </w:t>
      </w:r>
      <w:r w:rsidR="000F498E">
        <w:rPr>
          <w:rFonts w:eastAsiaTheme="minorHAnsi"/>
          <w:sz w:val="24"/>
          <w:szCs w:val="24"/>
          <w:lang w:eastAsia="en-US"/>
        </w:rPr>
        <w:t>k</w:t>
      </w:r>
      <w:r w:rsidR="000F498E" w:rsidRPr="00F106D1">
        <w:rPr>
          <w:rFonts w:eastAsiaTheme="minorHAnsi"/>
          <w:sz w:val="24"/>
          <w:szCs w:val="24"/>
          <w:lang w:eastAsia="en-US"/>
        </w:rPr>
        <w:t xml:space="preserve">.o.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2537, kč.br. 2384,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2535, kč.br. 2387/2, k.o. </w:t>
      </w:r>
      <w:r w:rsidR="000F498E">
        <w:rPr>
          <w:rFonts w:eastAsiaTheme="minorHAnsi"/>
          <w:sz w:val="24"/>
          <w:szCs w:val="24"/>
          <w:lang w:eastAsia="en-US"/>
        </w:rPr>
        <w:t xml:space="preserve">324639 </w:t>
      </w:r>
      <w:r w:rsidR="000F498E" w:rsidRPr="00F106D1">
        <w:rPr>
          <w:rFonts w:eastAsiaTheme="minorHAnsi"/>
          <w:sz w:val="24"/>
          <w:szCs w:val="24"/>
          <w:lang w:eastAsia="en-US"/>
        </w:rPr>
        <w:t>Kraljevica Med Omišljana, pašnjak</w:t>
      </w:r>
      <w:r w:rsidR="000F498E">
        <w:rPr>
          <w:rFonts w:eastAsiaTheme="minorHAnsi"/>
          <w:sz w:val="24"/>
          <w:szCs w:val="24"/>
          <w:lang w:eastAsia="en-US"/>
        </w:rPr>
        <w:t xml:space="preserve">, u odnosu na 5. Suvlasnički dio: 1/3, </w:t>
      </w:r>
      <w:r w:rsidR="000F498E" w:rsidRPr="00F106D1">
        <w:rPr>
          <w:rFonts w:eastAsiaTheme="minorHAnsi"/>
          <w:sz w:val="24"/>
          <w:szCs w:val="24"/>
          <w:lang w:eastAsia="en-US"/>
        </w:rPr>
        <w:t xml:space="preserve">zk.ul. 2510, kč.br. 2370,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w:t>
      </w:r>
      <w:r w:rsidR="000F498E">
        <w:rPr>
          <w:rFonts w:eastAsiaTheme="minorHAnsi"/>
          <w:sz w:val="24"/>
          <w:szCs w:val="24"/>
          <w:lang w:eastAsia="en-US"/>
        </w:rPr>
        <w:t xml:space="preserve">odnosu na 12. Suvlasnički dio: 54/1296, 13. Suvlasnički dio: 54/1296, 20. Suvlasnički dio: 144/1296, 21. Suvlasnički dio: 264/1296, 22. Suvlasnički dio: 27/1296 i 23. Suvlasnički dio: 27/1296, </w:t>
      </w:r>
      <w:r w:rsidR="000F498E" w:rsidRPr="00F106D1">
        <w:rPr>
          <w:rFonts w:eastAsiaTheme="minorHAnsi"/>
          <w:sz w:val="24"/>
          <w:szCs w:val="24"/>
          <w:lang w:eastAsia="en-US"/>
        </w:rPr>
        <w:t xml:space="preserve">zk.ul. 2510, kč.br. 2371,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2502, kč.br. 2368/1,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2506, kč.br. 2372,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2506, kč.br. 2373,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2506, kč.br. 2374/1,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2507, kč.br. 2349,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2507, kč.br. 2350, </w:t>
      </w:r>
      <w:r w:rsidR="000F498E">
        <w:rPr>
          <w:rFonts w:eastAsiaTheme="minorHAnsi"/>
          <w:sz w:val="24"/>
          <w:szCs w:val="24"/>
          <w:lang w:eastAsia="en-US"/>
        </w:rPr>
        <w:t>k</w:t>
      </w:r>
      <w:r w:rsidR="000F498E" w:rsidRPr="00F106D1">
        <w:rPr>
          <w:rFonts w:eastAsiaTheme="minorHAnsi"/>
          <w:sz w:val="24"/>
          <w:szCs w:val="24"/>
          <w:lang w:eastAsia="en-US"/>
        </w:rPr>
        <w:t xml:space="preserve">.o.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2507, kč.br. 2351/1,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2500, kč.br. 2367,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Omišljana, zk.ul. 2499, kč.br. 2343/1, k.o. </w:t>
      </w:r>
      <w:r w:rsidR="000F498E">
        <w:rPr>
          <w:rFonts w:eastAsiaTheme="minorHAnsi"/>
          <w:sz w:val="24"/>
          <w:szCs w:val="24"/>
          <w:lang w:eastAsia="en-US"/>
        </w:rPr>
        <w:t xml:space="preserve">324639 </w:t>
      </w:r>
      <w:r w:rsidR="000F498E" w:rsidRPr="00F106D1">
        <w:rPr>
          <w:rFonts w:eastAsiaTheme="minorHAnsi"/>
          <w:sz w:val="24"/>
          <w:szCs w:val="24"/>
          <w:lang w:eastAsia="en-US"/>
        </w:rPr>
        <w:t xml:space="preserve">Kraljevica Med </w:t>
      </w:r>
      <w:r w:rsidR="000F498E" w:rsidRPr="00F106D1">
        <w:rPr>
          <w:rFonts w:eastAsiaTheme="minorHAnsi"/>
          <w:sz w:val="24"/>
          <w:szCs w:val="24"/>
          <w:lang w:eastAsia="en-US"/>
        </w:rPr>
        <w:lastRenderedPageBreak/>
        <w:t xml:space="preserve">Omišljana, zk.ul. 2499, kč.br. 2344/1, k.o. </w:t>
      </w:r>
      <w:r w:rsidR="000F498E">
        <w:rPr>
          <w:rFonts w:eastAsiaTheme="minorHAnsi"/>
          <w:sz w:val="24"/>
          <w:szCs w:val="24"/>
          <w:lang w:eastAsia="en-US"/>
        </w:rPr>
        <w:t xml:space="preserve">324639 </w:t>
      </w:r>
      <w:r w:rsidR="000F498E" w:rsidRPr="00F106D1">
        <w:rPr>
          <w:rFonts w:eastAsiaTheme="minorHAnsi"/>
          <w:sz w:val="24"/>
          <w:szCs w:val="24"/>
          <w:lang w:eastAsia="en-US"/>
        </w:rPr>
        <w:t>Kraljevica Med Omišljana,</w:t>
      </w:r>
      <w:r w:rsidR="000F498E">
        <w:rPr>
          <w:rFonts w:eastAsiaTheme="minorHAnsi"/>
          <w:sz w:val="24"/>
          <w:szCs w:val="24"/>
          <w:lang w:eastAsia="en-US"/>
        </w:rPr>
        <w:t xml:space="preserve"> </w:t>
      </w:r>
      <w:r w:rsidR="000F498E" w:rsidRPr="00F106D1">
        <w:rPr>
          <w:rFonts w:eastAsiaTheme="minorHAnsi"/>
          <w:sz w:val="24"/>
          <w:szCs w:val="24"/>
          <w:lang w:eastAsia="en-US"/>
        </w:rPr>
        <w:t xml:space="preserve">zk.ul. 2499, kč.br. 2348/1, k.o. </w:t>
      </w:r>
      <w:r w:rsidR="000F498E">
        <w:rPr>
          <w:rFonts w:eastAsiaTheme="minorHAnsi"/>
          <w:sz w:val="24"/>
          <w:szCs w:val="24"/>
          <w:lang w:eastAsia="en-US"/>
        </w:rPr>
        <w:t xml:space="preserve">324639 </w:t>
      </w:r>
      <w:r w:rsidR="000F498E" w:rsidRPr="00F106D1">
        <w:rPr>
          <w:rFonts w:eastAsiaTheme="minorHAnsi"/>
          <w:sz w:val="24"/>
          <w:szCs w:val="24"/>
          <w:lang w:eastAsia="en-US"/>
        </w:rPr>
        <w:t>Kraljevica Med Omišljana, zk.ul. 2491, kč.br. 2366, k.o.</w:t>
      </w:r>
      <w:r w:rsidR="000F498E" w:rsidRPr="00D329F2">
        <w:rPr>
          <w:rFonts w:eastAsiaTheme="minorHAnsi"/>
          <w:sz w:val="24"/>
          <w:szCs w:val="24"/>
          <w:lang w:eastAsia="en-US"/>
        </w:rPr>
        <w:t xml:space="preserve"> </w:t>
      </w:r>
      <w:r w:rsidR="000F498E">
        <w:rPr>
          <w:rFonts w:eastAsiaTheme="minorHAnsi"/>
          <w:sz w:val="24"/>
          <w:szCs w:val="24"/>
          <w:lang w:eastAsia="en-US"/>
        </w:rPr>
        <w:t xml:space="preserve">324639 </w:t>
      </w:r>
      <w:r w:rsidR="00F57B9A">
        <w:rPr>
          <w:rFonts w:eastAsiaTheme="minorHAnsi"/>
          <w:sz w:val="24"/>
          <w:szCs w:val="24"/>
          <w:lang w:eastAsia="en-US"/>
        </w:rPr>
        <w:t>Kraljevica Med Omišljana</w:t>
      </w:r>
      <w:r w:rsidR="00EA0E54">
        <w:rPr>
          <w:rFonts w:eastAsiaTheme="minorHAnsi"/>
          <w:sz w:val="24"/>
          <w:szCs w:val="24"/>
          <w:lang w:eastAsia="en-US"/>
        </w:rPr>
        <w:t xml:space="preserve"> i</w:t>
      </w:r>
    </w:p>
    <w:p w:rsidRDefault="00EA0E54" w:rsidP="000F498E" w:rsidR="00EA0E54" w:rsidRPr="00EA0E54">
      <w:pPr>
        <w:overflowPunct/>
        <w:autoSpaceDE/>
        <w:autoSpaceDN/>
        <w:adjustRightInd/>
        <w:spacing w:lineRule="auto" w:line="276"/>
        <w:ind w:left="1080"/>
        <w:jc w:val="both"/>
        <w:textAlignment w:val="auto"/>
        <w:rPr>
          <w:rFonts w:eastAsiaTheme="minorHAnsi"/>
          <w:sz w:val="24"/>
          <w:szCs w:val="24"/>
          <w:lang w:eastAsia="en-US"/>
        </w:rPr>
      </w:pPr>
      <w:r>
        <w:rPr>
          <w:rFonts w:eastAsiaTheme="minorHAnsi"/>
          <w:b/>
          <w:sz w:val="24"/>
          <w:szCs w:val="24"/>
          <w:lang w:eastAsia="en-US"/>
        </w:rPr>
        <w:t>Općinsk</w:t>
      </w:r>
      <w:r w:rsidR="00D11310">
        <w:rPr>
          <w:rFonts w:eastAsiaTheme="minorHAnsi"/>
          <w:b/>
          <w:sz w:val="24"/>
          <w:szCs w:val="24"/>
          <w:lang w:eastAsia="en-US"/>
        </w:rPr>
        <w:t>og suda u Velikoj Gorici, Zemlj</w:t>
      </w:r>
      <w:r>
        <w:rPr>
          <w:rFonts w:eastAsiaTheme="minorHAnsi"/>
          <w:b/>
          <w:sz w:val="24"/>
          <w:szCs w:val="24"/>
          <w:lang w:eastAsia="en-US"/>
        </w:rPr>
        <w:t>išnoknjižni odjel Vrbovec</w:t>
      </w:r>
      <w:r>
        <w:rPr>
          <w:rFonts w:eastAsiaTheme="minorHAnsi"/>
          <w:sz w:val="24"/>
          <w:szCs w:val="24"/>
          <w:lang w:eastAsia="en-US"/>
        </w:rPr>
        <w:t xml:space="preserve">, i to u: </w:t>
      </w:r>
      <w:r w:rsidRPr="00F57B9A">
        <w:rPr>
          <w:rFonts w:eastAsiaTheme="minorHAnsi"/>
          <w:sz w:val="24"/>
          <w:szCs w:val="24"/>
          <w:lang w:eastAsia="en-US"/>
        </w:rPr>
        <w:t xml:space="preserve">zk.ul. 745, kč.br. 281/1, k.o. 333123 Negovec, zk.ul. 745, kč.br. 281/3, k.o. 333123 Negovec, zk.ul. 239, kč.br. 282/8, k.o. 333123 Negovec, </w:t>
      </w:r>
      <w:r>
        <w:rPr>
          <w:rFonts w:eastAsiaTheme="minorHAnsi"/>
          <w:sz w:val="24"/>
          <w:szCs w:val="24"/>
          <w:lang w:eastAsia="en-US"/>
        </w:rPr>
        <w:t xml:space="preserve"> </w:t>
      </w:r>
      <w:r w:rsidRPr="00F57B9A">
        <w:rPr>
          <w:rFonts w:eastAsiaTheme="minorHAnsi"/>
          <w:sz w:val="24"/>
          <w:szCs w:val="24"/>
          <w:lang w:eastAsia="en-US"/>
        </w:rPr>
        <w:t>zk.ul. 239, kč.br. 282/12, k.o. 333123 Negovec,</w:t>
      </w:r>
      <w:r>
        <w:rPr>
          <w:rFonts w:eastAsiaTheme="minorHAnsi"/>
          <w:sz w:val="24"/>
          <w:szCs w:val="24"/>
          <w:lang w:eastAsia="en-US"/>
        </w:rPr>
        <w:t xml:space="preserve"> </w:t>
      </w:r>
      <w:r w:rsidRPr="00F57B9A">
        <w:rPr>
          <w:rFonts w:eastAsiaTheme="minorHAnsi"/>
          <w:sz w:val="24"/>
          <w:szCs w:val="24"/>
          <w:lang w:eastAsia="en-US"/>
        </w:rPr>
        <w:t>zk.ul. 239, kč.br. 282/15, k.o. 333123 Negovec, zk.ul. 239, kč.br. 282/16, k.o. 333123 Negovec, zk.ul. 1461, kč.br. 342/9, k.o. 333298 Pirakovec, Oranica Široka Mekota u Dubovcu</w:t>
      </w:r>
      <w:r>
        <w:rPr>
          <w:rFonts w:eastAsiaTheme="minorHAnsi"/>
          <w:sz w:val="24"/>
          <w:szCs w:val="24"/>
          <w:lang w:eastAsia="en-US"/>
        </w:rPr>
        <w:t>.</w:t>
      </w:r>
    </w:p>
    <w:p w:rsidRDefault="000F498E" w:rsidP="004230D1" w:rsidR="000F498E" w:rsidRPr="00F106D1">
      <w:pPr>
        <w:overflowPunct/>
        <w:autoSpaceDE/>
        <w:autoSpaceDN/>
        <w:adjustRightInd/>
        <w:spacing w:lineRule="auto" w:line="276"/>
        <w:jc w:val="both"/>
        <w:textAlignment w:val="auto"/>
        <w:rPr>
          <w:rFonts w:eastAsiaTheme="minorHAnsi"/>
          <w:sz w:val="24"/>
          <w:szCs w:val="24"/>
          <w:lang w:eastAsia="en-US"/>
        </w:rPr>
      </w:pPr>
    </w:p>
    <w:p w:rsidRDefault="00564804" w:rsidP="00C425E1" w:rsidR="007E4DA2">
      <w:pPr>
        <w:numPr>
          <w:ilvl w:val="0"/>
          <w:numId w:val="9"/>
        </w:numPr>
        <w:overflowPunct/>
        <w:autoSpaceDE/>
        <w:autoSpaceDN/>
        <w:adjustRightInd/>
        <w:jc w:val="both"/>
        <w:textAlignment w:val="auto"/>
        <w:rPr>
          <w:sz w:val="24"/>
          <w:szCs w:val="24"/>
        </w:rPr>
      </w:pPr>
      <w:r w:rsidRPr="00634EB8">
        <w:rPr>
          <w:sz w:val="24"/>
          <w:szCs w:val="24"/>
        </w:rPr>
        <w:t>Rješenj</w:t>
      </w:r>
      <w:r w:rsidR="00B7280C" w:rsidRPr="00634EB8">
        <w:rPr>
          <w:sz w:val="24"/>
          <w:szCs w:val="24"/>
        </w:rPr>
        <w:t>e</w:t>
      </w:r>
      <w:r w:rsidRPr="00634EB8">
        <w:rPr>
          <w:sz w:val="24"/>
          <w:szCs w:val="24"/>
        </w:rPr>
        <w:t xml:space="preserve"> o otvaranju predstečajnoga postupka </w:t>
      </w:r>
      <w:r w:rsidR="00B7280C" w:rsidRPr="00634EB8">
        <w:rPr>
          <w:sz w:val="24"/>
          <w:szCs w:val="24"/>
        </w:rPr>
        <w:t xml:space="preserve">upisat će se u </w:t>
      </w:r>
      <w:r w:rsidRPr="00634EB8">
        <w:rPr>
          <w:sz w:val="24"/>
          <w:szCs w:val="24"/>
        </w:rPr>
        <w:t xml:space="preserve">evidenciji vozila </w:t>
      </w:r>
      <w:r w:rsidR="005E6160" w:rsidRPr="00634EB8">
        <w:rPr>
          <w:sz w:val="24"/>
          <w:szCs w:val="24"/>
        </w:rPr>
        <w:t xml:space="preserve">Ministarstva unutarnjih poslova u odnosu na </w:t>
      </w:r>
      <w:r w:rsidR="00590A67" w:rsidRPr="00634EB8">
        <w:rPr>
          <w:sz w:val="24"/>
          <w:szCs w:val="24"/>
        </w:rPr>
        <w:t xml:space="preserve">sva </w:t>
      </w:r>
      <w:r w:rsidR="00530806" w:rsidRPr="00634EB8">
        <w:rPr>
          <w:sz w:val="24"/>
          <w:szCs w:val="24"/>
        </w:rPr>
        <w:t xml:space="preserve">motorna </w:t>
      </w:r>
      <w:r w:rsidR="005E6160" w:rsidRPr="00634EB8">
        <w:rPr>
          <w:sz w:val="24"/>
          <w:szCs w:val="24"/>
        </w:rPr>
        <w:t xml:space="preserve">vozila </w:t>
      </w:r>
      <w:r w:rsidR="00634EB8">
        <w:rPr>
          <w:sz w:val="24"/>
          <w:szCs w:val="24"/>
        </w:rPr>
        <w:t xml:space="preserve">u odnosu na koja je </w:t>
      </w:r>
      <w:r w:rsidR="00F9311B" w:rsidRPr="00634EB8">
        <w:rPr>
          <w:sz w:val="24"/>
          <w:szCs w:val="24"/>
        </w:rPr>
        <w:t xml:space="preserve">dužnik </w:t>
      </w:r>
      <w:r w:rsidR="00C06775" w:rsidRPr="00634EB8">
        <w:rPr>
          <w:sz w:val="24"/>
          <w:szCs w:val="24"/>
        </w:rPr>
        <w:t>VIADUKT d.d., Zagreb, Kranjčevićeva 2, OIB: 74794390096</w:t>
      </w:r>
      <w:r w:rsidR="00926574" w:rsidRPr="00634EB8">
        <w:rPr>
          <w:sz w:val="24"/>
          <w:szCs w:val="24"/>
        </w:rPr>
        <w:t xml:space="preserve">, </w:t>
      </w:r>
      <w:r w:rsidR="00634EB8">
        <w:rPr>
          <w:sz w:val="24"/>
          <w:szCs w:val="24"/>
        </w:rPr>
        <w:t xml:space="preserve">upisan kao </w:t>
      </w:r>
      <w:r w:rsidR="00926574" w:rsidRPr="00634EB8">
        <w:rPr>
          <w:sz w:val="24"/>
          <w:szCs w:val="24"/>
        </w:rPr>
        <w:t>vlasnik, odnosno korisnik</w:t>
      </w:r>
      <w:r w:rsidR="00F9311B" w:rsidRPr="00634EB8">
        <w:rPr>
          <w:sz w:val="24"/>
          <w:szCs w:val="24"/>
        </w:rPr>
        <w:t>:</w:t>
      </w:r>
    </w:p>
    <w:p w:rsidRDefault="007E4DA2" w:rsidP="00D61CC0" w:rsidR="007E4DA2" w:rsidRPr="0040486D">
      <w:pPr>
        <w:ind w:left="1080"/>
        <w:jc w:val="both"/>
        <w:rPr>
          <w:sz w:val="24"/>
          <w:szCs w:val="24"/>
        </w:rPr>
      </w:pPr>
      <w:r>
        <w:rPr>
          <w:sz w:val="24"/>
          <w:szCs w:val="24"/>
        </w:rPr>
        <w:t xml:space="preserve">- osobno vozilo </w:t>
      </w:r>
      <w:r w:rsidRPr="006D3ADA">
        <w:rPr>
          <w:sz w:val="24"/>
          <w:szCs w:val="24"/>
        </w:rPr>
        <w:t xml:space="preserve">FIAT DOBLO 1.9 D SX, ZG 9402-AG, </w:t>
      </w:r>
      <w:r w:rsidRPr="0040486D">
        <w:rPr>
          <w:sz w:val="24"/>
          <w:szCs w:val="24"/>
        </w:rPr>
        <w:t>broj šasije ZFA22300025045573</w:t>
      </w:r>
    </w:p>
    <w:p w:rsidRDefault="007E4DA2" w:rsidP="00D61CC0" w:rsidR="007E4DA2" w:rsidRPr="0040486D">
      <w:pPr>
        <w:ind w:left="1080"/>
        <w:jc w:val="both"/>
        <w:rPr>
          <w:sz w:val="24"/>
          <w:szCs w:val="24"/>
        </w:rPr>
      </w:pPr>
      <w:r w:rsidRPr="0040486D">
        <w:rPr>
          <w:sz w:val="24"/>
          <w:szCs w:val="24"/>
        </w:rPr>
        <w:t>- osobno vozilo FIAT DOBLO 1.9 JTD ELX, REG. OZNAKA ZG 2154-AS, broj šasije ZFA22300005218775</w:t>
      </w:r>
    </w:p>
    <w:p w:rsidRDefault="007E4DA2" w:rsidP="00D61CC0" w:rsidR="007E4DA2" w:rsidRPr="0040486D">
      <w:pPr>
        <w:ind w:left="1080"/>
        <w:jc w:val="both"/>
        <w:rPr>
          <w:sz w:val="24"/>
          <w:szCs w:val="24"/>
        </w:rPr>
      </w:pPr>
      <w:r w:rsidRPr="0040486D">
        <w:rPr>
          <w:sz w:val="24"/>
          <w:szCs w:val="24"/>
        </w:rPr>
        <w:t>- osobno vozilo OPEL ASTRA 1.7DTH, REG. OZNAKA ZG 6401-BI, broj šasije WOLOAHL4865037820</w:t>
      </w:r>
    </w:p>
    <w:p w:rsidRDefault="007E4DA2" w:rsidP="00D61CC0" w:rsidR="007E4DA2" w:rsidRPr="0040486D">
      <w:pPr>
        <w:ind w:left="1080"/>
        <w:jc w:val="both"/>
        <w:rPr>
          <w:sz w:val="24"/>
          <w:szCs w:val="24"/>
        </w:rPr>
      </w:pPr>
      <w:r w:rsidRPr="0040486D">
        <w:rPr>
          <w:sz w:val="24"/>
          <w:szCs w:val="24"/>
        </w:rPr>
        <w:t>- osobno vozilo OPEL CORSA 1.7DTH, REG. OZNAKA ZG 6407-BI, broj šasije WOLOXCF6866018734</w:t>
      </w:r>
    </w:p>
    <w:p w:rsidRDefault="007E4DA2" w:rsidP="00D61CC0" w:rsidR="007E4DA2" w:rsidRPr="0040486D">
      <w:pPr>
        <w:ind w:left="1080"/>
        <w:jc w:val="both"/>
        <w:rPr>
          <w:sz w:val="24"/>
          <w:szCs w:val="24"/>
        </w:rPr>
      </w:pPr>
      <w:r w:rsidRPr="0040486D">
        <w:rPr>
          <w:sz w:val="24"/>
          <w:szCs w:val="24"/>
        </w:rPr>
        <w:t>- osobno vozilo TOYOTA COROLLA 1.4 D-4D, REG. OZNAKA ZG 4745-DC, broj šasije SB1KC28E30F051327</w:t>
      </w:r>
    </w:p>
    <w:p w:rsidRDefault="007E4DA2" w:rsidP="00D61CC0" w:rsidR="007E4DA2" w:rsidRPr="0040486D">
      <w:pPr>
        <w:ind w:left="1080"/>
        <w:jc w:val="both"/>
        <w:rPr>
          <w:sz w:val="24"/>
          <w:szCs w:val="24"/>
        </w:rPr>
      </w:pPr>
      <w:r w:rsidRPr="0040486D">
        <w:rPr>
          <w:sz w:val="24"/>
          <w:szCs w:val="24"/>
        </w:rPr>
        <w:t>- osobno vozilo VOLKSWAGEN CADDY KOMBI 1.9TDI, REG. OZNAKA ZG 1271-DJ, broj šasije WV2ZZZ2KZ8X023225</w:t>
      </w:r>
    </w:p>
    <w:p w:rsidRDefault="007E4DA2" w:rsidP="00D61CC0" w:rsidR="007E4DA2" w:rsidRPr="0040486D">
      <w:pPr>
        <w:ind w:left="1080"/>
        <w:jc w:val="both"/>
        <w:rPr>
          <w:sz w:val="24"/>
          <w:szCs w:val="24"/>
        </w:rPr>
      </w:pPr>
      <w:r w:rsidRPr="0040486D">
        <w:rPr>
          <w:sz w:val="24"/>
          <w:szCs w:val="24"/>
        </w:rPr>
        <w:t>- osobno vozilo VOLKSWAGEN CADDY KOMBI 1.9TDI, REG. OZNAKA ZG 7430-DK, broj šasije WV2ZZZ2KZ8X053968</w:t>
      </w:r>
    </w:p>
    <w:p w:rsidRDefault="007E4DA2" w:rsidP="00D61CC0" w:rsidR="007E4DA2" w:rsidRPr="0040486D">
      <w:pPr>
        <w:ind w:left="1080"/>
        <w:jc w:val="both"/>
        <w:rPr>
          <w:sz w:val="24"/>
          <w:szCs w:val="24"/>
        </w:rPr>
      </w:pPr>
      <w:r w:rsidRPr="0040486D">
        <w:rPr>
          <w:sz w:val="24"/>
          <w:szCs w:val="24"/>
        </w:rPr>
        <w:t>- osobno vozilo VOLKSWAGEN CADDY KOMBI 1.9TDI, REG. OZNAKA ZG 4721-DN, broj šasije WV2ZZZ2KZ8X102017</w:t>
      </w:r>
    </w:p>
    <w:p w:rsidRDefault="007E4DA2" w:rsidP="00D61CC0" w:rsidR="007E4DA2" w:rsidRPr="0040486D">
      <w:pPr>
        <w:ind w:left="1080"/>
        <w:jc w:val="both"/>
        <w:rPr>
          <w:sz w:val="24"/>
          <w:szCs w:val="24"/>
        </w:rPr>
      </w:pPr>
      <w:r w:rsidRPr="0040486D">
        <w:rPr>
          <w:sz w:val="24"/>
          <w:szCs w:val="24"/>
        </w:rPr>
        <w:t>- osobno vozilo VOLKSWAGEN CADDY KOMBI 1.9TDI, REG. OZNAKA ZG 4722-DN, broj šasije WV2ZZZ2KZ8X102027</w:t>
      </w:r>
    </w:p>
    <w:p w:rsidRDefault="007E4DA2" w:rsidP="00D61CC0" w:rsidR="007E4DA2" w:rsidRPr="0040486D">
      <w:pPr>
        <w:ind w:left="1080"/>
        <w:jc w:val="both"/>
        <w:rPr>
          <w:sz w:val="24"/>
          <w:szCs w:val="24"/>
        </w:rPr>
      </w:pPr>
      <w:r w:rsidRPr="0040486D">
        <w:rPr>
          <w:sz w:val="24"/>
          <w:szCs w:val="24"/>
        </w:rPr>
        <w:t>- osobno vozilo VOLKSWAGEN CADDY KOMBI 1.9TDI, REG. OZNAKA ZG 5234-DR, broj šasije WV2ZZZ2KZ9X004021</w:t>
      </w:r>
    </w:p>
    <w:p w:rsidRDefault="007E4DA2" w:rsidP="00D61CC0" w:rsidR="007E4DA2" w:rsidRPr="0040486D">
      <w:pPr>
        <w:ind w:left="1080"/>
        <w:jc w:val="both"/>
        <w:rPr>
          <w:sz w:val="24"/>
          <w:szCs w:val="24"/>
        </w:rPr>
      </w:pPr>
      <w:r w:rsidRPr="0040486D">
        <w:rPr>
          <w:sz w:val="24"/>
          <w:szCs w:val="24"/>
        </w:rPr>
        <w:t>- osobno vozilo VOLKSWAGEN POLO 1.6 TDI, REG. OZNAKA ZG 4786-EJ, broj šasije WVWZZZ6RZBY196554</w:t>
      </w:r>
    </w:p>
    <w:p w:rsidRDefault="007E4DA2" w:rsidP="00D61CC0" w:rsidR="007E4DA2" w:rsidRPr="0040486D">
      <w:pPr>
        <w:ind w:left="1080"/>
        <w:jc w:val="both"/>
        <w:rPr>
          <w:sz w:val="24"/>
          <w:szCs w:val="24"/>
        </w:rPr>
      </w:pPr>
      <w:r w:rsidRPr="0040486D">
        <w:rPr>
          <w:sz w:val="24"/>
          <w:szCs w:val="24"/>
        </w:rPr>
        <w:t>- osobno vozilo MAZDA 3 1.5 CHALLENGE, REG. OZNAKA ZG 8087-FI, broj šasije JMZBM525611163568 (leasing – Erste &amp; Steiermärkische S-Leasing d.o.o.)</w:t>
      </w:r>
    </w:p>
    <w:p w:rsidRDefault="007E4DA2" w:rsidP="00D61CC0" w:rsidR="007E4DA2" w:rsidRPr="0040486D">
      <w:pPr>
        <w:ind w:left="1080"/>
        <w:jc w:val="both"/>
        <w:rPr>
          <w:sz w:val="24"/>
          <w:szCs w:val="24"/>
        </w:rPr>
      </w:pPr>
      <w:r w:rsidRPr="0040486D">
        <w:rPr>
          <w:sz w:val="24"/>
          <w:szCs w:val="24"/>
        </w:rPr>
        <w:t>- osobno vozilo SUBARU OUTBACK 2.0 D 6MT, REG. OZNAKA ZG 9877-FF, broj šasije JF1BRDLZ4EG250411 (leasing – Erste &amp; Steiermärkische S-Leasing d.o.o.)</w:t>
      </w:r>
    </w:p>
    <w:p w:rsidRDefault="007E4DA2" w:rsidP="00D61CC0" w:rsidR="007E4DA2" w:rsidRPr="0040486D">
      <w:pPr>
        <w:ind w:left="1080"/>
        <w:jc w:val="both"/>
        <w:rPr>
          <w:sz w:val="24"/>
          <w:szCs w:val="24"/>
        </w:rPr>
      </w:pPr>
      <w:r w:rsidRPr="0040486D">
        <w:rPr>
          <w:sz w:val="24"/>
          <w:szCs w:val="24"/>
        </w:rPr>
        <w:t>- osobno vozilo SUBARU XV 2.0I-ES AWD CVT, REG. OZNAKA ZG 8615-FG, broj šasije JF1GP7LC5EG202615 (leasing – Erste &amp; Steiermärkische S-Leasing d.o.o.)</w:t>
      </w:r>
    </w:p>
    <w:p w:rsidRDefault="007E4DA2" w:rsidP="00D61CC0" w:rsidR="007E4DA2" w:rsidRPr="0040486D">
      <w:pPr>
        <w:ind w:left="1080"/>
        <w:jc w:val="both"/>
        <w:rPr>
          <w:sz w:val="24"/>
          <w:szCs w:val="24"/>
        </w:rPr>
      </w:pPr>
      <w:r w:rsidRPr="0040486D">
        <w:rPr>
          <w:sz w:val="24"/>
          <w:szCs w:val="24"/>
        </w:rPr>
        <w:lastRenderedPageBreak/>
        <w:t>- osobno vozilo SUBARU XV 2.0 D AWD MT FREE, REG. OZNAKA ZG 9624-FH, broj šasije JF1GPDLZ3EG204867 (leasing – Erste &amp; Steiermärkische S-Leasing d.o.o.)</w:t>
      </w:r>
    </w:p>
    <w:p w:rsidRDefault="007E4DA2" w:rsidP="00D61CC0" w:rsidR="007E4DA2" w:rsidRPr="0040486D">
      <w:pPr>
        <w:ind w:left="1080"/>
        <w:jc w:val="both"/>
        <w:rPr>
          <w:sz w:val="24"/>
          <w:szCs w:val="24"/>
        </w:rPr>
      </w:pPr>
      <w:r w:rsidRPr="0040486D">
        <w:rPr>
          <w:sz w:val="24"/>
          <w:szCs w:val="24"/>
        </w:rPr>
        <w:t>- osobno vozilo VOLKSWAGEN PASSAT 2.0 TDI, REG. OZNAKA ZG 1753-DH, broj šasije WVWZZZ3CZ7P160149</w:t>
      </w:r>
    </w:p>
    <w:p w:rsidRDefault="007E4DA2" w:rsidP="00D61CC0" w:rsidR="007E4DA2" w:rsidRPr="0040486D">
      <w:pPr>
        <w:ind w:left="1080"/>
        <w:jc w:val="both"/>
        <w:rPr>
          <w:sz w:val="24"/>
          <w:szCs w:val="24"/>
        </w:rPr>
      </w:pPr>
      <w:r w:rsidRPr="0040486D">
        <w:rPr>
          <w:sz w:val="24"/>
          <w:szCs w:val="24"/>
        </w:rPr>
        <w:t>- osobno vozilo TOYOTA AVENSIS 2.0 D-4 LUNA, REG. OZNAKA ZG 140-C, broj šasije SB1BJ56L80E101413</w:t>
      </w:r>
    </w:p>
    <w:p w:rsidRDefault="007E4DA2" w:rsidP="00D61CC0" w:rsidR="007E4DA2" w:rsidRPr="0040486D">
      <w:pPr>
        <w:ind w:left="1080"/>
        <w:jc w:val="both"/>
        <w:rPr>
          <w:sz w:val="24"/>
          <w:szCs w:val="24"/>
        </w:rPr>
      </w:pPr>
      <w:r w:rsidRPr="0040486D">
        <w:rPr>
          <w:sz w:val="24"/>
          <w:szCs w:val="24"/>
        </w:rPr>
        <w:t>- vozilo spec. FURGON FIAT SCUDO 1.9 D, REG. OZNAKA ZG 2931-FB, broj šasije ZFA22000012370213</w:t>
      </w:r>
    </w:p>
    <w:p w:rsidRDefault="007E4DA2" w:rsidP="00D61CC0" w:rsidR="007E4DA2" w:rsidRPr="0040486D">
      <w:pPr>
        <w:ind w:left="1080"/>
        <w:jc w:val="both"/>
        <w:rPr>
          <w:sz w:val="24"/>
          <w:szCs w:val="24"/>
        </w:rPr>
      </w:pPr>
      <w:r w:rsidRPr="0040486D">
        <w:rPr>
          <w:sz w:val="24"/>
          <w:szCs w:val="24"/>
        </w:rPr>
        <w:t>- vozilo teretno VOLKSWAGEN CADDY FURGON 2.0 SDI, REG. OZNAKA ZG 7129-BH, broj šasije WV1ZZZ2KZ5X109138</w:t>
      </w:r>
    </w:p>
    <w:p w:rsidRDefault="007E4DA2" w:rsidP="00D61CC0" w:rsidR="007E4DA2" w:rsidRPr="0040486D">
      <w:pPr>
        <w:ind w:left="1080"/>
        <w:jc w:val="both"/>
        <w:rPr>
          <w:sz w:val="24"/>
          <w:szCs w:val="24"/>
        </w:rPr>
      </w:pPr>
      <w:r w:rsidRPr="0040486D">
        <w:rPr>
          <w:sz w:val="24"/>
          <w:szCs w:val="24"/>
        </w:rPr>
        <w:t>- vozilo furgon VOLKSWAGEN CADDY FURGON 1.9 TD, REG. OZNAKA ZG 6469-DR, broj šasije WV1ZZZ2KZ8X155002</w:t>
      </w:r>
    </w:p>
    <w:p w:rsidRDefault="007E4DA2" w:rsidP="00D61CC0" w:rsidR="007E4DA2" w:rsidRPr="0040486D">
      <w:pPr>
        <w:ind w:left="1080"/>
        <w:jc w:val="both"/>
        <w:rPr>
          <w:sz w:val="24"/>
          <w:szCs w:val="24"/>
        </w:rPr>
      </w:pPr>
      <w:r w:rsidRPr="0040486D">
        <w:rPr>
          <w:sz w:val="24"/>
          <w:szCs w:val="24"/>
        </w:rPr>
        <w:t>- vozilo terensko TOYOTA RAV4 2.2D-4D 5V ACT, REG. OZNAKA ZG 1272-DJ, broj šasije JTMBA33V305060856</w:t>
      </w:r>
    </w:p>
    <w:p w:rsidRDefault="007E4DA2" w:rsidP="00D61CC0" w:rsidR="007E4DA2" w:rsidRPr="0040486D">
      <w:pPr>
        <w:ind w:left="1080"/>
        <w:jc w:val="both"/>
        <w:rPr>
          <w:sz w:val="24"/>
          <w:szCs w:val="24"/>
        </w:rPr>
      </w:pPr>
      <w:r w:rsidRPr="0040486D">
        <w:rPr>
          <w:sz w:val="24"/>
          <w:szCs w:val="24"/>
        </w:rPr>
        <w:t>- vozilo terensko TOYOTA RAV4 2.2D-4D 4WD LTD, REG. OZNAKA ZG 7429-DK, broj šasije JTMBA31V206082117</w:t>
      </w:r>
    </w:p>
    <w:p w:rsidRDefault="007E4DA2" w:rsidP="00D61CC0" w:rsidR="007E4DA2" w:rsidRPr="0040486D">
      <w:pPr>
        <w:ind w:left="1080"/>
        <w:jc w:val="both"/>
        <w:rPr>
          <w:sz w:val="24"/>
          <w:szCs w:val="24"/>
        </w:rPr>
      </w:pPr>
      <w:r w:rsidRPr="0040486D">
        <w:rPr>
          <w:sz w:val="24"/>
          <w:szCs w:val="24"/>
        </w:rPr>
        <w:t>- vozilo terensko TOYOTA RAV4 2.0D-4D 4X2 LTD, REG. OZNAKA ZG 5391-FL, broj šasije JTMWHREVX0D028053</w:t>
      </w:r>
    </w:p>
    <w:p w:rsidRDefault="007E4DA2" w:rsidP="00D61CC0" w:rsidR="007E4DA2" w:rsidRPr="0040486D">
      <w:pPr>
        <w:ind w:left="1080"/>
        <w:jc w:val="both"/>
        <w:rPr>
          <w:sz w:val="24"/>
          <w:szCs w:val="24"/>
        </w:rPr>
      </w:pPr>
      <w:r w:rsidRPr="0040486D">
        <w:rPr>
          <w:sz w:val="24"/>
          <w:szCs w:val="24"/>
        </w:rPr>
        <w:t>- vozilo terensko MITSUBISHI OUTLANDER 2.2 D 4WD, REG. OZNAKA ZG 9426-FH, broj šasije JMBXLGF6WEZD02266 (leasing – Erste &amp; Steiermärkische S-Leasing d.o.o.)</w:t>
      </w:r>
    </w:p>
    <w:p w:rsidRDefault="007E4DA2" w:rsidP="00D61CC0" w:rsidR="007E4DA2" w:rsidRPr="0040486D">
      <w:pPr>
        <w:ind w:left="1080"/>
        <w:jc w:val="both"/>
        <w:rPr>
          <w:sz w:val="24"/>
          <w:szCs w:val="24"/>
        </w:rPr>
      </w:pPr>
      <w:r w:rsidRPr="0040486D">
        <w:rPr>
          <w:sz w:val="24"/>
          <w:szCs w:val="24"/>
        </w:rPr>
        <w:t>- vozilo put. kombi IVECO 30.8 C DAILY, REG. OZNAKA ZG 6415-ES, broj šasije ZCFC3060005122177</w:t>
      </w:r>
    </w:p>
    <w:p w:rsidRDefault="007E4DA2" w:rsidP="00D61CC0" w:rsidR="007E4DA2" w:rsidRPr="0040486D">
      <w:pPr>
        <w:ind w:left="1080"/>
        <w:jc w:val="both"/>
        <w:rPr>
          <w:sz w:val="24"/>
          <w:szCs w:val="24"/>
        </w:rPr>
      </w:pPr>
      <w:r w:rsidRPr="0040486D">
        <w:rPr>
          <w:sz w:val="24"/>
          <w:szCs w:val="24"/>
        </w:rPr>
        <w:t>- vozilo teretno N1 FIAT DOBLO COMBI 1,6 JTD, REG. OZNAKA ZG 7751-FI, broj šasije ZFA26300006174371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7752-FI, broj šasije ZFA26300006174402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7753-FI, broj šasije ZFA26300006174406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7754-FI, broj šasije ZFA26300006174486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7756-FI, broj šasije ZFA26300006174530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7757-FI, broj šasije ZFA26300006174575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7758-FI, broj šasije ZFA26300006174576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7760-FI, broj šasije ZFA26300006174618 (leasing – Erste &amp; Steiermärkische S-Leasing d.o.o.)</w:t>
      </w:r>
    </w:p>
    <w:p w:rsidRDefault="007E4DA2" w:rsidP="00D61CC0" w:rsidR="007E4DA2" w:rsidRPr="0040486D">
      <w:pPr>
        <w:ind w:left="1080"/>
        <w:jc w:val="both"/>
        <w:rPr>
          <w:sz w:val="24"/>
          <w:szCs w:val="24"/>
        </w:rPr>
      </w:pPr>
      <w:r w:rsidRPr="0040486D">
        <w:rPr>
          <w:sz w:val="24"/>
          <w:szCs w:val="24"/>
        </w:rPr>
        <w:lastRenderedPageBreak/>
        <w:t>- vozilo teretno N1 FIAT DOBLO COMBI 1,6 JTD, REG. OZNAKA ZG 7761-FI, broj šasije ZFA26300006175921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7763-FI, broj šasije ZFA2630000617599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7764-FI, broj šasije ZFA26300006176047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7765-FI, broj šasije ZFA26300006176066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7766-FI, broj šasije ZFA26300006176114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7767-FI, broj šasije ZFA26300006176576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7770-FI, broj šasije ZFA26300006176637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7771-FI, broj šasije ZFA26300006176660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7773-FI, broj šasije ZFA26300006179337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7774-FI, broj šasije ZFA26300006179357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7775-FI, broj šasije ZFA26300006179359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7778-FI, broj šasije ZFA26300006179419 (leasing – Erste &amp; Steiermärkische S-Leasing d.o.o.)</w:t>
      </w:r>
    </w:p>
    <w:p w:rsidRDefault="007E4DA2" w:rsidP="00D61CC0" w:rsidR="007E4DA2" w:rsidRPr="0040486D">
      <w:pPr>
        <w:ind w:left="1080"/>
        <w:jc w:val="both"/>
        <w:rPr>
          <w:sz w:val="24"/>
          <w:szCs w:val="24"/>
        </w:rPr>
      </w:pPr>
      <w:r w:rsidRPr="0040486D">
        <w:rPr>
          <w:sz w:val="24"/>
          <w:szCs w:val="24"/>
        </w:rPr>
        <w:t>- vozilo teretno N1 FIAT DOBLO COMBI 1,6 JTD, REG. OZNAKA ZG 7779-FI, broj šasije ZFA26300006179430 (leasing – Erste &amp; Steiermärkische S-Leasing d.o.o.)</w:t>
      </w:r>
    </w:p>
    <w:p w:rsidRDefault="007E4DA2" w:rsidP="00D61CC0" w:rsidR="007E4DA2" w:rsidRPr="0040486D">
      <w:pPr>
        <w:ind w:left="1080"/>
        <w:jc w:val="both"/>
        <w:rPr>
          <w:sz w:val="24"/>
          <w:szCs w:val="24"/>
        </w:rPr>
      </w:pPr>
      <w:r w:rsidRPr="0040486D">
        <w:rPr>
          <w:sz w:val="24"/>
          <w:szCs w:val="24"/>
        </w:rPr>
        <w:t>- vozilo teretno FURGON VOLKSWAGEN TRANSPORTER 1.9TDI,REG.OZNAKA ZG 4723-DN, broj šasije WV1ZZZ7HZ8H114314</w:t>
      </w:r>
    </w:p>
    <w:p w:rsidRDefault="007E4DA2" w:rsidP="00D61CC0" w:rsidR="007E4DA2" w:rsidRPr="0040486D">
      <w:pPr>
        <w:ind w:left="1080"/>
        <w:jc w:val="both"/>
        <w:rPr>
          <w:sz w:val="24"/>
          <w:szCs w:val="24"/>
        </w:rPr>
      </w:pPr>
      <w:r w:rsidRPr="0040486D">
        <w:rPr>
          <w:sz w:val="24"/>
          <w:szCs w:val="24"/>
        </w:rPr>
        <w:t xml:space="preserve">- vozilo teretno CESTAR IVECO DAILY 35.8 D, REG. OZNAKA ZG 4706-FD, broj šasije ZCFC3550105072994 </w:t>
      </w:r>
    </w:p>
    <w:p w:rsidRDefault="007E4DA2" w:rsidP="00D61CC0" w:rsidR="007E4DA2" w:rsidRPr="0040486D">
      <w:pPr>
        <w:ind w:left="1080"/>
        <w:jc w:val="both"/>
        <w:rPr>
          <w:sz w:val="24"/>
          <w:szCs w:val="24"/>
        </w:rPr>
      </w:pPr>
      <w:r w:rsidRPr="0040486D">
        <w:rPr>
          <w:sz w:val="24"/>
          <w:szCs w:val="24"/>
        </w:rPr>
        <w:t>- vozilo teretno CESTAR IVECO DAILY 35.8 D, REG. OZNAKA ZG 355-UF, broj šasije ZCFC3550105103473</w:t>
      </w:r>
    </w:p>
    <w:p w:rsidRDefault="007E4DA2" w:rsidP="00D61CC0" w:rsidR="007E4DA2" w:rsidRPr="0040486D">
      <w:pPr>
        <w:ind w:left="1080"/>
        <w:jc w:val="both"/>
        <w:rPr>
          <w:sz w:val="24"/>
          <w:szCs w:val="24"/>
        </w:rPr>
      </w:pPr>
      <w:r w:rsidRPr="0040486D">
        <w:rPr>
          <w:sz w:val="24"/>
          <w:szCs w:val="24"/>
        </w:rPr>
        <w:t>- vozilo teretno CESTAR IVECO DAILY 35.8 D, REG. OZNAKA ZG 6271-ES, broj šasije ZCFC3561005122575</w:t>
      </w:r>
    </w:p>
    <w:p w:rsidRDefault="007E4DA2" w:rsidP="00D61CC0" w:rsidR="007E4DA2" w:rsidRPr="0040486D">
      <w:pPr>
        <w:ind w:left="1080"/>
        <w:jc w:val="both"/>
        <w:rPr>
          <w:sz w:val="24"/>
          <w:szCs w:val="24"/>
        </w:rPr>
      </w:pPr>
      <w:r w:rsidRPr="0040486D">
        <w:rPr>
          <w:sz w:val="24"/>
          <w:szCs w:val="24"/>
        </w:rPr>
        <w:t>- vozilo teretno CESTAR IVECO DAILY 35.8 D, REG. OZNAKA ZG 2913-FB, broj šasije ZCFC3561005125411</w:t>
      </w:r>
    </w:p>
    <w:p w:rsidRDefault="007E4DA2" w:rsidP="00D61CC0" w:rsidR="007E4DA2" w:rsidRPr="0040486D">
      <w:pPr>
        <w:ind w:left="1080"/>
        <w:jc w:val="both"/>
        <w:rPr>
          <w:sz w:val="24"/>
          <w:szCs w:val="24"/>
        </w:rPr>
      </w:pPr>
      <w:r w:rsidRPr="0040486D">
        <w:rPr>
          <w:sz w:val="24"/>
          <w:szCs w:val="24"/>
        </w:rPr>
        <w:lastRenderedPageBreak/>
        <w:t>- vozilo teretno CESTAR  VECO DAILY 35.8 D, REG. OZNAKA ZG 7781-ED, broj šasije ZCFC3561005151082</w:t>
      </w:r>
    </w:p>
    <w:p w:rsidRDefault="007E4DA2" w:rsidP="00D61CC0" w:rsidR="007E4DA2" w:rsidRPr="0040486D">
      <w:pPr>
        <w:ind w:left="1080"/>
        <w:jc w:val="both"/>
        <w:rPr>
          <w:sz w:val="24"/>
          <w:szCs w:val="24"/>
        </w:rPr>
      </w:pPr>
      <w:r w:rsidRPr="0040486D">
        <w:rPr>
          <w:sz w:val="24"/>
          <w:szCs w:val="24"/>
        </w:rPr>
        <w:t>- vozilo teretno CESTAR IVECO DAILY 35.8 D, REG. OZNAKA ZG 7806-ET, broj šasije ZCFC3561005151080</w:t>
      </w:r>
    </w:p>
    <w:p w:rsidRDefault="007E4DA2" w:rsidP="00D61CC0" w:rsidR="007E4DA2" w:rsidRPr="0040486D">
      <w:pPr>
        <w:ind w:left="1080"/>
        <w:jc w:val="both"/>
        <w:rPr>
          <w:sz w:val="24"/>
          <w:szCs w:val="24"/>
        </w:rPr>
      </w:pPr>
      <w:r w:rsidRPr="0040486D">
        <w:rPr>
          <w:sz w:val="24"/>
          <w:szCs w:val="24"/>
        </w:rPr>
        <w:t>- vozilo teretno FURGON IVECO DAILY 35 S 12V, REG. OZNAKA ZG 4541-AU, broj šasije ZCFC3581005477088</w:t>
      </w:r>
      <w:r w:rsidRPr="0040486D">
        <w:rPr>
          <w:sz w:val="24"/>
          <w:szCs w:val="24"/>
        </w:rPr>
        <w:tab/>
      </w:r>
    </w:p>
    <w:p w:rsidRDefault="007E4DA2" w:rsidP="00D61CC0" w:rsidR="007E4DA2" w:rsidRPr="0040486D">
      <w:pPr>
        <w:ind w:left="1080"/>
        <w:jc w:val="both"/>
        <w:rPr>
          <w:sz w:val="24"/>
          <w:szCs w:val="24"/>
        </w:rPr>
      </w:pPr>
      <w:r w:rsidRPr="0040486D">
        <w:rPr>
          <w:sz w:val="24"/>
          <w:szCs w:val="24"/>
        </w:rPr>
        <w:t>- vozilo teretno CESTAR IVECO DAILY 35 C 12D, REG. OZNAKA ZG 7691-AU, broj šasije ZCFC3582005478052</w:t>
      </w:r>
      <w:r w:rsidRPr="0040486D">
        <w:rPr>
          <w:sz w:val="24"/>
          <w:szCs w:val="24"/>
        </w:rPr>
        <w:tab/>
      </w:r>
    </w:p>
    <w:p w:rsidRDefault="007E4DA2" w:rsidP="00D61CC0" w:rsidR="007E4DA2" w:rsidRPr="0040486D">
      <w:pPr>
        <w:ind w:left="1080"/>
        <w:jc w:val="both"/>
        <w:rPr>
          <w:sz w:val="24"/>
          <w:szCs w:val="24"/>
        </w:rPr>
      </w:pPr>
      <w:r w:rsidRPr="0040486D">
        <w:rPr>
          <w:sz w:val="24"/>
          <w:szCs w:val="24"/>
        </w:rPr>
        <w:t>- vozilo teretno CESTAR IVECO DAILY 35 C 12D, REG. OZNAKA ZG 7692-AU, broj šasije ZCFC3582005478053</w:t>
      </w:r>
      <w:r w:rsidRPr="0040486D">
        <w:rPr>
          <w:sz w:val="24"/>
          <w:szCs w:val="24"/>
        </w:rPr>
        <w:tab/>
      </w:r>
    </w:p>
    <w:p w:rsidRDefault="007E4DA2" w:rsidP="00D61CC0" w:rsidR="007E4DA2" w:rsidRPr="0040486D">
      <w:pPr>
        <w:ind w:left="1080"/>
        <w:jc w:val="both"/>
        <w:rPr>
          <w:sz w:val="24"/>
          <w:szCs w:val="24"/>
        </w:rPr>
      </w:pPr>
      <w:r w:rsidRPr="0040486D">
        <w:rPr>
          <w:sz w:val="24"/>
          <w:szCs w:val="24"/>
        </w:rPr>
        <w:t>- vozilo teretno CESTAR IVECO DAILY 35 C 12D, REG. OZNAKA ZG 7693-AU, broj šasije ZCFC3582005478054</w:t>
      </w:r>
    </w:p>
    <w:p w:rsidRDefault="007E4DA2" w:rsidP="00D61CC0" w:rsidR="007E4DA2" w:rsidRPr="0040486D">
      <w:pPr>
        <w:ind w:left="1080"/>
        <w:jc w:val="both"/>
        <w:rPr>
          <w:sz w:val="24"/>
          <w:szCs w:val="24"/>
        </w:rPr>
      </w:pPr>
      <w:r w:rsidRPr="0040486D">
        <w:rPr>
          <w:sz w:val="24"/>
          <w:szCs w:val="24"/>
        </w:rPr>
        <w:t>- vozilo teretno CESTAR IVECO DAILY 35 C 12D, REG. OZNAKA ZG 7694-AU, broj šasije ZCFC3582005478055</w:t>
      </w:r>
    </w:p>
    <w:p w:rsidRDefault="007E4DA2" w:rsidP="00D61CC0" w:rsidR="007E4DA2" w:rsidRPr="0040486D">
      <w:pPr>
        <w:ind w:left="1080"/>
        <w:jc w:val="both"/>
        <w:rPr>
          <w:sz w:val="24"/>
          <w:szCs w:val="24"/>
        </w:rPr>
      </w:pPr>
      <w:r w:rsidRPr="0040486D">
        <w:rPr>
          <w:sz w:val="24"/>
          <w:szCs w:val="24"/>
        </w:rPr>
        <w:t>- vozilo teretno CESTAR IVECO DAILY 35 C 12D</w:t>
      </w:r>
      <w:r w:rsidRPr="0040486D">
        <w:rPr>
          <w:sz w:val="24"/>
          <w:szCs w:val="24"/>
        </w:rPr>
        <w:tab/>
        <w:t xml:space="preserve">, REG. OZNAKA ZG 7695-AU, broj šasije ZCFC3582005478056 </w:t>
      </w:r>
    </w:p>
    <w:p w:rsidRDefault="007E4DA2" w:rsidP="00D61CC0" w:rsidR="007E4DA2" w:rsidRPr="0040486D">
      <w:pPr>
        <w:ind w:left="1080"/>
        <w:jc w:val="both"/>
        <w:rPr>
          <w:sz w:val="24"/>
          <w:szCs w:val="24"/>
        </w:rPr>
      </w:pPr>
      <w:r w:rsidRPr="0040486D">
        <w:rPr>
          <w:sz w:val="24"/>
          <w:szCs w:val="24"/>
        </w:rPr>
        <w:t>- vozilo teretno CESTAR IVECO DAILY 35 C 12D</w:t>
      </w:r>
      <w:r w:rsidRPr="0040486D">
        <w:rPr>
          <w:sz w:val="24"/>
          <w:szCs w:val="24"/>
        </w:rPr>
        <w:tab/>
        <w:t>, REG. OZNAKA ZG 5761-FB, broj šasije ZCFC3582005478057</w:t>
      </w:r>
    </w:p>
    <w:p w:rsidRDefault="007E4DA2" w:rsidP="00D61CC0" w:rsidR="007E4DA2" w:rsidRPr="0040486D">
      <w:pPr>
        <w:ind w:left="1080"/>
        <w:jc w:val="both"/>
        <w:rPr>
          <w:sz w:val="24"/>
          <w:szCs w:val="24"/>
        </w:rPr>
      </w:pPr>
      <w:r w:rsidRPr="0040486D">
        <w:rPr>
          <w:sz w:val="24"/>
          <w:szCs w:val="24"/>
        </w:rPr>
        <w:t>- vozilo teretno CESTAR IVECO DAILY 35 C 12D, REG. OZNAKA ZG 3281-DG, broj šasije ZCFC3582005478058</w:t>
      </w:r>
    </w:p>
    <w:p w:rsidRDefault="007E4DA2" w:rsidP="00D61CC0" w:rsidR="007E4DA2" w:rsidRPr="0040486D">
      <w:pPr>
        <w:ind w:left="1080"/>
        <w:jc w:val="both"/>
        <w:rPr>
          <w:sz w:val="24"/>
          <w:szCs w:val="24"/>
        </w:rPr>
      </w:pPr>
      <w:r w:rsidRPr="0040486D">
        <w:rPr>
          <w:sz w:val="24"/>
          <w:szCs w:val="24"/>
        </w:rPr>
        <w:t>- vozilo teretno CESTAR IVECO DAILY 35 C 12D</w:t>
      </w:r>
      <w:r w:rsidRPr="0040486D">
        <w:rPr>
          <w:sz w:val="24"/>
          <w:szCs w:val="24"/>
        </w:rPr>
        <w:tab/>
        <w:t>, REG. OZNAKA ZG 7698-AU, broj šasije ZCFC3582005478059</w:t>
      </w:r>
    </w:p>
    <w:p w:rsidRDefault="007E4DA2" w:rsidP="00D61CC0" w:rsidR="007E4DA2" w:rsidRPr="0040486D">
      <w:pPr>
        <w:ind w:left="1080"/>
        <w:jc w:val="both"/>
        <w:rPr>
          <w:sz w:val="24"/>
          <w:szCs w:val="24"/>
        </w:rPr>
      </w:pPr>
      <w:r w:rsidRPr="0040486D">
        <w:rPr>
          <w:sz w:val="24"/>
          <w:szCs w:val="24"/>
        </w:rPr>
        <w:t>- vozilo teretno FURGON IVECO DAILY 35 S 13V, REG. OZNAKA ZG 5921-BO, broj šasije ZCFC3590005513578</w:t>
      </w:r>
    </w:p>
    <w:p w:rsidRDefault="007E4DA2" w:rsidP="00D61CC0" w:rsidR="007E4DA2" w:rsidRPr="0040486D">
      <w:pPr>
        <w:ind w:left="1080"/>
        <w:jc w:val="both"/>
        <w:rPr>
          <w:sz w:val="24"/>
          <w:szCs w:val="24"/>
        </w:rPr>
      </w:pPr>
      <w:r w:rsidRPr="0040486D">
        <w:rPr>
          <w:sz w:val="24"/>
          <w:szCs w:val="24"/>
        </w:rPr>
        <w:t>- vozilo teretno CESTAR IVECO DAILY 35 C 13D, REG. OZNAKA ZG 5922-BO, broj šasije ZCFC3591005537881</w:t>
      </w:r>
    </w:p>
    <w:p w:rsidRDefault="007E4DA2" w:rsidP="00D61CC0" w:rsidR="007E4DA2" w:rsidRPr="0040486D">
      <w:pPr>
        <w:ind w:left="1080"/>
        <w:jc w:val="both"/>
        <w:rPr>
          <w:sz w:val="24"/>
          <w:szCs w:val="24"/>
        </w:rPr>
      </w:pPr>
      <w:r w:rsidRPr="0040486D">
        <w:rPr>
          <w:sz w:val="24"/>
          <w:szCs w:val="24"/>
        </w:rPr>
        <w:t>- vozilo teretno CESTAR IVECO DAILY 35 C 13D, REG.. OZNAKA ZG 5923-BO, broj šasije ZCFC3591005607104</w:t>
      </w:r>
    </w:p>
    <w:p w:rsidRDefault="007E4DA2" w:rsidP="00D61CC0" w:rsidR="007E4DA2" w:rsidRPr="0040486D">
      <w:pPr>
        <w:ind w:left="1080"/>
        <w:jc w:val="both"/>
        <w:rPr>
          <w:sz w:val="24"/>
          <w:szCs w:val="24"/>
        </w:rPr>
      </w:pPr>
      <w:r w:rsidRPr="0040486D">
        <w:rPr>
          <w:sz w:val="24"/>
          <w:szCs w:val="24"/>
        </w:rPr>
        <w:t>- vozilo teretno CESTAR IVECO DAILY 35 C 13D, REG. OZNAKA ZG 3549-DI, broj šasije ZCFC35A8005631351</w:t>
      </w:r>
    </w:p>
    <w:p w:rsidRDefault="007E4DA2" w:rsidP="00D61CC0" w:rsidR="007E4DA2" w:rsidRPr="0040486D">
      <w:pPr>
        <w:ind w:left="1080"/>
        <w:jc w:val="both"/>
        <w:rPr>
          <w:sz w:val="24"/>
          <w:szCs w:val="24"/>
        </w:rPr>
      </w:pPr>
      <w:r w:rsidRPr="0040486D">
        <w:rPr>
          <w:sz w:val="24"/>
          <w:szCs w:val="24"/>
        </w:rPr>
        <w:t>- vozilo teretno CESTAR IVECO DAILY 35 C 13D, REG. OZNAKA ZG 9047-FC, broj šasije ZCFC35A8005640697</w:t>
      </w:r>
    </w:p>
    <w:p w:rsidRDefault="007E4DA2" w:rsidP="00D61CC0" w:rsidR="007E4DA2" w:rsidRPr="0040486D">
      <w:pPr>
        <w:ind w:left="1080"/>
        <w:jc w:val="both"/>
        <w:rPr>
          <w:sz w:val="24"/>
          <w:szCs w:val="24"/>
        </w:rPr>
      </w:pPr>
      <w:r w:rsidRPr="0040486D">
        <w:rPr>
          <w:sz w:val="24"/>
          <w:szCs w:val="24"/>
        </w:rPr>
        <w:t>- vozilo teretno CESTAR IVECO DAILY 35 C 13D E5, REG. OZNAKA ZG 5211-FG, broj šasije</w:t>
      </w:r>
      <w:r w:rsidRPr="0040486D">
        <w:rPr>
          <w:sz w:val="24"/>
          <w:szCs w:val="24"/>
        </w:rPr>
        <w:tab/>
        <w:t>ZCFC3593005987885 (leasing – Erste &amp; Steiermärkische S-Leasing d.o.o.)</w:t>
      </w:r>
    </w:p>
    <w:p w:rsidRDefault="007E4DA2" w:rsidP="00D61CC0" w:rsidR="007E4DA2" w:rsidRPr="0040486D">
      <w:pPr>
        <w:ind w:left="1080"/>
        <w:jc w:val="both"/>
        <w:rPr>
          <w:sz w:val="24"/>
          <w:szCs w:val="24"/>
        </w:rPr>
      </w:pPr>
      <w:r w:rsidRPr="0040486D">
        <w:rPr>
          <w:sz w:val="24"/>
          <w:szCs w:val="24"/>
        </w:rPr>
        <w:t>- vozilo teretno CESTAR IVECO DAILY 35 C 13D E5, REG. OZNAKA ZG 5212-FG, broj šasije</w:t>
      </w:r>
      <w:r w:rsidRPr="0040486D">
        <w:rPr>
          <w:sz w:val="24"/>
          <w:szCs w:val="24"/>
        </w:rPr>
        <w:tab/>
        <w:t>ZCFC3593005988035 (leasing – Erste &amp; Steiermärkische S-Leasing d.o.o.)</w:t>
      </w:r>
    </w:p>
    <w:p w:rsidRDefault="007E4DA2" w:rsidP="00D61CC0" w:rsidR="007E4DA2" w:rsidRPr="0040486D">
      <w:pPr>
        <w:ind w:left="1080"/>
        <w:jc w:val="both"/>
        <w:rPr>
          <w:sz w:val="24"/>
          <w:szCs w:val="24"/>
        </w:rPr>
      </w:pPr>
      <w:r w:rsidRPr="0040486D">
        <w:rPr>
          <w:sz w:val="24"/>
          <w:szCs w:val="24"/>
        </w:rPr>
        <w:t>- vozilo teretno CESTAR IVECO DAILY 35 C 13D E5, REG. OZNAKA ZG 5213-FG, broj šasije</w:t>
      </w:r>
      <w:r w:rsidRPr="0040486D">
        <w:rPr>
          <w:sz w:val="24"/>
          <w:szCs w:val="24"/>
        </w:rPr>
        <w:tab/>
        <w:t>ZCFC3593005988036 (leasing – Erste &amp; Steiermärkische S-Leasing d.o.o.)</w:t>
      </w:r>
    </w:p>
    <w:p w:rsidRDefault="007E4DA2" w:rsidP="00D61CC0" w:rsidR="007E4DA2" w:rsidRPr="0040486D">
      <w:pPr>
        <w:ind w:left="1080"/>
        <w:jc w:val="both"/>
        <w:rPr>
          <w:sz w:val="24"/>
          <w:szCs w:val="24"/>
        </w:rPr>
      </w:pPr>
      <w:r w:rsidRPr="0040486D">
        <w:rPr>
          <w:sz w:val="24"/>
          <w:szCs w:val="24"/>
        </w:rPr>
        <w:t>- vozilo teretno CESTAR IVECO DAILY 35 C 13D E5, REG. OZNAKA ZG 5214-FG, broj šasije</w:t>
      </w:r>
      <w:r w:rsidRPr="0040486D">
        <w:rPr>
          <w:sz w:val="24"/>
          <w:szCs w:val="24"/>
        </w:rPr>
        <w:tab/>
        <w:t>ZCFC3593005988191 (leasing – Erste &amp; Steiermärkische S-Leasing d.o.o.)</w:t>
      </w:r>
    </w:p>
    <w:p w:rsidRDefault="007E4DA2" w:rsidP="00D61CC0" w:rsidR="007E4DA2" w:rsidRPr="0040486D">
      <w:pPr>
        <w:ind w:left="1080"/>
        <w:jc w:val="both"/>
        <w:rPr>
          <w:sz w:val="24"/>
          <w:szCs w:val="24"/>
        </w:rPr>
      </w:pPr>
      <w:r w:rsidRPr="0040486D">
        <w:rPr>
          <w:sz w:val="24"/>
          <w:szCs w:val="24"/>
        </w:rPr>
        <w:t>- vozilo teretno SANDUČAR</w:t>
      </w:r>
      <w:r w:rsidRPr="0040486D">
        <w:rPr>
          <w:sz w:val="24"/>
          <w:szCs w:val="24"/>
        </w:rPr>
        <w:tab/>
        <w:t>IVECO EUROCARGO 150 E 18, REG. OZNAKA ZG 5258-G, broj šasije ZCFA1LD0002265311</w:t>
      </w:r>
    </w:p>
    <w:p w:rsidRDefault="007E4DA2" w:rsidP="00D61CC0" w:rsidR="007E4DA2" w:rsidRPr="0040486D">
      <w:pPr>
        <w:ind w:left="1080"/>
        <w:jc w:val="both"/>
        <w:rPr>
          <w:sz w:val="24"/>
          <w:szCs w:val="24"/>
        </w:rPr>
      </w:pPr>
      <w:r w:rsidRPr="0040486D">
        <w:rPr>
          <w:sz w:val="24"/>
          <w:szCs w:val="24"/>
        </w:rPr>
        <w:t>- vozilo teretno SANDUČAR</w:t>
      </w:r>
      <w:r w:rsidRPr="0040486D">
        <w:rPr>
          <w:sz w:val="24"/>
          <w:szCs w:val="24"/>
        </w:rPr>
        <w:tab/>
        <w:t>IVECO EUROCARGO 150 E 18, REG. OZNAKA ZG 2591-FH, broj šasije  ZCFA1LD0002265597</w:t>
      </w:r>
    </w:p>
    <w:p w:rsidRDefault="007E4DA2" w:rsidP="00D61CC0" w:rsidR="007E4DA2" w:rsidRPr="0040486D">
      <w:pPr>
        <w:ind w:left="1080"/>
        <w:jc w:val="both"/>
        <w:rPr>
          <w:sz w:val="24"/>
          <w:szCs w:val="24"/>
        </w:rPr>
      </w:pPr>
      <w:r w:rsidRPr="0040486D">
        <w:rPr>
          <w:sz w:val="24"/>
          <w:szCs w:val="24"/>
        </w:rPr>
        <w:t>- vozilo teretno SANDUČAR</w:t>
      </w:r>
      <w:r w:rsidRPr="0040486D">
        <w:rPr>
          <w:sz w:val="24"/>
          <w:szCs w:val="24"/>
        </w:rPr>
        <w:tab/>
        <w:t>IVECO EUROCARGO 150 E 18, REG. OZNAKA ZG 5264-EZ, broj šasije  ZCFA1LD0002266217</w:t>
      </w:r>
    </w:p>
    <w:p w:rsidRDefault="007E4DA2" w:rsidP="00D61CC0" w:rsidR="007E4DA2" w:rsidRPr="0040486D">
      <w:pPr>
        <w:ind w:left="1080"/>
        <w:jc w:val="both"/>
        <w:rPr>
          <w:sz w:val="24"/>
          <w:szCs w:val="24"/>
        </w:rPr>
      </w:pPr>
      <w:r w:rsidRPr="0040486D">
        <w:rPr>
          <w:sz w:val="24"/>
          <w:szCs w:val="24"/>
        </w:rPr>
        <w:lastRenderedPageBreak/>
        <w:t>- vozilo sandučar ZATVORENI MAN LE 10.220 4X4BB, REG. OZNAKA ZG 3997-BH, broj šasije WMAL27ZZ85Y154260</w:t>
      </w:r>
    </w:p>
    <w:p w:rsidRDefault="007E4DA2" w:rsidP="00D61CC0" w:rsidR="007E4DA2" w:rsidRPr="0040486D">
      <w:pPr>
        <w:ind w:left="1080"/>
        <w:jc w:val="both"/>
        <w:rPr>
          <w:sz w:val="24"/>
          <w:szCs w:val="24"/>
        </w:rPr>
      </w:pPr>
      <w:r w:rsidRPr="0040486D">
        <w:rPr>
          <w:sz w:val="24"/>
          <w:szCs w:val="24"/>
        </w:rPr>
        <w:t>- vozilo teretno SANDUČAR</w:t>
      </w:r>
      <w:r w:rsidRPr="0040486D">
        <w:rPr>
          <w:sz w:val="24"/>
          <w:szCs w:val="24"/>
        </w:rPr>
        <w:tab/>
        <w:t>MAN 19.373 FC, REG. OZNAKA ZG 762-UV, broj šasije</w:t>
      </w:r>
      <w:r w:rsidRPr="0040486D">
        <w:rPr>
          <w:sz w:val="24"/>
          <w:szCs w:val="24"/>
        </w:rPr>
        <w:tab/>
        <w:t>WMAT310280M216830</w:t>
      </w:r>
    </w:p>
    <w:p w:rsidRDefault="007E4DA2" w:rsidP="00D61CC0" w:rsidR="007E4DA2" w:rsidRPr="0040486D">
      <w:pPr>
        <w:ind w:left="1080"/>
        <w:jc w:val="both"/>
        <w:rPr>
          <w:sz w:val="24"/>
          <w:szCs w:val="24"/>
        </w:rPr>
      </w:pPr>
      <w:r w:rsidRPr="0040486D">
        <w:rPr>
          <w:sz w:val="24"/>
          <w:szCs w:val="24"/>
        </w:rPr>
        <w:t>- vozilo teretno SANDUČAR</w:t>
      </w:r>
      <w:r w:rsidRPr="0040486D">
        <w:rPr>
          <w:sz w:val="24"/>
          <w:szCs w:val="24"/>
        </w:rPr>
        <w:tab/>
        <w:t>MAN 26.414 FNLLW, REG. OZNAKA ZG 7699-AU, broj šasije WMAT37ZZZ1M314033</w:t>
      </w:r>
    </w:p>
    <w:p w:rsidRDefault="007E4DA2" w:rsidP="00D61CC0" w:rsidR="007E4DA2" w:rsidRPr="0040486D">
      <w:pPr>
        <w:ind w:left="1080"/>
        <w:jc w:val="both"/>
        <w:rPr>
          <w:sz w:val="24"/>
          <w:szCs w:val="24"/>
        </w:rPr>
      </w:pPr>
      <w:r w:rsidRPr="0040486D">
        <w:rPr>
          <w:sz w:val="24"/>
          <w:szCs w:val="24"/>
        </w:rPr>
        <w:t>- vozilo sandučar s kranom MAN TGA 26.430 6X4 BL, REG. OZNAKA ZG 5240-BK, broj šasije WMAH30ZZ56M441591</w:t>
      </w:r>
    </w:p>
    <w:p w:rsidRDefault="007E4DA2" w:rsidP="00D61CC0" w:rsidR="007E4DA2" w:rsidRPr="0040486D">
      <w:pPr>
        <w:ind w:left="1080"/>
        <w:jc w:val="both"/>
        <w:rPr>
          <w:sz w:val="24"/>
          <w:szCs w:val="24"/>
        </w:rPr>
      </w:pPr>
      <w:r w:rsidRPr="0040486D">
        <w:rPr>
          <w:sz w:val="24"/>
          <w:szCs w:val="24"/>
        </w:rPr>
        <w:t>- vozilo sandučar s kranom MAN 26.393 FNLLW 6X2-2, REG. OZNAKA ZG 2870-DZ, broj šasije WMAH21ZZ95M412103</w:t>
      </w:r>
    </w:p>
    <w:p w:rsidRDefault="007E4DA2" w:rsidP="00D61CC0" w:rsidR="007E4DA2" w:rsidRPr="0040486D">
      <w:pPr>
        <w:ind w:left="1080"/>
        <w:jc w:val="both"/>
        <w:rPr>
          <w:sz w:val="24"/>
          <w:szCs w:val="24"/>
        </w:rPr>
      </w:pPr>
      <w:r w:rsidRPr="0040486D">
        <w:rPr>
          <w:sz w:val="24"/>
          <w:szCs w:val="24"/>
        </w:rPr>
        <w:t>- vozilo sandučar s kranom MAN TGS 26.440 6X4 BL, REG. OZNAKA ZG 8161-FI, broj šasije WMA30SZZ0FM658433 (leasing – Erste &amp; Steiermärkische S-Leasing d.o.o.)</w:t>
      </w:r>
    </w:p>
    <w:p w:rsidRDefault="007E4DA2" w:rsidP="00D61CC0" w:rsidR="007E4DA2" w:rsidRPr="0040486D">
      <w:pPr>
        <w:ind w:left="1080"/>
        <w:jc w:val="both"/>
        <w:rPr>
          <w:sz w:val="24"/>
          <w:szCs w:val="24"/>
        </w:rPr>
      </w:pPr>
      <w:r w:rsidRPr="0040486D">
        <w:rPr>
          <w:sz w:val="24"/>
          <w:szCs w:val="24"/>
        </w:rPr>
        <w:t>- vozilo sandučar s kranom MAN TGS 26.440 6X4 BL, REG. OZNAKA ZG 4857-FI, broj šasije WMA30SZZXFM658388 (leasing – Erste &amp; Steiermärkische S-Leasing d.o.o.)</w:t>
      </w:r>
    </w:p>
    <w:p w:rsidRDefault="007E4DA2" w:rsidP="00F34CF7" w:rsidR="007E4DA2" w:rsidRPr="0040486D">
      <w:pPr>
        <w:ind w:left="1080"/>
        <w:jc w:val="both"/>
        <w:rPr>
          <w:sz w:val="24"/>
          <w:szCs w:val="24"/>
        </w:rPr>
      </w:pPr>
      <w:r w:rsidRPr="0040486D">
        <w:rPr>
          <w:sz w:val="24"/>
          <w:szCs w:val="24"/>
        </w:rPr>
        <w:t>- vozilo kiper MAN 10.163 LAK, REG. OZNAKA ZG 8756-FD, broj šasije WMAL260096G118010</w:t>
      </w:r>
    </w:p>
    <w:p w:rsidRDefault="007E4DA2" w:rsidP="00D61CC0" w:rsidR="007E4DA2" w:rsidRPr="0040486D">
      <w:pPr>
        <w:ind w:left="1080"/>
        <w:jc w:val="both"/>
        <w:rPr>
          <w:sz w:val="24"/>
          <w:szCs w:val="24"/>
        </w:rPr>
      </w:pPr>
      <w:r w:rsidRPr="0040486D">
        <w:rPr>
          <w:sz w:val="24"/>
          <w:szCs w:val="24"/>
        </w:rPr>
        <w:t>- vozilo kiper MAN 33.372 F09, REG. OZNAKA ZG 1514-EL, broj šasije WMAF096105M137217</w:t>
      </w:r>
    </w:p>
    <w:p w:rsidRDefault="007E4DA2" w:rsidP="00D61CC0" w:rsidR="007E4DA2" w:rsidRPr="0040486D">
      <w:pPr>
        <w:ind w:left="1080"/>
        <w:jc w:val="both"/>
        <w:rPr>
          <w:sz w:val="24"/>
          <w:szCs w:val="24"/>
        </w:rPr>
      </w:pPr>
      <w:r w:rsidRPr="0040486D">
        <w:rPr>
          <w:sz w:val="24"/>
          <w:szCs w:val="24"/>
        </w:rPr>
        <w:t>- vozilo kiper MAN 33.372 F09, REG. OZNAKA ZG 6935-GA, broj šasije  WMAF095041M128208</w:t>
      </w:r>
    </w:p>
    <w:p w:rsidRDefault="007E4DA2" w:rsidP="00D61CC0" w:rsidR="007E4DA2" w:rsidRPr="0040486D">
      <w:pPr>
        <w:ind w:left="1080"/>
        <w:jc w:val="both"/>
        <w:rPr>
          <w:sz w:val="24"/>
          <w:szCs w:val="24"/>
        </w:rPr>
      </w:pPr>
      <w:r w:rsidRPr="0040486D">
        <w:rPr>
          <w:sz w:val="24"/>
          <w:szCs w:val="24"/>
        </w:rPr>
        <w:t>- vozilo kiper MAN 33.372 F09, REG. OZNAKA ZG 1542-EL, broj šasije WMAF095042M128204</w:t>
      </w:r>
    </w:p>
    <w:p w:rsidRDefault="007E4DA2" w:rsidP="00F34CF7" w:rsidR="007E4DA2" w:rsidRPr="0040486D">
      <w:pPr>
        <w:ind w:left="1080"/>
        <w:jc w:val="both"/>
        <w:rPr>
          <w:sz w:val="24"/>
          <w:szCs w:val="24"/>
        </w:rPr>
      </w:pPr>
      <w:r w:rsidRPr="0040486D">
        <w:rPr>
          <w:sz w:val="24"/>
          <w:szCs w:val="24"/>
        </w:rPr>
        <w:t>- vozilo kiper MAN 33.372 F09, REG. OZNAKA ZG 2360-DV, broj šasije</w:t>
      </w:r>
      <w:r w:rsidR="00F34CF7">
        <w:rPr>
          <w:sz w:val="24"/>
          <w:szCs w:val="24"/>
        </w:rPr>
        <w:t xml:space="preserve"> </w:t>
      </w:r>
      <w:r w:rsidRPr="0040486D">
        <w:rPr>
          <w:sz w:val="24"/>
          <w:szCs w:val="24"/>
        </w:rPr>
        <w:t>WMAF094984M128021</w:t>
      </w:r>
    </w:p>
    <w:p w:rsidRDefault="007E4DA2" w:rsidP="00F34CF7" w:rsidR="007E4DA2" w:rsidRPr="0040486D">
      <w:pPr>
        <w:ind w:left="1080"/>
        <w:jc w:val="both"/>
        <w:rPr>
          <w:sz w:val="24"/>
          <w:szCs w:val="24"/>
        </w:rPr>
      </w:pPr>
      <w:r w:rsidRPr="0040486D">
        <w:rPr>
          <w:sz w:val="24"/>
          <w:szCs w:val="24"/>
        </w:rPr>
        <w:t>- vozilo kiper MAN 33.373 DFK, REG.OZNAKA ZG 1541-EL, broj šasije</w:t>
      </w:r>
      <w:r w:rsidR="00F34CF7">
        <w:rPr>
          <w:sz w:val="24"/>
          <w:szCs w:val="24"/>
        </w:rPr>
        <w:t xml:space="preserve"> </w:t>
      </w:r>
      <w:r w:rsidRPr="0040486D">
        <w:rPr>
          <w:sz w:val="24"/>
          <w:szCs w:val="24"/>
        </w:rPr>
        <w:t>WMAT480873M217645</w:t>
      </w:r>
    </w:p>
    <w:p w:rsidRDefault="007E4DA2" w:rsidP="00F34CF7" w:rsidR="007E4DA2" w:rsidRPr="0040486D">
      <w:pPr>
        <w:ind w:left="1080"/>
        <w:jc w:val="both"/>
        <w:rPr>
          <w:sz w:val="24"/>
          <w:szCs w:val="24"/>
        </w:rPr>
      </w:pPr>
      <w:r w:rsidRPr="0040486D">
        <w:rPr>
          <w:sz w:val="24"/>
          <w:szCs w:val="24"/>
        </w:rPr>
        <w:t>- vozilo kiper MAN 33.373 DFK, REG. OZNAKA ZG 3667-EJ, broj šasije WMAT480885M217743</w:t>
      </w:r>
    </w:p>
    <w:p w:rsidRDefault="007E4DA2" w:rsidP="00D61CC0" w:rsidR="007E4DA2" w:rsidRPr="0040486D">
      <w:pPr>
        <w:ind w:left="1080"/>
        <w:jc w:val="both"/>
        <w:rPr>
          <w:sz w:val="24"/>
          <w:szCs w:val="24"/>
        </w:rPr>
      </w:pPr>
      <w:r w:rsidRPr="0040486D">
        <w:rPr>
          <w:sz w:val="24"/>
          <w:szCs w:val="24"/>
        </w:rPr>
        <w:t>- vozilo kiper MAN 33.373 DFK , REG. OZNAKA ZG 2085-I, broj šasije WMAT480874M217648</w:t>
      </w:r>
    </w:p>
    <w:p w:rsidRDefault="007E4DA2" w:rsidP="00F34CF7" w:rsidR="007E4DA2" w:rsidRPr="0040486D">
      <w:pPr>
        <w:ind w:left="1080"/>
        <w:jc w:val="both"/>
        <w:rPr>
          <w:sz w:val="24"/>
          <w:szCs w:val="24"/>
        </w:rPr>
      </w:pPr>
      <w:r w:rsidRPr="0040486D">
        <w:rPr>
          <w:sz w:val="24"/>
          <w:szCs w:val="24"/>
        </w:rPr>
        <w:t>- vozilo kiper MAN 33.373 DFK, REG. OZNAKA ZG 5336-EE, broj šasije</w:t>
      </w:r>
      <w:r w:rsidR="00F34CF7">
        <w:rPr>
          <w:sz w:val="24"/>
          <w:szCs w:val="24"/>
        </w:rPr>
        <w:t xml:space="preserve"> </w:t>
      </w:r>
      <w:r w:rsidRPr="0040486D">
        <w:rPr>
          <w:sz w:val="24"/>
          <w:szCs w:val="24"/>
        </w:rPr>
        <w:t>WMAT480887M217750</w:t>
      </w:r>
    </w:p>
    <w:p w:rsidRDefault="007E4DA2" w:rsidP="00F34CF7" w:rsidR="007E4DA2" w:rsidRPr="0040486D">
      <w:pPr>
        <w:ind w:left="1080"/>
        <w:jc w:val="both"/>
        <w:rPr>
          <w:sz w:val="24"/>
          <w:szCs w:val="24"/>
        </w:rPr>
      </w:pPr>
      <w:r w:rsidRPr="0040486D">
        <w:rPr>
          <w:sz w:val="24"/>
          <w:szCs w:val="24"/>
        </w:rPr>
        <w:t>- vozilo kiper MAN 33.373 DFK, REG. OZNAKA ZG 9900-DJ, broj šasije WMAT480881M217726</w:t>
      </w:r>
    </w:p>
    <w:p w:rsidRDefault="007E4DA2" w:rsidP="00F34CF7" w:rsidR="007E4DA2" w:rsidRPr="0040486D">
      <w:pPr>
        <w:ind w:left="1080"/>
        <w:jc w:val="both"/>
        <w:rPr>
          <w:sz w:val="24"/>
          <w:szCs w:val="24"/>
        </w:rPr>
      </w:pPr>
      <w:r w:rsidRPr="0040486D">
        <w:rPr>
          <w:sz w:val="24"/>
          <w:szCs w:val="24"/>
        </w:rPr>
        <w:t>- vozilo kiper MAN 33.373 DFK, REG. OZNAKA ZG 6809-AP, broj šasije</w:t>
      </w:r>
      <w:r w:rsidR="00F34CF7">
        <w:rPr>
          <w:sz w:val="24"/>
          <w:szCs w:val="24"/>
        </w:rPr>
        <w:t xml:space="preserve"> </w:t>
      </w:r>
      <w:r w:rsidRPr="0040486D">
        <w:rPr>
          <w:sz w:val="24"/>
          <w:szCs w:val="24"/>
        </w:rPr>
        <w:t>WMAT480889M217758</w:t>
      </w:r>
    </w:p>
    <w:p w:rsidRDefault="007E4DA2" w:rsidP="00F34CF7" w:rsidR="007E4DA2" w:rsidRPr="0040486D">
      <w:pPr>
        <w:ind w:left="1080"/>
        <w:jc w:val="both"/>
        <w:rPr>
          <w:sz w:val="24"/>
          <w:szCs w:val="24"/>
        </w:rPr>
      </w:pPr>
      <w:r w:rsidRPr="0040486D">
        <w:rPr>
          <w:sz w:val="24"/>
          <w:szCs w:val="24"/>
        </w:rPr>
        <w:t>- vozilo kiper MAN 33.373 DFK, REG. OZNAKA ZG 3126-EZ, broj šasije</w:t>
      </w:r>
      <w:r w:rsidR="00F34CF7">
        <w:rPr>
          <w:sz w:val="24"/>
          <w:szCs w:val="24"/>
        </w:rPr>
        <w:t xml:space="preserve"> </w:t>
      </w:r>
      <w:r w:rsidRPr="0040486D">
        <w:rPr>
          <w:sz w:val="24"/>
          <w:szCs w:val="24"/>
        </w:rPr>
        <w:t>WMAT480888M217756</w:t>
      </w:r>
    </w:p>
    <w:p w:rsidRDefault="007E4DA2" w:rsidP="00F34CF7" w:rsidR="007E4DA2" w:rsidRPr="0040486D">
      <w:pPr>
        <w:ind w:left="1080"/>
        <w:jc w:val="both"/>
        <w:rPr>
          <w:sz w:val="24"/>
          <w:szCs w:val="24"/>
        </w:rPr>
      </w:pPr>
      <w:r w:rsidRPr="0040486D">
        <w:rPr>
          <w:sz w:val="24"/>
          <w:szCs w:val="24"/>
        </w:rPr>
        <w:t>- vozilo kiper MAN 33.373 DFK, REG. OZNAKA ZG 750-UV, broj šasije</w:t>
      </w:r>
      <w:r w:rsidR="00F34CF7">
        <w:rPr>
          <w:sz w:val="24"/>
          <w:szCs w:val="24"/>
        </w:rPr>
        <w:t xml:space="preserve"> </w:t>
      </w:r>
      <w:r w:rsidRPr="0040486D">
        <w:rPr>
          <w:sz w:val="24"/>
          <w:szCs w:val="24"/>
        </w:rPr>
        <w:t>WMAT480879M217664</w:t>
      </w:r>
    </w:p>
    <w:p w:rsidRDefault="007E4DA2" w:rsidP="00F34CF7" w:rsidR="007E4DA2" w:rsidRPr="0040486D">
      <w:pPr>
        <w:ind w:left="1080"/>
        <w:jc w:val="both"/>
        <w:rPr>
          <w:sz w:val="24"/>
          <w:szCs w:val="24"/>
        </w:rPr>
      </w:pPr>
      <w:r w:rsidRPr="0040486D">
        <w:rPr>
          <w:sz w:val="24"/>
          <w:szCs w:val="24"/>
        </w:rPr>
        <w:t>- vozilo kiper MAN 33.373 DFK, REG. OZNAKA ZG 1549-EL, broj šasije</w:t>
      </w:r>
      <w:r w:rsidR="00F34CF7">
        <w:rPr>
          <w:sz w:val="24"/>
          <w:szCs w:val="24"/>
        </w:rPr>
        <w:t xml:space="preserve"> </w:t>
      </w:r>
      <w:r w:rsidRPr="0040486D">
        <w:rPr>
          <w:sz w:val="24"/>
          <w:szCs w:val="24"/>
        </w:rPr>
        <w:t>WMAT480880M217723</w:t>
      </w:r>
    </w:p>
    <w:p w:rsidRDefault="007E4DA2" w:rsidP="00F34CF7" w:rsidR="007E4DA2" w:rsidRPr="0040486D">
      <w:pPr>
        <w:ind w:left="1080"/>
        <w:jc w:val="both"/>
        <w:rPr>
          <w:sz w:val="24"/>
          <w:szCs w:val="24"/>
        </w:rPr>
      </w:pPr>
      <w:r w:rsidRPr="0040486D">
        <w:rPr>
          <w:sz w:val="24"/>
          <w:szCs w:val="24"/>
        </w:rPr>
        <w:t>- vozilo kiper MAN 33.373 DFK, REG. OZNAKA ZG 9932-DJ, broj šasije</w:t>
      </w:r>
      <w:r w:rsidR="00F34CF7">
        <w:rPr>
          <w:sz w:val="24"/>
          <w:szCs w:val="24"/>
        </w:rPr>
        <w:t xml:space="preserve"> </w:t>
      </w:r>
      <w:r w:rsidRPr="0040486D">
        <w:rPr>
          <w:sz w:val="24"/>
          <w:szCs w:val="24"/>
        </w:rPr>
        <w:t>WMAT480872M217642</w:t>
      </w:r>
    </w:p>
    <w:p w:rsidRDefault="007E4DA2" w:rsidP="00F34CF7" w:rsidR="007E4DA2" w:rsidRPr="0040486D">
      <w:pPr>
        <w:ind w:left="1080"/>
        <w:jc w:val="both"/>
        <w:rPr>
          <w:sz w:val="24"/>
          <w:szCs w:val="24"/>
        </w:rPr>
      </w:pPr>
      <w:r w:rsidRPr="0040486D">
        <w:rPr>
          <w:sz w:val="24"/>
          <w:szCs w:val="24"/>
        </w:rPr>
        <w:t>- vozilo kiper MAN 33.373 DFK, REG. OZNAKA ZG 761-UV, broj šasije</w:t>
      </w:r>
      <w:r w:rsidR="00F34CF7">
        <w:rPr>
          <w:sz w:val="24"/>
          <w:szCs w:val="24"/>
        </w:rPr>
        <w:t xml:space="preserve"> </w:t>
      </w:r>
      <w:r w:rsidRPr="0040486D">
        <w:rPr>
          <w:sz w:val="24"/>
          <w:szCs w:val="24"/>
        </w:rPr>
        <w:t>WMAT480886M217747</w:t>
      </w:r>
    </w:p>
    <w:p w:rsidRDefault="007E4DA2" w:rsidP="00F34CF7" w:rsidR="007E4DA2" w:rsidRPr="0040486D">
      <w:pPr>
        <w:ind w:left="1080"/>
        <w:jc w:val="both"/>
        <w:rPr>
          <w:sz w:val="24"/>
          <w:szCs w:val="24"/>
        </w:rPr>
      </w:pPr>
      <w:r w:rsidRPr="0040486D">
        <w:rPr>
          <w:sz w:val="24"/>
          <w:szCs w:val="24"/>
        </w:rPr>
        <w:t>- vozilo kiper MAN 33.373 DFK, REG. OZNAKA ZG 6957-DO, broj šasije</w:t>
      </w:r>
      <w:r w:rsidR="00F34CF7">
        <w:rPr>
          <w:sz w:val="24"/>
          <w:szCs w:val="24"/>
        </w:rPr>
        <w:t xml:space="preserve"> </w:t>
      </w:r>
      <w:r w:rsidRPr="0040486D">
        <w:rPr>
          <w:sz w:val="24"/>
          <w:szCs w:val="24"/>
        </w:rPr>
        <w:t>WMAT480882M217729</w:t>
      </w:r>
    </w:p>
    <w:p w:rsidRDefault="007E4DA2" w:rsidP="00F34CF7" w:rsidR="007E4DA2" w:rsidRPr="0040486D">
      <w:pPr>
        <w:ind w:left="1080"/>
        <w:jc w:val="both"/>
        <w:rPr>
          <w:sz w:val="24"/>
          <w:szCs w:val="24"/>
        </w:rPr>
      </w:pPr>
      <w:r w:rsidRPr="0040486D">
        <w:rPr>
          <w:sz w:val="24"/>
          <w:szCs w:val="24"/>
        </w:rPr>
        <w:lastRenderedPageBreak/>
        <w:t>- vozilo kiper MAN 33.373 DFK, REG. OZNAKA ZG 6961-DO, broj šasije</w:t>
      </w:r>
      <w:r w:rsidR="00F34CF7">
        <w:rPr>
          <w:sz w:val="24"/>
          <w:szCs w:val="24"/>
        </w:rPr>
        <w:t xml:space="preserve"> </w:t>
      </w:r>
      <w:r w:rsidRPr="0040486D">
        <w:rPr>
          <w:sz w:val="24"/>
          <w:szCs w:val="24"/>
        </w:rPr>
        <w:t>WMAT480876M217654</w:t>
      </w:r>
    </w:p>
    <w:p w:rsidRDefault="007E4DA2" w:rsidP="00D61CC0" w:rsidR="007E4DA2" w:rsidRPr="0040486D">
      <w:pPr>
        <w:ind w:left="1080"/>
        <w:jc w:val="both"/>
        <w:rPr>
          <w:sz w:val="24"/>
          <w:szCs w:val="24"/>
        </w:rPr>
      </w:pPr>
      <w:r w:rsidRPr="0040486D">
        <w:rPr>
          <w:sz w:val="24"/>
          <w:szCs w:val="24"/>
        </w:rPr>
        <w:t>- vozilo kiper VOZILO KIPER MAN 33.373 DFK, REG. OZNAKA ZG 5339-EE, broj šasije WMAT480878M217660</w:t>
      </w:r>
    </w:p>
    <w:p w:rsidRDefault="007E4DA2" w:rsidP="00F34CF7" w:rsidR="007E4DA2" w:rsidRPr="0040486D">
      <w:pPr>
        <w:ind w:left="1080"/>
        <w:jc w:val="both"/>
        <w:rPr>
          <w:sz w:val="24"/>
          <w:szCs w:val="24"/>
        </w:rPr>
      </w:pPr>
      <w:r w:rsidRPr="0040486D">
        <w:rPr>
          <w:sz w:val="24"/>
          <w:szCs w:val="24"/>
        </w:rPr>
        <w:t>- vozilo kiper KIPER MAN 33.373 DFK, REG. OZNAKA ZG 3666-EJ, broj šasije</w:t>
      </w:r>
      <w:r w:rsidRPr="0040486D">
        <w:rPr>
          <w:sz w:val="24"/>
          <w:szCs w:val="24"/>
        </w:rPr>
        <w:tab/>
        <w:t>WMAT480877M217657</w:t>
      </w:r>
    </w:p>
    <w:p w:rsidRDefault="007E4DA2" w:rsidP="00F34CF7" w:rsidR="007E4DA2" w:rsidRPr="0040486D">
      <w:pPr>
        <w:ind w:left="1080"/>
        <w:jc w:val="both"/>
        <w:rPr>
          <w:sz w:val="24"/>
          <w:szCs w:val="24"/>
        </w:rPr>
      </w:pPr>
      <w:r w:rsidRPr="0040486D">
        <w:rPr>
          <w:sz w:val="24"/>
          <w:szCs w:val="24"/>
        </w:rPr>
        <w:t>- vozilo kiper MAN 33.373 DFK, REG. OZNAKA ZG 6956-DO, broj šasije</w:t>
      </w:r>
      <w:r w:rsidR="00F34CF7">
        <w:rPr>
          <w:sz w:val="24"/>
          <w:szCs w:val="24"/>
        </w:rPr>
        <w:t xml:space="preserve"> </w:t>
      </w:r>
      <w:r w:rsidRPr="0040486D">
        <w:rPr>
          <w:sz w:val="24"/>
          <w:szCs w:val="24"/>
        </w:rPr>
        <w:t>WMAT480871M217639</w:t>
      </w:r>
    </w:p>
    <w:p w:rsidRDefault="007E4DA2" w:rsidP="00F34CF7" w:rsidR="007E4DA2" w:rsidRPr="0040486D">
      <w:pPr>
        <w:ind w:left="1080"/>
        <w:jc w:val="both"/>
        <w:rPr>
          <w:sz w:val="24"/>
          <w:szCs w:val="24"/>
        </w:rPr>
      </w:pPr>
      <w:r w:rsidRPr="0040486D">
        <w:rPr>
          <w:sz w:val="24"/>
          <w:szCs w:val="24"/>
        </w:rPr>
        <w:t>- vozilo kiper MAN 33.373 DFK, REG. OZNAKA ZG 3144-EZ, broj šasije</w:t>
      </w:r>
      <w:r w:rsidR="00F34CF7">
        <w:rPr>
          <w:sz w:val="24"/>
          <w:szCs w:val="24"/>
        </w:rPr>
        <w:t xml:space="preserve"> </w:t>
      </w:r>
      <w:r w:rsidRPr="0040486D">
        <w:rPr>
          <w:sz w:val="24"/>
          <w:szCs w:val="24"/>
        </w:rPr>
        <w:t>WMAT480875M217651</w:t>
      </w:r>
    </w:p>
    <w:p w:rsidRDefault="007E4DA2" w:rsidP="00F34CF7" w:rsidR="007E4DA2" w:rsidRPr="0040486D">
      <w:pPr>
        <w:ind w:left="1080"/>
        <w:jc w:val="both"/>
        <w:rPr>
          <w:sz w:val="24"/>
          <w:szCs w:val="24"/>
        </w:rPr>
      </w:pPr>
      <w:r w:rsidRPr="0040486D">
        <w:rPr>
          <w:sz w:val="24"/>
          <w:szCs w:val="24"/>
        </w:rPr>
        <w:t>- vozilo kiper MAN 33.373 DFK, REG. OZNAKA ZG 1548-EL, broj šasije</w:t>
      </w:r>
      <w:r w:rsidR="00F34CF7">
        <w:rPr>
          <w:sz w:val="24"/>
          <w:szCs w:val="24"/>
        </w:rPr>
        <w:t xml:space="preserve"> </w:t>
      </w:r>
      <w:r w:rsidRPr="0040486D">
        <w:rPr>
          <w:sz w:val="24"/>
          <w:szCs w:val="24"/>
        </w:rPr>
        <w:t>WMAT480884M217741</w:t>
      </w:r>
    </w:p>
    <w:p w:rsidRDefault="007E4DA2" w:rsidP="00F34CF7" w:rsidR="007E4DA2" w:rsidRPr="0040486D">
      <w:pPr>
        <w:ind w:left="1080"/>
        <w:jc w:val="both"/>
        <w:rPr>
          <w:sz w:val="24"/>
          <w:szCs w:val="24"/>
        </w:rPr>
      </w:pPr>
      <w:r w:rsidRPr="0040486D">
        <w:rPr>
          <w:sz w:val="24"/>
          <w:szCs w:val="24"/>
        </w:rPr>
        <w:t>- vozilo kiper MAN 33.403 DFK, REG. OZNAKA ZG 7610-AT, broj šasije WMAT483111M251998</w:t>
      </w:r>
    </w:p>
    <w:p w:rsidRDefault="007E4DA2" w:rsidP="00F34CF7" w:rsidR="007E4DA2" w:rsidRPr="0040486D">
      <w:pPr>
        <w:ind w:left="1080"/>
        <w:jc w:val="both"/>
        <w:rPr>
          <w:sz w:val="24"/>
          <w:szCs w:val="24"/>
        </w:rPr>
      </w:pPr>
      <w:r w:rsidRPr="0040486D">
        <w:rPr>
          <w:sz w:val="24"/>
          <w:szCs w:val="24"/>
        </w:rPr>
        <w:t>- vozilo kiper MAN 33.403 DFK, REG</w:t>
      </w:r>
      <w:r w:rsidR="00F34CF7">
        <w:rPr>
          <w:sz w:val="24"/>
          <w:szCs w:val="24"/>
        </w:rPr>
        <w:t xml:space="preserve">. OZNAKA ZG 9001-E, broj šasije </w:t>
      </w:r>
      <w:r w:rsidRPr="0040486D">
        <w:rPr>
          <w:sz w:val="24"/>
          <w:szCs w:val="24"/>
        </w:rPr>
        <w:t>WMAT483112M251976</w:t>
      </w:r>
    </w:p>
    <w:p w:rsidRDefault="007E4DA2" w:rsidP="00F34CF7" w:rsidR="007E4DA2" w:rsidRPr="0040486D">
      <w:pPr>
        <w:ind w:left="1080"/>
        <w:jc w:val="both"/>
        <w:rPr>
          <w:sz w:val="24"/>
          <w:szCs w:val="24"/>
        </w:rPr>
      </w:pPr>
      <w:r w:rsidRPr="0040486D">
        <w:rPr>
          <w:sz w:val="24"/>
          <w:szCs w:val="24"/>
        </w:rPr>
        <w:t>- vozilo kiper MAN 33.403 DFK, REG. OZNAKA ZG 3669-EJ, broj šasije</w:t>
      </w:r>
      <w:r w:rsidR="00F34CF7">
        <w:rPr>
          <w:sz w:val="24"/>
          <w:szCs w:val="24"/>
        </w:rPr>
        <w:t xml:space="preserve"> </w:t>
      </w:r>
      <w:r w:rsidRPr="0040486D">
        <w:rPr>
          <w:sz w:val="24"/>
          <w:szCs w:val="24"/>
        </w:rPr>
        <w:t>WMAT483113M252047</w:t>
      </w:r>
    </w:p>
    <w:p w:rsidRDefault="007E4DA2" w:rsidP="00D61CC0" w:rsidR="007E4DA2" w:rsidRPr="0040486D">
      <w:pPr>
        <w:ind w:firstLine="567" w:left="513"/>
        <w:jc w:val="both"/>
        <w:rPr>
          <w:sz w:val="24"/>
          <w:szCs w:val="24"/>
        </w:rPr>
      </w:pPr>
      <w:r w:rsidRPr="0040486D">
        <w:rPr>
          <w:sz w:val="24"/>
          <w:szCs w:val="24"/>
        </w:rPr>
        <w:t xml:space="preserve">- vozilo kiper MAN 33.403 DFK, REG. OZNAKA ZG 9003-E, broj šasije </w:t>
      </w:r>
      <w:r w:rsidRPr="0040486D">
        <w:rPr>
          <w:sz w:val="24"/>
          <w:szCs w:val="24"/>
        </w:rPr>
        <w:tab/>
      </w:r>
      <w:r w:rsidR="00F34CF7">
        <w:rPr>
          <w:sz w:val="24"/>
          <w:szCs w:val="24"/>
        </w:rPr>
        <w:tab/>
      </w:r>
      <w:r w:rsidRPr="0040486D">
        <w:rPr>
          <w:sz w:val="24"/>
          <w:szCs w:val="24"/>
        </w:rPr>
        <w:t>WMAT483162M252034</w:t>
      </w:r>
    </w:p>
    <w:p w:rsidRDefault="007E4DA2" w:rsidP="00D61CC0" w:rsidR="007E4DA2" w:rsidRPr="0040486D">
      <w:pPr>
        <w:ind w:firstLine="567" w:left="513"/>
        <w:jc w:val="both"/>
        <w:rPr>
          <w:sz w:val="24"/>
          <w:szCs w:val="24"/>
        </w:rPr>
      </w:pPr>
      <w:r w:rsidRPr="0040486D">
        <w:rPr>
          <w:sz w:val="24"/>
          <w:szCs w:val="24"/>
        </w:rPr>
        <w:t xml:space="preserve">- vozilo kiper MAN 33.403 DFK, REG. OZNAKA ZG 9004-E, broj šasije </w:t>
      </w:r>
      <w:r w:rsidRPr="0040486D">
        <w:rPr>
          <w:sz w:val="24"/>
          <w:szCs w:val="24"/>
        </w:rPr>
        <w:tab/>
      </w:r>
      <w:r w:rsidR="00F34CF7">
        <w:rPr>
          <w:sz w:val="24"/>
          <w:szCs w:val="24"/>
        </w:rPr>
        <w:tab/>
      </w:r>
      <w:r w:rsidRPr="0040486D">
        <w:rPr>
          <w:sz w:val="24"/>
          <w:szCs w:val="24"/>
        </w:rPr>
        <w:t>WMAT483163M252028</w:t>
      </w:r>
    </w:p>
    <w:p w:rsidRDefault="007E4DA2" w:rsidP="00F34CF7" w:rsidR="007E4DA2" w:rsidRPr="0040486D">
      <w:pPr>
        <w:ind w:left="1080"/>
        <w:jc w:val="both"/>
        <w:rPr>
          <w:sz w:val="24"/>
          <w:szCs w:val="24"/>
        </w:rPr>
      </w:pPr>
      <w:r w:rsidRPr="0040486D">
        <w:rPr>
          <w:sz w:val="24"/>
          <w:szCs w:val="24"/>
        </w:rPr>
        <w:t>- vozilo kiper MAN 33.403 DFK, REG. OZNAKA ZG 9898-DJ, broj šasije</w:t>
      </w:r>
      <w:r w:rsidR="00F34CF7">
        <w:rPr>
          <w:sz w:val="24"/>
          <w:szCs w:val="24"/>
        </w:rPr>
        <w:t xml:space="preserve"> </w:t>
      </w:r>
      <w:r w:rsidRPr="0040486D">
        <w:rPr>
          <w:sz w:val="24"/>
          <w:szCs w:val="24"/>
        </w:rPr>
        <w:t>WMAT483274M252053</w:t>
      </w:r>
    </w:p>
    <w:p w:rsidRDefault="007E4DA2" w:rsidP="00D61CC0" w:rsidR="007E4DA2" w:rsidRPr="0040486D">
      <w:pPr>
        <w:ind w:firstLine="567" w:left="513"/>
        <w:jc w:val="both"/>
        <w:rPr>
          <w:sz w:val="24"/>
          <w:szCs w:val="24"/>
        </w:rPr>
      </w:pPr>
      <w:r w:rsidRPr="0040486D">
        <w:rPr>
          <w:sz w:val="24"/>
          <w:szCs w:val="24"/>
        </w:rPr>
        <w:t xml:space="preserve">- vozilo kiper MAN 33.403 DFK, REG. OZNAKA ZG 9006-E, broj šasije </w:t>
      </w:r>
      <w:r w:rsidRPr="0040486D">
        <w:rPr>
          <w:sz w:val="24"/>
          <w:szCs w:val="24"/>
        </w:rPr>
        <w:tab/>
      </w:r>
      <w:r w:rsidR="00EC6991">
        <w:rPr>
          <w:sz w:val="24"/>
          <w:szCs w:val="24"/>
        </w:rPr>
        <w:tab/>
      </w:r>
      <w:r w:rsidRPr="0040486D">
        <w:rPr>
          <w:sz w:val="24"/>
          <w:szCs w:val="24"/>
        </w:rPr>
        <w:t>WMAT483275M252086</w:t>
      </w:r>
    </w:p>
    <w:p w:rsidRDefault="007E4DA2" w:rsidP="00EC6991" w:rsidR="007E4DA2" w:rsidRPr="0040486D">
      <w:pPr>
        <w:ind w:left="1080"/>
        <w:jc w:val="both"/>
        <w:rPr>
          <w:sz w:val="24"/>
          <w:szCs w:val="24"/>
        </w:rPr>
      </w:pPr>
      <w:r w:rsidRPr="0040486D">
        <w:rPr>
          <w:sz w:val="24"/>
          <w:szCs w:val="24"/>
        </w:rPr>
        <w:t>- vozilo kiper MAN 33.403 DFK, REG. OZNAKA ZG 6965-DO, broj šasije</w:t>
      </w:r>
      <w:r w:rsidR="00EC6991">
        <w:rPr>
          <w:sz w:val="24"/>
          <w:szCs w:val="24"/>
        </w:rPr>
        <w:t xml:space="preserve"> </w:t>
      </w:r>
      <w:r w:rsidRPr="0040486D">
        <w:rPr>
          <w:sz w:val="24"/>
          <w:szCs w:val="24"/>
        </w:rPr>
        <w:t>WMAT483276M252072</w:t>
      </w:r>
    </w:p>
    <w:p w:rsidRDefault="007E4DA2" w:rsidP="00EC6991" w:rsidR="007E4DA2" w:rsidRPr="0040486D">
      <w:pPr>
        <w:ind w:left="1080"/>
        <w:jc w:val="both"/>
        <w:rPr>
          <w:sz w:val="24"/>
          <w:szCs w:val="24"/>
        </w:rPr>
      </w:pPr>
      <w:r w:rsidRPr="0040486D">
        <w:rPr>
          <w:sz w:val="24"/>
          <w:szCs w:val="24"/>
        </w:rPr>
        <w:t>- vozilo kiper MAN 33.403 DFK, REG. OZNAKA ZG 8201-DI, broj šasije</w:t>
      </w:r>
      <w:r w:rsidR="00EC6991">
        <w:rPr>
          <w:sz w:val="24"/>
          <w:szCs w:val="24"/>
        </w:rPr>
        <w:t xml:space="preserve"> </w:t>
      </w:r>
      <w:r w:rsidRPr="0040486D">
        <w:rPr>
          <w:sz w:val="24"/>
          <w:szCs w:val="24"/>
        </w:rPr>
        <w:t>WMAT483277M252092</w:t>
      </w:r>
    </w:p>
    <w:p w:rsidRDefault="007E4DA2" w:rsidP="00D61CC0" w:rsidR="007E4DA2" w:rsidRPr="0040486D">
      <w:pPr>
        <w:ind w:firstLine="567" w:left="513"/>
        <w:jc w:val="both"/>
        <w:rPr>
          <w:sz w:val="24"/>
          <w:szCs w:val="24"/>
        </w:rPr>
      </w:pPr>
      <w:r w:rsidRPr="0040486D">
        <w:rPr>
          <w:sz w:val="24"/>
          <w:szCs w:val="24"/>
        </w:rPr>
        <w:t xml:space="preserve">- vozilo kiper MAN 33.403 DFK, REG. OZNAKA ZG 9009-E, broj šasije </w:t>
      </w:r>
      <w:r w:rsidRPr="0040486D">
        <w:rPr>
          <w:sz w:val="24"/>
          <w:szCs w:val="24"/>
        </w:rPr>
        <w:tab/>
      </w:r>
      <w:r w:rsidR="00EC6991">
        <w:rPr>
          <w:sz w:val="24"/>
          <w:szCs w:val="24"/>
        </w:rPr>
        <w:tab/>
      </w:r>
      <w:r w:rsidRPr="0040486D">
        <w:rPr>
          <w:sz w:val="24"/>
          <w:szCs w:val="24"/>
        </w:rPr>
        <w:t>WMAT483278M252132</w:t>
      </w:r>
    </w:p>
    <w:p w:rsidRDefault="007E4DA2" w:rsidP="00D61CC0" w:rsidR="007E4DA2" w:rsidRPr="0040486D">
      <w:pPr>
        <w:ind w:left="1080"/>
        <w:jc w:val="both"/>
        <w:rPr>
          <w:sz w:val="24"/>
          <w:szCs w:val="24"/>
        </w:rPr>
      </w:pPr>
      <w:r w:rsidRPr="0040486D">
        <w:rPr>
          <w:sz w:val="24"/>
          <w:szCs w:val="24"/>
        </w:rPr>
        <w:t>- vozilo kiper MAN TGA 33.430 6X4 BB, REG. OZNAKA ZG 4130-BK, broj šasije WMAH26ZZ46M441961</w:t>
      </w:r>
    </w:p>
    <w:p w:rsidRDefault="007E4DA2" w:rsidP="00D61CC0" w:rsidR="007E4DA2" w:rsidRPr="0040486D">
      <w:pPr>
        <w:ind w:left="1080"/>
        <w:jc w:val="both"/>
        <w:rPr>
          <w:sz w:val="24"/>
          <w:szCs w:val="24"/>
        </w:rPr>
      </w:pPr>
      <w:r w:rsidRPr="0040486D">
        <w:rPr>
          <w:sz w:val="24"/>
          <w:szCs w:val="24"/>
        </w:rPr>
        <w:t>- vozilo kiper MAN TGA 33.430 6X4 BB, REG. OZNAKA ZG 3117-EZ, broj šasije WMAH26ZZ56M441984</w:t>
      </w:r>
    </w:p>
    <w:p w:rsidRDefault="007E4DA2" w:rsidP="00D61CC0" w:rsidR="007E4DA2" w:rsidRPr="0040486D">
      <w:pPr>
        <w:ind w:left="1080"/>
        <w:jc w:val="both"/>
        <w:rPr>
          <w:sz w:val="24"/>
          <w:szCs w:val="24"/>
        </w:rPr>
      </w:pPr>
      <w:r w:rsidRPr="0040486D">
        <w:rPr>
          <w:sz w:val="24"/>
          <w:szCs w:val="24"/>
        </w:rPr>
        <w:t>- vozilo kiper MAN TGA 33.430 6X4 BB, REG. OZNAKA ZG 4132-BK, broj šasije WMAH26ZZ76M441999</w:t>
      </w:r>
    </w:p>
    <w:p w:rsidRDefault="007E4DA2" w:rsidP="00D61CC0" w:rsidR="007E4DA2" w:rsidRPr="0040486D">
      <w:pPr>
        <w:ind w:left="1080"/>
        <w:jc w:val="both"/>
        <w:rPr>
          <w:sz w:val="24"/>
          <w:szCs w:val="24"/>
        </w:rPr>
      </w:pPr>
      <w:r w:rsidRPr="0040486D">
        <w:rPr>
          <w:sz w:val="24"/>
          <w:szCs w:val="24"/>
        </w:rPr>
        <w:t>- vozilo kiper MAN TGA 33.430 6X4 BB, REG. OZNAKA ZG 4133-BK, broj šasijeWMAH26ZZ76M442019</w:t>
      </w:r>
    </w:p>
    <w:p w:rsidRDefault="007E4DA2" w:rsidP="00D61CC0" w:rsidR="007E4DA2" w:rsidRPr="0040486D">
      <w:pPr>
        <w:ind w:left="1080"/>
        <w:jc w:val="both"/>
        <w:rPr>
          <w:sz w:val="24"/>
          <w:szCs w:val="24"/>
        </w:rPr>
      </w:pPr>
      <w:r w:rsidRPr="0040486D">
        <w:rPr>
          <w:sz w:val="24"/>
          <w:szCs w:val="24"/>
        </w:rPr>
        <w:t>- vozilo kiper MAN TGA 33.430 6X4 BB, REG.. OZNAKA ZG 4134-BK, broj šasije WMAH26ZZ86M442028</w:t>
      </w:r>
    </w:p>
    <w:p w:rsidRDefault="007E4DA2" w:rsidP="00D61CC0" w:rsidR="007E4DA2" w:rsidRPr="0040486D">
      <w:pPr>
        <w:ind w:left="1080"/>
        <w:jc w:val="both"/>
        <w:rPr>
          <w:sz w:val="24"/>
          <w:szCs w:val="24"/>
        </w:rPr>
      </w:pPr>
      <w:r w:rsidRPr="0040486D">
        <w:rPr>
          <w:sz w:val="24"/>
          <w:szCs w:val="24"/>
        </w:rPr>
        <w:t>- vozilo kiper MAN TGA 33.430 6X4 BB, REG. OZNAKA ZG 8000-FZ, broj šasije WMAH26ZZ56M442052</w:t>
      </w:r>
    </w:p>
    <w:p w:rsidRDefault="007E4DA2" w:rsidP="00D61CC0" w:rsidR="007E4DA2" w:rsidRPr="0040486D">
      <w:pPr>
        <w:ind w:left="1080"/>
        <w:jc w:val="both"/>
        <w:rPr>
          <w:sz w:val="24"/>
          <w:szCs w:val="24"/>
        </w:rPr>
      </w:pPr>
      <w:r w:rsidRPr="0040486D">
        <w:rPr>
          <w:sz w:val="24"/>
          <w:szCs w:val="24"/>
        </w:rPr>
        <w:t>- vozilo kiper MAN TGA 33.430 6X4 BB, REG. OZNAKA ZG 4136-BK, broj šasije WMAH26ZZ16M442064</w:t>
      </w:r>
    </w:p>
    <w:p w:rsidRDefault="007E4DA2" w:rsidP="00D61CC0" w:rsidR="007E4DA2" w:rsidRPr="0040486D">
      <w:pPr>
        <w:ind w:left="1080"/>
        <w:jc w:val="both"/>
        <w:rPr>
          <w:sz w:val="24"/>
          <w:szCs w:val="24"/>
        </w:rPr>
      </w:pPr>
      <w:r w:rsidRPr="0040486D">
        <w:rPr>
          <w:sz w:val="24"/>
          <w:szCs w:val="24"/>
        </w:rPr>
        <w:t>- vozilo kiper MAN TGA 33.430 6X4 BB, REG. OZNAKA ZG 4137-BK, broj šasije WMAH26ZZ96M442071</w:t>
      </w:r>
    </w:p>
    <w:p w:rsidRDefault="007E4DA2" w:rsidP="00D61CC0" w:rsidR="007E4DA2" w:rsidRPr="0040486D">
      <w:pPr>
        <w:ind w:left="1080"/>
        <w:jc w:val="both"/>
        <w:rPr>
          <w:sz w:val="24"/>
          <w:szCs w:val="24"/>
        </w:rPr>
      </w:pPr>
      <w:r w:rsidRPr="0040486D">
        <w:rPr>
          <w:sz w:val="24"/>
          <w:szCs w:val="24"/>
        </w:rPr>
        <w:t>- vozilo kiper MAN TGA 33.430 6X4 BB, REG. OZNAKA ZG 4138-BK, broj šasije WMAH26ZZ76M442084</w:t>
      </w:r>
    </w:p>
    <w:p w:rsidRDefault="007E4DA2" w:rsidP="00D61CC0" w:rsidR="007E4DA2" w:rsidRPr="0040486D">
      <w:pPr>
        <w:ind w:left="1080"/>
        <w:jc w:val="both"/>
        <w:rPr>
          <w:sz w:val="24"/>
          <w:szCs w:val="24"/>
        </w:rPr>
      </w:pPr>
      <w:r w:rsidRPr="0040486D">
        <w:rPr>
          <w:sz w:val="24"/>
          <w:szCs w:val="24"/>
        </w:rPr>
        <w:lastRenderedPageBreak/>
        <w:t>- vozilo kiper MAN TGA 33.430 6X4 BB, REG. OZNAKA ZG 4139-BK, broj šasije WMAH26ZZX6M442130</w:t>
      </w:r>
    </w:p>
    <w:p w:rsidRDefault="007E4DA2" w:rsidP="00D61CC0" w:rsidR="007E4DA2" w:rsidRPr="0040486D">
      <w:pPr>
        <w:ind w:left="1080"/>
        <w:jc w:val="both"/>
        <w:rPr>
          <w:sz w:val="24"/>
          <w:szCs w:val="24"/>
        </w:rPr>
      </w:pPr>
      <w:r w:rsidRPr="0040486D">
        <w:rPr>
          <w:sz w:val="24"/>
          <w:szCs w:val="24"/>
        </w:rPr>
        <w:t>- vozilo kiper MAN TGA 33.430 6X4 BB, REG. OZNAKA ZG 2921-FS, broj šasije WMAH26ZZ18M510298</w:t>
      </w:r>
    </w:p>
    <w:p w:rsidRDefault="007E4DA2" w:rsidP="00D61CC0" w:rsidR="007E4DA2" w:rsidRPr="0040486D">
      <w:pPr>
        <w:ind w:left="1080"/>
        <w:jc w:val="both"/>
        <w:rPr>
          <w:sz w:val="24"/>
          <w:szCs w:val="24"/>
        </w:rPr>
      </w:pPr>
      <w:r w:rsidRPr="0040486D">
        <w:rPr>
          <w:sz w:val="24"/>
          <w:szCs w:val="24"/>
        </w:rPr>
        <w:t>- vozilo kiper MAN TGA 33.430 6X4 BB, REG. OZNAKA ZG 9902-DJ, broj šasije WMAH26ZZ28M510441</w:t>
      </w:r>
    </w:p>
    <w:p w:rsidRDefault="007E4DA2" w:rsidP="00D61CC0" w:rsidR="007E4DA2" w:rsidRPr="0040486D">
      <w:pPr>
        <w:ind w:left="1080"/>
        <w:jc w:val="both"/>
        <w:rPr>
          <w:sz w:val="24"/>
          <w:szCs w:val="24"/>
        </w:rPr>
      </w:pPr>
      <w:r w:rsidRPr="0040486D">
        <w:rPr>
          <w:sz w:val="24"/>
          <w:szCs w:val="24"/>
        </w:rPr>
        <w:t>- vozilo kiper MAN TGA 33.430 6X4 BB, REG. OZNAKA ZG 9903-DJ, broj šasije WMAH26ZZ38M510397</w:t>
      </w:r>
    </w:p>
    <w:p w:rsidRDefault="007E4DA2" w:rsidP="00D61CC0" w:rsidR="007E4DA2" w:rsidRPr="0040486D">
      <w:pPr>
        <w:ind w:left="1080"/>
        <w:jc w:val="both"/>
        <w:rPr>
          <w:sz w:val="24"/>
          <w:szCs w:val="24"/>
        </w:rPr>
      </w:pPr>
      <w:r w:rsidRPr="0040486D">
        <w:rPr>
          <w:sz w:val="24"/>
          <w:szCs w:val="24"/>
        </w:rPr>
        <w:t>- vozilo kiper MAN TGA 33.430 6X4 BB, REG. OZNAKA ZG 9904-DJ, broj šasije WMAH26ZZ78M510239</w:t>
      </w:r>
    </w:p>
    <w:p w:rsidRDefault="007E4DA2" w:rsidP="00D61CC0" w:rsidR="007E4DA2" w:rsidRPr="0040486D">
      <w:pPr>
        <w:ind w:left="1080"/>
        <w:jc w:val="both"/>
        <w:rPr>
          <w:sz w:val="24"/>
          <w:szCs w:val="24"/>
        </w:rPr>
      </w:pPr>
      <w:r w:rsidRPr="0040486D">
        <w:rPr>
          <w:sz w:val="24"/>
          <w:szCs w:val="24"/>
        </w:rPr>
        <w:t>- vozilo kiper MAN TGA 33.430 6X4 BB, REG. OZNAKA ZG 9905-DJ, broj šasije WMAH26ZZX8M514382</w:t>
      </w:r>
    </w:p>
    <w:p w:rsidRDefault="007E4DA2" w:rsidP="00D61CC0" w:rsidR="007E4DA2" w:rsidRPr="0040486D">
      <w:pPr>
        <w:ind w:left="1080"/>
        <w:jc w:val="both"/>
        <w:rPr>
          <w:sz w:val="24"/>
          <w:szCs w:val="24"/>
        </w:rPr>
      </w:pPr>
      <w:r w:rsidRPr="0040486D">
        <w:rPr>
          <w:sz w:val="24"/>
          <w:szCs w:val="24"/>
        </w:rPr>
        <w:t>- vozilo kiper MAN TGA 33.430 6X4 BB, REG. OZNAKA ZG 9906-DJ, broj šasije WMAH26ZZ18M510401</w:t>
      </w:r>
    </w:p>
    <w:p w:rsidRDefault="007E4DA2" w:rsidP="00D61CC0" w:rsidR="007E4DA2" w:rsidRPr="0040486D">
      <w:pPr>
        <w:ind w:left="1080"/>
        <w:jc w:val="both"/>
        <w:rPr>
          <w:sz w:val="24"/>
          <w:szCs w:val="24"/>
        </w:rPr>
      </w:pPr>
      <w:r w:rsidRPr="0040486D">
        <w:rPr>
          <w:sz w:val="24"/>
          <w:szCs w:val="24"/>
        </w:rPr>
        <w:t>- vozilo kiper MAN TGA 33.430 6X4 BB, REG. OZNAKA ZG 9907-DJ, broj šasije WMAH26ZZ18M514335</w:t>
      </w:r>
    </w:p>
    <w:p w:rsidRDefault="007E4DA2" w:rsidP="00D61CC0" w:rsidR="007E4DA2" w:rsidRPr="0040486D">
      <w:pPr>
        <w:ind w:left="1080"/>
        <w:jc w:val="both"/>
        <w:rPr>
          <w:sz w:val="24"/>
          <w:szCs w:val="24"/>
        </w:rPr>
      </w:pPr>
      <w:r w:rsidRPr="0040486D">
        <w:rPr>
          <w:sz w:val="24"/>
          <w:szCs w:val="24"/>
        </w:rPr>
        <w:t>- vozilo kiper MAN TGA 33.430 6X4 BB, REG. OZNAKA ZG 9908-DJ, broj šasije WMAH26ZZ48M514331</w:t>
      </w:r>
    </w:p>
    <w:p w:rsidRDefault="007E4DA2" w:rsidP="00D61CC0" w:rsidR="007E4DA2" w:rsidRPr="0040486D">
      <w:pPr>
        <w:ind w:left="1080"/>
        <w:jc w:val="both"/>
        <w:rPr>
          <w:sz w:val="24"/>
          <w:szCs w:val="24"/>
        </w:rPr>
      </w:pPr>
      <w:r w:rsidRPr="0040486D">
        <w:rPr>
          <w:sz w:val="24"/>
          <w:szCs w:val="24"/>
        </w:rPr>
        <w:t>- vozilo kiper MAN TGA 33.430 6X4 BB, REG. OZNAKA ZG 3665-EJ, broj šasije WMAH26ZZ88M510718</w:t>
      </w:r>
    </w:p>
    <w:p w:rsidRDefault="007E4DA2" w:rsidP="00D61CC0" w:rsidR="007E4DA2" w:rsidRPr="0040486D">
      <w:pPr>
        <w:ind w:left="1080"/>
        <w:jc w:val="both"/>
        <w:rPr>
          <w:sz w:val="24"/>
          <w:szCs w:val="24"/>
        </w:rPr>
      </w:pPr>
      <w:r w:rsidRPr="0040486D">
        <w:rPr>
          <w:sz w:val="24"/>
          <w:szCs w:val="24"/>
        </w:rPr>
        <w:t>- vozilo kiper MAN TGA 33.430 6X4 BB, REG. OZNAKA ZG 2922-FS, broj šasije WMAH26ZZ88M514316</w:t>
      </w:r>
    </w:p>
    <w:p w:rsidRDefault="007E4DA2" w:rsidP="00D61CC0" w:rsidR="007E4DA2" w:rsidRPr="0040486D">
      <w:pPr>
        <w:ind w:left="1080"/>
        <w:jc w:val="both"/>
        <w:rPr>
          <w:sz w:val="24"/>
          <w:szCs w:val="24"/>
        </w:rPr>
      </w:pPr>
      <w:r w:rsidRPr="0040486D">
        <w:rPr>
          <w:sz w:val="24"/>
          <w:szCs w:val="24"/>
        </w:rPr>
        <w:t>- vozilo kiper  4-OSOVINE MAN 41.403 VFK, REG. OZNAKA ZG 5335-EE, broj šasije WMAT461740M251851</w:t>
      </w:r>
    </w:p>
    <w:p w:rsidRDefault="007E4DA2" w:rsidP="00D61CC0" w:rsidR="007E4DA2" w:rsidRPr="0040486D">
      <w:pPr>
        <w:ind w:left="1080"/>
        <w:jc w:val="both"/>
        <w:rPr>
          <w:sz w:val="24"/>
          <w:szCs w:val="24"/>
        </w:rPr>
      </w:pPr>
      <w:r w:rsidRPr="0040486D">
        <w:rPr>
          <w:sz w:val="24"/>
          <w:szCs w:val="24"/>
        </w:rPr>
        <w:t>- vozilo kiper 4-OSOVINE MAN 41.403 VFK, REG. OZNAKA ZG 9011-E, broj šasije WMAT461741M251918</w:t>
      </w:r>
    </w:p>
    <w:p w:rsidRDefault="007E4DA2" w:rsidP="00D61CC0" w:rsidR="007E4DA2" w:rsidRPr="0040486D">
      <w:pPr>
        <w:ind w:left="1080"/>
        <w:jc w:val="both"/>
        <w:rPr>
          <w:sz w:val="24"/>
          <w:szCs w:val="24"/>
        </w:rPr>
      </w:pPr>
      <w:r w:rsidRPr="0040486D">
        <w:rPr>
          <w:sz w:val="24"/>
          <w:szCs w:val="24"/>
        </w:rPr>
        <w:t>- vozilo kiper 4-OSOVINE  MAN 41.403 VFK, REG. OZNAKA ZG 9012-E, broj šasije WMAT461742M251934</w:t>
      </w:r>
    </w:p>
    <w:p w:rsidRDefault="007E4DA2" w:rsidP="00D61CC0" w:rsidR="007E4DA2" w:rsidRPr="0040486D">
      <w:pPr>
        <w:ind w:left="1080"/>
        <w:jc w:val="both"/>
        <w:rPr>
          <w:sz w:val="24"/>
          <w:szCs w:val="24"/>
        </w:rPr>
      </w:pPr>
      <w:r w:rsidRPr="0040486D">
        <w:rPr>
          <w:sz w:val="24"/>
          <w:szCs w:val="24"/>
        </w:rPr>
        <w:t>- vozilo kiper 4-OSOVINE MAN 41.403 VFK, REG. OZNAKA ZG 9013-E, broj šasije WMAT461743M251898</w:t>
      </w:r>
    </w:p>
    <w:p w:rsidRDefault="007E4DA2" w:rsidP="00D61CC0" w:rsidR="007E4DA2" w:rsidRPr="0040486D">
      <w:pPr>
        <w:ind w:left="1080"/>
        <w:jc w:val="both"/>
        <w:rPr>
          <w:sz w:val="24"/>
          <w:szCs w:val="24"/>
        </w:rPr>
      </w:pPr>
      <w:r w:rsidRPr="0040486D">
        <w:rPr>
          <w:sz w:val="24"/>
          <w:szCs w:val="24"/>
        </w:rPr>
        <w:t>- vozilo kiper 4-OSOVINE MAN 41.403 VFK, REG. OZNAKA ZG 6960-DO, broj šasije WMAT461744M252038</w:t>
      </w:r>
    </w:p>
    <w:p w:rsidRDefault="007E4DA2" w:rsidP="00D61CC0" w:rsidR="007E4DA2" w:rsidRPr="0040486D">
      <w:pPr>
        <w:ind w:left="1080"/>
        <w:jc w:val="both"/>
        <w:rPr>
          <w:sz w:val="24"/>
          <w:szCs w:val="24"/>
        </w:rPr>
      </w:pPr>
      <w:r w:rsidRPr="0040486D">
        <w:rPr>
          <w:sz w:val="24"/>
          <w:szCs w:val="24"/>
        </w:rPr>
        <w:t>- vozilo kiper 4-OSOVINE MAN 41.403 VFK, REG. OZNAKA ZG 9015-E, broj šasije WMAT461745M252024</w:t>
      </w:r>
    </w:p>
    <w:p w:rsidRDefault="007E4DA2" w:rsidP="00D61CC0" w:rsidR="007E4DA2" w:rsidRPr="0040486D">
      <w:pPr>
        <w:ind w:left="1080"/>
        <w:jc w:val="both"/>
        <w:rPr>
          <w:sz w:val="24"/>
          <w:szCs w:val="24"/>
        </w:rPr>
      </w:pPr>
      <w:r w:rsidRPr="0040486D">
        <w:rPr>
          <w:sz w:val="24"/>
          <w:szCs w:val="24"/>
        </w:rPr>
        <w:t>- vozilo kiper 4-OSOVINE MAN 41.403 VFK, REG. OZNAKA ZG 9016-E, broj šasije WMAT461746M252136</w:t>
      </w:r>
    </w:p>
    <w:p w:rsidRDefault="007E4DA2" w:rsidP="00D61CC0" w:rsidR="007E4DA2" w:rsidRPr="0040486D">
      <w:pPr>
        <w:ind w:left="1080"/>
        <w:jc w:val="both"/>
        <w:rPr>
          <w:sz w:val="24"/>
          <w:szCs w:val="24"/>
        </w:rPr>
      </w:pPr>
      <w:r w:rsidRPr="0040486D">
        <w:rPr>
          <w:sz w:val="24"/>
          <w:szCs w:val="24"/>
        </w:rPr>
        <w:t>- vozilo kiper 4-OSOVINE MAN 41.403 VFK, REG.. OZNAKA ZG 1134-FL, broj šasije WMAT461791M251877</w:t>
      </w:r>
    </w:p>
    <w:p w:rsidRDefault="007E4DA2" w:rsidP="00D61CC0" w:rsidR="007E4DA2" w:rsidRPr="0040486D">
      <w:pPr>
        <w:ind w:left="1080"/>
        <w:jc w:val="both"/>
        <w:rPr>
          <w:sz w:val="24"/>
          <w:szCs w:val="24"/>
        </w:rPr>
      </w:pPr>
      <w:r w:rsidRPr="0040486D">
        <w:rPr>
          <w:sz w:val="24"/>
          <w:szCs w:val="24"/>
        </w:rPr>
        <w:t>- vozilo kiper 4-OSOVINE MAN 41.403 VFK, REG. OZNAKA ZG 3664-EJ, broj šasije WMAT461806M251947</w:t>
      </w:r>
    </w:p>
    <w:p w:rsidRDefault="007E4DA2" w:rsidP="00D61CC0" w:rsidR="007E4DA2" w:rsidRPr="0040486D">
      <w:pPr>
        <w:ind w:left="1080"/>
        <w:jc w:val="both"/>
        <w:rPr>
          <w:sz w:val="24"/>
          <w:szCs w:val="24"/>
        </w:rPr>
      </w:pPr>
      <w:r w:rsidRPr="0040486D">
        <w:rPr>
          <w:sz w:val="24"/>
          <w:szCs w:val="24"/>
        </w:rPr>
        <w:t>- vozilo kiper VOZILO KIPER 4-OSOVINE MAN 41.403 VFK, REG. OZNAKA ZG 9019-E, broj šasije WMAT461813M252056</w:t>
      </w:r>
    </w:p>
    <w:p w:rsidRDefault="007E4DA2" w:rsidP="00D61CC0" w:rsidR="007E4DA2" w:rsidRPr="0040486D">
      <w:pPr>
        <w:ind w:left="1080"/>
        <w:jc w:val="both"/>
        <w:rPr>
          <w:sz w:val="24"/>
          <w:szCs w:val="24"/>
        </w:rPr>
      </w:pPr>
      <w:r w:rsidRPr="0040486D">
        <w:rPr>
          <w:sz w:val="24"/>
          <w:szCs w:val="24"/>
        </w:rPr>
        <w:t>- vozilo kiper 4-OSOVINE MAN TGA 41.430 8X4 BB, REG.. OZNAKA ZG 4140-BK, broj šasije</w:t>
      </w:r>
      <w:r w:rsidRPr="0040486D">
        <w:rPr>
          <w:sz w:val="24"/>
          <w:szCs w:val="24"/>
        </w:rPr>
        <w:tab/>
        <w:t>WMAH39ZZ26M442105</w:t>
      </w:r>
    </w:p>
    <w:p w:rsidRDefault="007E4DA2" w:rsidP="00D61CC0" w:rsidR="007E4DA2" w:rsidRPr="0040486D">
      <w:pPr>
        <w:ind w:left="1080"/>
        <w:jc w:val="both"/>
        <w:rPr>
          <w:sz w:val="24"/>
          <w:szCs w:val="24"/>
        </w:rPr>
      </w:pPr>
      <w:r w:rsidRPr="0040486D">
        <w:rPr>
          <w:sz w:val="24"/>
          <w:szCs w:val="24"/>
        </w:rPr>
        <w:t>- vozilo kiper 4-OSOVINE MAN TGA 41,430 8X4 BB, REG. OZNAKA ZG 4141-BK, broj šasije</w:t>
      </w:r>
      <w:r w:rsidRPr="0040486D">
        <w:rPr>
          <w:sz w:val="24"/>
          <w:szCs w:val="24"/>
        </w:rPr>
        <w:tab/>
        <w:t>WMAH39ZZ96M442117</w:t>
      </w:r>
    </w:p>
    <w:p w:rsidRDefault="007E4DA2" w:rsidP="00D61CC0" w:rsidR="007E4DA2" w:rsidRPr="0040486D">
      <w:pPr>
        <w:ind w:left="1080"/>
        <w:jc w:val="both"/>
        <w:rPr>
          <w:sz w:val="24"/>
          <w:szCs w:val="24"/>
        </w:rPr>
      </w:pPr>
      <w:r w:rsidRPr="0040486D">
        <w:rPr>
          <w:sz w:val="24"/>
          <w:szCs w:val="24"/>
        </w:rPr>
        <w:t>- vozilo kiper 4-OSOVINE MAN TGA 41.430 8X4 BB, REG. OZNAKA ZG 4142-BK, broj šasije</w:t>
      </w:r>
      <w:r w:rsidRPr="0040486D">
        <w:rPr>
          <w:sz w:val="24"/>
          <w:szCs w:val="24"/>
        </w:rPr>
        <w:tab/>
        <w:t>WMAH39ZZ76M442133</w:t>
      </w:r>
    </w:p>
    <w:p w:rsidRDefault="007E4DA2" w:rsidP="00D61CC0" w:rsidR="007E4DA2" w:rsidRPr="0040486D">
      <w:pPr>
        <w:ind w:left="1080"/>
        <w:jc w:val="both"/>
        <w:rPr>
          <w:sz w:val="24"/>
          <w:szCs w:val="24"/>
        </w:rPr>
      </w:pPr>
      <w:r w:rsidRPr="0040486D">
        <w:rPr>
          <w:sz w:val="24"/>
          <w:szCs w:val="24"/>
        </w:rPr>
        <w:t>- vozilo kiper 4-OSOVINE MAN TGA 41.430 8X4 BB, REG. OZNAKA ZG 4143-BK, broj šasije</w:t>
      </w:r>
      <w:r w:rsidRPr="0040486D">
        <w:rPr>
          <w:sz w:val="24"/>
          <w:szCs w:val="24"/>
        </w:rPr>
        <w:tab/>
        <w:t>WMAH39ZZ66M442138</w:t>
      </w:r>
    </w:p>
    <w:p w:rsidRDefault="007E4DA2" w:rsidP="00D61CC0" w:rsidR="007E4DA2" w:rsidRPr="0040486D">
      <w:pPr>
        <w:ind w:left="1080"/>
        <w:jc w:val="both"/>
        <w:rPr>
          <w:sz w:val="24"/>
          <w:szCs w:val="24"/>
        </w:rPr>
      </w:pPr>
      <w:r w:rsidRPr="0040486D">
        <w:rPr>
          <w:sz w:val="24"/>
          <w:szCs w:val="24"/>
        </w:rPr>
        <w:lastRenderedPageBreak/>
        <w:t>- vozilo kiper 4-OSOVINE MAN TGA 41.430 8X4 BB, REG. OZNAKA ZG 4144-BK, broj šasije</w:t>
      </w:r>
      <w:r w:rsidRPr="0040486D">
        <w:rPr>
          <w:sz w:val="24"/>
          <w:szCs w:val="24"/>
        </w:rPr>
        <w:tab/>
        <w:t>WMAH39ZZ56M442292</w:t>
      </w:r>
    </w:p>
    <w:p w:rsidRDefault="007E4DA2" w:rsidP="00D61CC0" w:rsidR="007E4DA2" w:rsidRPr="0040486D">
      <w:pPr>
        <w:ind w:left="1080"/>
        <w:jc w:val="both"/>
        <w:rPr>
          <w:sz w:val="24"/>
          <w:szCs w:val="24"/>
        </w:rPr>
      </w:pPr>
      <w:r w:rsidRPr="0040486D">
        <w:rPr>
          <w:sz w:val="24"/>
          <w:szCs w:val="24"/>
        </w:rPr>
        <w:t>- vozilo kiper 4-OSOVINE MAN TGA 41.430 8X4 BB, REG. OZNAKA ZG 4145-BK, broj šasije</w:t>
      </w:r>
      <w:r w:rsidRPr="0040486D">
        <w:rPr>
          <w:sz w:val="24"/>
          <w:szCs w:val="24"/>
        </w:rPr>
        <w:tab/>
        <w:t>WMAH39ZZ66M442298</w:t>
      </w:r>
    </w:p>
    <w:p w:rsidRDefault="007E4DA2" w:rsidP="00D61CC0" w:rsidR="007E4DA2" w:rsidRPr="0040486D">
      <w:pPr>
        <w:ind w:left="1080"/>
        <w:jc w:val="both"/>
        <w:rPr>
          <w:sz w:val="24"/>
          <w:szCs w:val="24"/>
        </w:rPr>
      </w:pPr>
      <w:r w:rsidRPr="0040486D">
        <w:rPr>
          <w:sz w:val="24"/>
          <w:szCs w:val="24"/>
        </w:rPr>
        <w:t>- vozilo kiper 4-OSOVINE MAN TGA 41.430 8X4 BB, REG. OZNAKA ZG 4146-BK, broj šasije</w:t>
      </w:r>
      <w:r w:rsidRPr="0040486D">
        <w:rPr>
          <w:sz w:val="24"/>
          <w:szCs w:val="24"/>
        </w:rPr>
        <w:tab/>
        <w:t>WMAH39ZZ86M442304</w:t>
      </w:r>
    </w:p>
    <w:p w:rsidRDefault="007E4DA2" w:rsidP="00D61CC0" w:rsidR="007E4DA2" w:rsidRPr="0040486D">
      <w:pPr>
        <w:ind w:left="1080"/>
        <w:jc w:val="both"/>
        <w:rPr>
          <w:sz w:val="24"/>
          <w:szCs w:val="24"/>
        </w:rPr>
      </w:pPr>
      <w:r w:rsidRPr="0040486D">
        <w:rPr>
          <w:sz w:val="24"/>
          <w:szCs w:val="24"/>
        </w:rPr>
        <w:t>- vozilo kiper 4-OSOVINE MAN TGA 41.430 8X4 BB, REG. OZNAKA ZG 4147-BK, broj šasije</w:t>
      </w:r>
      <w:r w:rsidRPr="0040486D">
        <w:rPr>
          <w:sz w:val="24"/>
          <w:szCs w:val="24"/>
        </w:rPr>
        <w:tab/>
        <w:t>WMAH39ZZ16M442337</w:t>
      </w:r>
    </w:p>
    <w:p w:rsidRDefault="007E4DA2" w:rsidP="00D61CC0" w:rsidR="007E4DA2" w:rsidRPr="0040486D">
      <w:pPr>
        <w:ind w:left="1080"/>
        <w:jc w:val="both"/>
        <w:rPr>
          <w:sz w:val="24"/>
          <w:szCs w:val="24"/>
        </w:rPr>
      </w:pPr>
      <w:r w:rsidRPr="0040486D">
        <w:rPr>
          <w:sz w:val="24"/>
          <w:szCs w:val="24"/>
        </w:rPr>
        <w:t>- vozilo kiper 4-OSOVINE MAN TGA 41.430 8X4 BB, REG. OZNAKA ZG 4148-BK, broj šasije</w:t>
      </w:r>
      <w:r w:rsidRPr="0040486D">
        <w:rPr>
          <w:sz w:val="24"/>
          <w:szCs w:val="24"/>
        </w:rPr>
        <w:tab/>
        <w:t>WMAH39ZZ76M442360</w:t>
      </w:r>
    </w:p>
    <w:p w:rsidRDefault="007E4DA2" w:rsidP="00D61CC0" w:rsidR="007E4DA2" w:rsidRPr="0040486D">
      <w:pPr>
        <w:ind w:left="1080"/>
        <w:jc w:val="both"/>
        <w:rPr>
          <w:sz w:val="24"/>
          <w:szCs w:val="24"/>
        </w:rPr>
      </w:pPr>
      <w:r w:rsidRPr="0040486D">
        <w:rPr>
          <w:sz w:val="24"/>
          <w:szCs w:val="24"/>
        </w:rPr>
        <w:t>- vozilo kiper 4-OSOVINE MAN TGA 41.430 8X4 BB, REG. OZNAKA ZG 4149-BK, broj šasije</w:t>
      </w:r>
      <w:r w:rsidRPr="0040486D">
        <w:rPr>
          <w:sz w:val="24"/>
          <w:szCs w:val="24"/>
        </w:rPr>
        <w:tab/>
        <w:t>WMAH39ZZ06M442555</w:t>
      </w:r>
    </w:p>
    <w:p w:rsidRDefault="007E4DA2" w:rsidP="00D61CC0" w:rsidR="007E4DA2" w:rsidRPr="0040486D">
      <w:pPr>
        <w:ind w:left="1080"/>
        <w:jc w:val="both"/>
        <w:rPr>
          <w:sz w:val="24"/>
          <w:szCs w:val="24"/>
        </w:rPr>
      </w:pPr>
      <w:r w:rsidRPr="0040486D">
        <w:rPr>
          <w:sz w:val="24"/>
          <w:szCs w:val="24"/>
        </w:rPr>
        <w:t>- vozilo kiper 4-OSOVINE MAN TGA 41.430 8X4 BB, REG. OZNAKA ZG 9911-DJ, broj šasije</w:t>
      </w:r>
      <w:r w:rsidRPr="0040486D">
        <w:rPr>
          <w:sz w:val="24"/>
          <w:szCs w:val="24"/>
        </w:rPr>
        <w:tab/>
        <w:t>WMAH39ZZX8M517779</w:t>
      </w:r>
    </w:p>
    <w:p w:rsidRDefault="007E4DA2" w:rsidP="00D61CC0" w:rsidR="007E4DA2" w:rsidRPr="0040486D">
      <w:pPr>
        <w:ind w:left="1080"/>
        <w:jc w:val="both"/>
        <w:rPr>
          <w:sz w:val="24"/>
          <w:szCs w:val="24"/>
        </w:rPr>
      </w:pPr>
      <w:r w:rsidRPr="0040486D">
        <w:rPr>
          <w:sz w:val="24"/>
          <w:szCs w:val="24"/>
        </w:rPr>
        <w:t>- vozilo kiper 4-OSOVINE MAN TGA 41.430 8X4 BB, REG. OZNAKA ZG 9912-DJ, broj šasije</w:t>
      </w:r>
      <w:r w:rsidRPr="0040486D">
        <w:rPr>
          <w:sz w:val="24"/>
          <w:szCs w:val="24"/>
        </w:rPr>
        <w:tab/>
        <w:t>WMAH39ZZ18M517718</w:t>
      </w:r>
    </w:p>
    <w:p w:rsidRDefault="007E4DA2" w:rsidP="00D61CC0" w:rsidR="007E4DA2" w:rsidRPr="0040486D">
      <w:pPr>
        <w:ind w:left="1080"/>
        <w:jc w:val="both"/>
        <w:rPr>
          <w:sz w:val="24"/>
          <w:szCs w:val="24"/>
        </w:rPr>
      </w:pPr>
      <w:r w:rsidRPr="0040486D">
        <w:rPr>
          <w:sz w:val="24"/>
          <w:szCs w:val="24"/>
        </w:rPr>
        <w:t>- vozilo kiper 4-OSOVINE MAN TGA 41.430 8X4 BB, REG. OZNAKA ZG 9913-DJ, broj šasije</w:t>
      </w:r>
      <w:r w:rsidRPr="0040486D">
        <w:rPr>
          <w:sz w:val="24"/>
          <w:szCs w:val="24"/>
        </w:rPr>
        <w:tab/>
        <w:t>WMAH39ZZ18M517721</w:t>
      </w:r>
    </w:p>
    <w:p w:rsidRDefault="007E4DA2" w:rsidP="00D61CC0" w:rsidR="007E4DA2" w:rsidRPr="0040486D">
      <w:pPr>
        <w:ind w:left="1080"/>
        <w:jc w:val="both"/>
        <w:rPr>
          <w:sz w:val="24"/>
          <w:szCs w:val="24"/>
        </w:rPr>
      </w:pPr>
      <w:r w:rsidRPr="0040486D">
        <w:rPr>
          <w:sz w:val="24"/>
          <w:szCs w:val="24"/>
        </w:rPr>
        <w:t>- vozilo kiper 4-OSOVINE MAN TGA 41.430 8X4 BB, REG. OZNAKA ZG 9914-DJ, broj šasije</w:t>
      </w:r>
      <w:r w:rsidRPr="0040486D">
        <w:rPr>
          <w:sz w:val="24"/>
          <w:szCs w:val="24"/>
        </w:rPr>
        <w:tab/>
        <w:t>WMAH39ZZ58M517690</w:t>
      </w:r>
    </w:p>
    <w:p w:rsidRDefault="007E4DA2" w:rsidP="00D61CC0" w:rsidR="007E4DA2" w:rsidRPr="0040486D">
      <w:pPr>
        <w:ind w:left="1080"/>
        <w:jc w:val="both"/>
        <w:rPr>
          <w:sz w:val="24"/>
          <w:szCs w:val="24"/>
        </w:rPr>
      </w:pPr>
      <w:r w:rsidRPr="0040486D">
        <w:rPr>
          <w:sz w:val="24"/>
          <w:szCs w:val="24"/>
        </w:rPr>
        <w:t>- vozilo kiper 4-OSOVINE MAN TGA 41.430 8X4 BB, REG. OZNAKA ZG 9915-DJ, broj šasije WMAH39ZZ58M517771</w:t>
      </w:r>
    </w:p>
    <w:p w:rsidRDefault="007E4DA2" w:rsidP="00D61CC0" w:rsidR="007E4DA2" w:rsidRPr="0040486D">
      <w:pPr>
        <w:ind w:left="1080"/>
        <w:jc w:val="both"/>
        <w:rPr>
          <w:sz w:val="24"/>
          <w:szCs w:val="24"/>
        </w:rPr>
      </w:pPr>
      <w:r w:rsidRPr="0040486D">
        <w:rPr>
          <w:sz w:val="24"/>
          <w:szCs w:val="24"/>
        </w:rPr>
        <w:t>- vozilo kiper 4-OSOVINE MAN TGA 41.430 8X4 BB, REG. OZNAKA ZG 9916-DJ, broj šasije WMAH39ZZ68M517729</w:t>
      </w:r>
    </w:p>
    <w:p w:rsidRDefault="007E4DA2" w:rsidP="00D61CC0" w:rsidR="007E4DA2" w:rsidRPr="0040486D">
      <w:pPr>
        <w:ind w:left="1080"/>
        <w:jc w:val="both"/>
        <w:rPr>
          <w:sz w:val="24"/>
          <w:szCs w:val="24"/>
        </w:rPr>
      </w:pPr>
      <w:r w:rsidRPr="0040486D">
        <w:rPr>
          <w:sz w:val="24"/>
          <w:szCs w:val="24"/>
        </w:rPr>
        <w:t>- vozilo kiper 4-OSOVINE MAN TGA 41.430 8X4 BB, REG. OZNAKA ZG 3668-EJ, broj šasije WMAH39ZZ68M517763</w:t>
      </w:r>
    </w:p>
    <w:p w:rsidRDefault="007E4DA2" w:rsidP="00D61CC0" w:rsidR="007E4DA2" w:rsidRPr="0040486D">
      <w:pPr>
        <w:ind w:left="1080"/>
        <w:jc w:val="both"/>
        <w:rPr>
          <w:sz w:val="24"/>
          <w:szCs w:val="24"/>
        </w:rPr>
      </w:pPr>
      <w:r w:rsidRPr="0040486D">
        <w:rPr>
          <w:sz w:val="24"/>
          <w:szCs w:val="24"/>
        </w:rPr>
        <w:t>- vozilo kiper 4-OSOVINE MAN TGA 41.430 8X4 BB, REG. OZNAKA ZG 9918-DJ, broj šasije WMAH39ZZ78M517755</w:t>
      </w:r>
    </w:p>
    <w:p w:rsidRDefault="007E4DA2" w:rsidP="00D61CC0" w:rsidR="007E4DA2" w:rsidRPr="0040486D">
      <w:pPr>
        <w:ind w:left="1080"/>
        <w:jc w:val="both"/>
        <w:rPr>
          <w:sz w:val="24"/>
          <w:szCs w:val="24"/>
        </w:rPr>
      </w:pPr>
      <w:r w:rsidRPr="0040486D">
        <w:rPr>
          <w:sz w:val="24"/>
          <w:szCs w:val="24"/>
        </w:rPr>
        <w:t>- vozilo kiper 4-OSOVINE MAN TGA 41.430 8X4 BB, REG. OZNAKA ZG 9919-DJ, broj šasije WMAH39ZZ88M517747</w:t>
      </w:r>
    </w:p>
    <w:p w:rsidRDefault="007E4DA2" w:rsidP="00D61CC0" w:rsidR="007E4DA2" w:rsidRPr="0040486D">
      <w:pPr>
        <w:ind w:left="1080"/>
        <w:jc w:val="both"/>
        <w:rPr>
          <w:sz w:val="24"/>
          <w:szCs w:val="24"/>
        </w:rPr>
      </w:pPr>
      <w:r w:rsidRPr="0040486D">
        <w:rPr>
          <w:sz w:val="24"/>
          <w:szCs w:val="24"/>
        </w:rPr>
        <w:t>- vozilo kiper 4-OSOVINE MAN TGA 41.430 8X4 BB, REG. OZNAKA ZG 9920-DJ, broj šasije WMAH39ZZ98M517739</w:t>
      </w:r>
    </w:p>
    <w:p w:rsidRDefault="007E4DA2" w:rsidP="00D61CC0" w:rsidR="007E4DA2" w:rsidRPr="0040486D">
      <w:pPr>
        <w:ind w:left="1080"/>
        <w:jc w:val="both"/>
        <w:rPr>
          <w:sz w:val="24"/>
          <w:szCs w:val="24"/>
        </w:rPr>
      </w:pPr>
      <w:r w:rsidRPr="0040486D">
        <w:rPr>
          <w:sz w:val="24"/>
          <w:szCs w:val="24"/>
        </w:rPr>
        <w:t>- vozilo damper MINI AUSA D 250 AHG, REG. OZNAKA ZG 1801-FD, broj šasije 65470832</w:t>
      </w:r>
    </w:p>
    <w:p w:rsidRDefault="007E4DA2" w:rsidP="00D61CC0" w:rsidR="007E4DA2" w:rsidRPr="0040486D">
      <w:pPr>
        <w:ind w:left="1080"/>
        <w:jc w:val="both"/>
        <w:rPr>
          <w:sz w:val="24"/>
          <w:szCs w:val="24"/>
        </w:rPr>
      </w:pPr>
      <w:r w:rsidRPr="0040486D">
        <w:rPr>
          <w:sz w:val="24"/>
          <w:szCs w:val="24"/>
        </w:rPr>
        <w:t>- vozilo damper REG. OZNAKA ZGLOBNI</w:t>
      </w:r>
      <w:r w:rsidRPr="0040486D">
        <w:rPr>
          <w:sz w:val="24"/>
          <w:szCs w:val="24"/>
        </w:rPr>
        <w:tab/>
        <w:t>VOLVO A 25 C 6X6, REG. OZNAKA ZG 4509-AG, broj šasije 5350V70499</w:t>
      </w:r>
    </w:p>
    <w:p w:rsidRDefault="007E4DA2" w:rsidP="00D61CC0" w:rsidR="007E4DA2" w:rsidRPr="0040486D">
      <w:pPr>
        <w:ind w:left="1080"/>
        <w:jc w:val="both"/>
        <w:rPr>
          <w:sz w:val="24"/>
          <w:szCs w:val="24"/>
        </w:rPr>
      </w:pPr>
      <w:r w:rsidRPr="0040486D">
        <w:rPr>
          <w:sz w:val="24"/>
          <w:szCs w:val="24"/>
        </w:rPr>
        <w:t>- vozilo damper REG. OZNAKA ZGLOBNI</w:t>
      </w:r>
      <w:r w:rsidRPr="0040486D">
        <w:rPr>
          <w:sz w:val="24"/>
          <w:szCs w:val="24"/>
        </w:rPr>
        <w:tab/>
        <w:t>VOLVO A 25 C 6X6, REG. OZNAKA ZG 2518-AV, broj šasije 5350V70494</w:t>
      </w:r>
    </w:p>
    <w:p w:rsidRDefault="007E4DA2" w:rsidP="00D61CC0" w:rsidR="007E4DA2" w:rsidRPr="0040486D">
      <w:pPr>
        <w:ind w:left="1080"/>
        <w:jc w:val="both"/>
        <w:rPr>
          <w:sz w:val="24"/>
          <w:szCs w:val="24"/>
        </w:rPr>
      </w:pPr>
      <w:r w:rsidRPr="0040486D">
        <w:rPr>
          <w:sz w:val="24"/>
          <w:szCs w:val="24"/>
        </w:rPr>
        <w:t>- vozilo damper REG. OZNAKA ZGLOBNI</w:t>
      </w:r>
      <w:r w:rsidRPr="0040486D">
        <w:rPr>
          <w:sz w:val="24"/>
          <w:szCs w:val="24"/>
        </w:rPr>
        <w:tab/>
        <w:t>VOLVO A 25 C 6X6, REG. OZNAKA ZG 2520-AV, broj šasije 350V70497</w:t>
      </w:r>
    </w:p>
    <w:p w:rsidRDefault="007E4DA2" w:rsidP="00D61CC0" w:rsidR="007E4DA2" w:rsidRPr="0040486D">
      <w:pPr>
        <w:ind w:left="1080"/>
        <w:jc w:val="both"/>
        <w:rPr>
          <w:sz w:val="24"/>
          <w:szCs w:val="24"/>
        </w:rPr>
      </w:pPr>
      <w:r w:rsidRPr="0040486D">
        <w:rPr>
          <w:sz w:val="24"/>
          <w:szCs w:val="24"/>
        </w:rPr>
        <w:t>- vozilo damper REG. OZNAKA ZGLOBNI</w:t>
      </w:r>
      <w:r w:rsidRPr="0040486D">
        <w:rPr>
          <w:sz w:val="24"/>
          <w:szCs w:val="24"/>
        </w:rPr>
        <w:tab/>
        <w:t>VOLVO A 25 C 6X6, REG. OZNAKA ZG 2516-AV, broj šasije 5350V70498</w:t>
      </w:r>
    </w:p>
    <w:p w:rsidRDefault="007E4DA2" w:rsidP="00D61CC0" w:rsidR="007E4DA2" w:rsidRPr="0040486D">
      <w:pPr>
        <w:ind w:left="1080"/>
        <w:jc w:val="both"/>
        <w:rPr>
          <w:sz w:val="24"/>
          <w:szCs w:val="24"/>
        </w:rPr>
      </w:pPr>
      <w:r w:rsidRPr="0040486D">
        <w:rPr>
          <w:sz w:val="24"/>
          <w:szCs w:val="24"/>
        </w:rPr>
        <w:t>- traktor s kotačima MASSEY FERGUSON MF 3065 S, REG. OZNAKA ZG 6761-FH, broj šasije B764SB246021</w:t>
      </w:r>
    </w:p>
    <w:p w:rsidRDefault="007E4DA2" w:rsidP="00D61CC0" w:rsidR="007E4DA2" w:rsidRPr="0040486D">
      <w:pPr>
        <w:ind w:left="1080"/>
        <w:jc w:val="both"/>
        <w:rPr>
          <w:sz w:val="24"/>
          <w:szCs w:val="24"/>
        </w:rPr>
      </w:pPr>
      <w:r w:rsidRPr="0040486D">
        <w:rPr>
          <w:sz w:val="24"/>
          <w:szCs w:val="24"/>
        </w:rPr>
        <w:t>- traktor s kabinom HURLIMANN 14 XT 95 DT, REG. OZNAKA ZG 6744-FH, broj šasije H23S924WVT1017</w:t>
      </w:r>
    </w:p>
    <w:p w:rsidRDefault="007E4DA2" w:rsidP="00EC6991" w:rsidR="007E4DA2" w:rsidRPr="0040486D">
      <w:pPr>
        <w:ind w:left="1080"/>
        <w:jc w:val="both"/>
        <w:rPr>
          <w:sz w:val="24"/>
          <w:szCs w:val="24"/>
        </w:rPr>
      </w:pPr>
      <w:r w:rsidRPr="0040486D">
        <w:rPr>
          <w:sz w:val="24"/>
          <w:szCs w:val="24"/>
        </w:rPr>
        <w:t>- vozilo tegljač</w:t>
      </w:r>
      <w:r w:rsidR="00EC6991">
        <w:rPr>
          <w:sz w:val="24"/>
          <w:szCs w:val="24"/>
        </w:rPr>
        <w:t xml:space="preserve"> </w:t>
      </w:r>
      <w:r w:rsidRPr="0040486D">
        <w:rPr>
          <w:sz w:val="24"/>
          <w:szCs w:val="24"/>
        </w:rPr>
        <w:t>MAN</w:t>
      </w:r>
      <w:r w:rsidR="00EC6991">
        <w:rPr>
          <w:sz w:val="24"/>
          <w:szCs w:val="24"/>
        </w:rPr>
        <w:t xml:space="preserve"> </w:t>
      </w:r>
      <w:r w:rsidRPr="0040486D">
        <w:rPr>
          <w:sz w:val="24"/>
          <w:szCs w:val="24"/>
        </w:rPr>
        <w:t>33.373 DFT, REG. OZNAKA ZG 6963-DO, broj šasije WMAT480748M217863</w:t>
      </w:r>
    </w:p>
    <w:p w:rsidRDefault="007E4DA2" w:rsidP="00EC6991" w:rsidR="007E4DA2" w:rsidRPr="0040486D">
      <w:pPr>
        <w:ind w:left="1080"/>
        <w:jc w:val="both"/>
        <w:rPr>
          <w:sz w:val="24"/>
          <w:szCs w:val="24"/>
        </w:rPr>
      </w:pPr>
      <w:r w:rsidRPr="0040486D">
        <w:rPr>
          <w:sz w:val="24"/>
          <w:szCs w:val="24"/>
        </w:rPr>
        <w:t>- vozilo tegljač</w:t>
      </w:r>
      <w:r w:rsidR="00EC6991">
        <w:rPr>
          <w:sz w:val="24"/>
          <w:szCs w:val="24"/>
        </w:rPr>
        <w:t xml:space="preserve"> </w:t>
      </w:r>
      <w:r w:rsidRPr="0040486D">
        <w:rPr>
          <w:sz w:val="24"/>
          <w:szCs w:val="24"/>
        </w:rPr>
        <w:t>MAN</w:t>
      </w:r>
      <w:r w:rsidR="00EC6991">
        <w:rPr>
          <w:sz w:val="24"/>
          <w:szCs w:val="24"/>
        </w:rPr>
        <w:t xml:space="preserve"> </w:t>
      </w:r>
      <w:r w:rsidRPr="0040486D">
        <w:rPr>
          <w:sz w:val="24"/>
          <w:szCs w:val="24"/>
        </w:rPr>
        <w:t>33.373 DFT, REG. OZNAKA ZG 1544-EL, broj šasije WMAT480717M217698</w:t>
      </w:r>
    </w:p>
    <w:p w:rsidRDefault="007E4DA2" w:rsidP="00EC6991" w:rsidR="007E4DA2" w:rsidRPr="0040486D">
      <w:pPr>
        <w:ind w:left="1080"/>
        <w:jc w:val="both"/>
        <w:rPr>
          <w:sz w:val="24"/>
          <w:szCs w:val="24"/>
        </w:rPr>
      </w:pPr>
      <w:r w:rsidRPr="0040486D">
        <w:rPr>
          <w:sz w:val="24"/>
          <w:szCs w:val="24"/>
        </w:rPr>
        <w:lastRenderedPageBreak/>
        <w:t>- vozilo tegljač</w:t>
      </w:r>
      <w:r w:rsidR="00EC6991">
        <w:rPr>
          <w:sz w:val="24"/>
          <w:szCs w:val="24"/>
        </w:rPr>
        <w:t xml:space="preserve"> </w:t>
      </w:r>
      <w:r w:rsidRPr="0040486D">
        <w:rPr>
          <w:sz w:val="24"/>
          <w:szCs w:val="24"/>
        </w:rPr>
        <w:t>MAN</w:t>
      </w:r>
      <w:r w:rsidR="00EC6991">
        <w:rPr>
          <w:sz w:val="24"/>
          <w:szCs w:val="24"/>
        </w:rPr>
        <w:t xml:space="preserve"> </w:t>
      </w:r>
      <w:r w:rsidRPr="0040486D">
        <w:rPr>
          <w:sz w:val="24"/>
          <w:szCs w:val="24"/>
        </w:rPr>
        <w:t>33.373 DFT, REG. OZNAKA ZG 9766-EU, broj šasije WMAT480447M217518</w:t>
      </w:r>
    </w:p>
    <w:p w:rsidRDefault="007E4DA2" w:rsidP="00EC6991" w:rsidR="007E4DA2" w:rsidRPr="0040486D">
      <w:pPr>
        <w:ind w:left="1080"/>
        <w:jc w:val="both"/>
        <w:rPr>
          <w:sz w:val="24"/>
          <w:szCs w:val="24"/>
        </w:rPr>
      </w:pPr>
      <w:r w:rsidRPr="0040486D">
        <w:rPr>
          <w:sz w:val="24"/>
          <w:szCs w:val="24"/>
        </w:rPr>
        <w:t>- vozilo tegljač</w:t>
      </w:r>
      <w:r w:rsidR="00EC6991">
        <w:rPr>
          <w:sz w:val="24"/>
          <w:szCs w:val="24"/>
        </w:rPr>
        <w:t xml:space="preserve"> </w:t>
      </w:r>
      <w:r w:rsidRPr="0040486D">
        <w:rPr>
          <w:sz w:val="24"/>
          <w:szCs w:val="24"/>
        </w:rPr>
        <w:t>MAN</w:t>
      </w:r>
      <w:r w:rsidR="00EC6991">
        <w:rPr>
          <w:sz w:val="24"/>
          <w:szCs w:val="24"/>
        </w:rPr>
        <w:t xml:space="preserve"> </w:t>
      </w:r>
      <w:r w:rsidRPr="0040486D">
        <w:rPr>
          <w:sz w:val="24"/>
          <w:szCs w:val="24"/>
        </w:rPr>
        <w:t>33.373 DFT, REG. OZNAKA ZG 1545-EL, broj šasije</w:t>
      </w:r>
      <w:r w:rsidR="00EC6991">
        <w:rPr>
          <w:sz w:val="24"/>
          <w:szCs w:val="24"/>
        </w:rPr>
        <w:t xml:space="preserve"> </w:t>
      </w:r>
      <w:r w:rsidRPr="0040486D">
        <w:rPr>
          <w:sz w:val="24"/>
          <w:szCs w:val="24"/>
        </w:rPr>
        <w:t>WMAT480266M217341</w:t>
      </w:r>
    </w:p>
    <w:p w:rsidRDefault="007E4DA2" w:rsidP="00D61CC0" w:rsidR="007E4DA2" w:rsidRPr="0040486D">
      <w:pPr>
        <w:ind w:left="1080"/>
        <w:jc w:val="both"/>
        <w:rPr>
          <w:sz w:val="24"/>
          <w:szCs w:val="24"/>
        </w:rPr>
      </w:pPr>
      <w:r w:rsidRPr="0040486D">
        <w:rPr>
          <w:sz w:val="24"/>
          <w:szCs w:val="24"/>
        </w:rPr>
        <w:t>- vozilo tegljač</w:t>
      </w:r>
      <w:r w:rsidR="00EC6991">
        <w:rPr>
          <w:sz w:val="24"/>
          <w:szCs w:val="24"/>
        </w:rPr>
        <w:t xml:space="preserve"> </w:t>
      </w:r>
      <w:r w:rsidRPr="0040486D">
        <w:rPr>
          <w:sz w:val="24"/>
          <w:szCs w:val="24"/>
        </w:rPr>
        <w:t>MAN</w:t>
      </w:r>
      <w:r w:rsidR="00EC6991">
        <w:rPr>
          <w:sz w:val="24"/>
          <w:szCs w:val="24"/>
        </w:rPr>
        <w:t xml:space="preserve"> </w:t>
      </w:r>
      <w:r w:rsidRPr="0040486D">
        <w:rPr>
          <w:sz w:val="24"/>
          <w:szCs w:val="24"/>
        </w:rPr>
        <w:t>TGA 33.430 6X4 BLS, REG. OZNAKA ZG 9471-BI, broj šasije WMAH30ZZ16M443273</w:t>
      </w:r>
    </w:p>
    <w:p w:rsidRDefault="007E4DA2" w:rsidP="00D61CC0" w:rsidR="007E4DA2" w:rsidRPr="0040486D">
      <w:pPr>
        <w:ind w:left="1080"/>
        <w:jc w:val="both"/>
        <w:rPr>
          <w:sz w:val="24"/>
          <w:szCs w:val="24"/>
        </w:rPr>
      </w:pPr>
      <w:r w:rsidRPr="0040486D">
        <w:rPr>
          <w:sz w:val="24"/>
          <w:szCs w:val="24"/>
        </w:rPr>
        <w:t>- vozilo tegljač MAN</w:t>
      </w:r>
      <w:r w:rsidR="00EC6991">
        <w:rPr>
          <w:sz w:val="24"/>
          <w:szCs w:val="24"/>
        </w:rPr>
        <w:t xml:space="preserve"> </w:t>
      </w:r>
      <w:r w:rsidRPr="0040486D">
        <w:rPr>
          <w:sz w:val="24"/>
          <w:szCs w:val="24"/>
        </w:rPr>
        <w:t>TGA 33.430 6X4 BLS, REG. OZNAKA ZG 9472-BI, broj šasije WMAH30ZZ26M443296</w:t>
      </w:r>
    </w:p>
    <w:p w:rsidRDefault="007E4DA2" w:rsidP="00D61CC0" w:rsidR="007E4DA2" w:rsidRPr="0040486D">
      <w:pPr>
        <w:ind w:left="1080"/>
        <w:jc w:val="both"/>
        <w:rPr>
          <w:sz w:val="24"/>
          <w:szCs w:val="24"/>
        </w:rPr>
      </w:pPr>
      <w:r w:rsidRPr="0040486D">
        <w:rPr>
          <w:sz w:val="24"/>
          <w:szCs w:val="24"/>
        </w:rPr>
        <w:t>- vozilo tegljač MAN</w:t>
      </w:r>
      <w:r w:rsidR="00EC6991">
        <w:rPr>
          <w:sz w:val="24"/>
          <w:szCs w:val="24"/>
        </w:rPr>
        <w:t xml:space="preserve"> </w:t>
      </w:r>
      <w:r w:rsidRPr="0040486D">
        <w:rPr>
          <w:sz w:val="24"/>
          <w:szCs w:val="24"/>
        </w:rPr>
        <w:t>TGA 33.430 6X4 BLS, REG. OZNAKA ZG 9473-BI, broj šasije WMAH30ZZ06M443345</w:t>
      </w:r>
    </w:p>
    <w:p w:rsidRDefault="007E4DA2" w:rsidP="00D61CC0" w:rsidR="007E4DA2" w:rsidRPr="0040486D">
      <w:pPr>
        <w:ind w:left="1080"/>
        <w:jc w:val="both"/>
        <w:rPr>
          <w:sz w:val="24"/>
          <w:szCs w:val="24"/>
        </w:rPr>
      </w:pPr>
      <w:r w:rsidRPr="0040486D">
        <w:rPr>
          <w:sz w:val="24"/>
          <w:szCs w:val="24"/>
        </w:rPr>
        <w:t>- vozilo tegljač MAN</w:t>
      </w:r>
      <w:r w:rsidR="00EC6991">
        <w:rPr>
          <w:sz w:val="24"/>
          <w:szCs w:val="24"/>
        </w:rPr>
        <w:t xml:space="preserve"> </w:t>
      </w:r>
      <w:r w:rsidRPr="0040486D">
        <w:rPr>
          <w:sz w:val="24"/>
          <w:szCs w:val="24"/>
        </w:rPr>
        <w:t>TGA 33.480 6X4 BLS, REG. OZNAKA ZG 3941-AZ, broj šasije WMAH29ZZ75M416116</w:t>
      </w:r>
    </w:p>
    <w:p w:rsidRDefault="007E4DA2" w:rsidP="00D61CC0" w:rsidR="007E4DA2" w:rsidRPr="0040486D">
      <w:pPr>
        <w:ind w:left="1080"/>
        <w:jc w:val="both"/>
        <w:rPr>
          <w:sz w:val="24"/>
          <w:szCs w:val="24"/>
        </w:rPr>
      </w:pPr>
      <w:r w:rsidRPr="0040486D">
        <w:rPr>
          <w:sz w:val="24"/>
          <w:szCs w:val="24"/>
        </w:rPr>
        <w:t>- vozilo tegljač za labud. MAN TGA 33.480 6X4 BLS, REG. OZNAKA ZG 9474-BI, broj šasije WMAH29ZZ46M443484</w:t>
      </w:r>
    </w:p>
    <w:p w:rsidRDefault="007E4DA2" w:rsidP="00D61CC0" w:rsidR="007E4DA2" w:rsidRPr="0040486D">
      <w:pPr>
        <w:ind w:left="1080"/>
        <w:jc w:val="both"/>
        <w:rPr>
          <w:sz w:val="24"/>
          <w:szCs w:val="24"/>
        </w:rPr>
      </w:pPr>
      <w:r w:rsidRPr="0040486D">
        <w:rPr>
          <w:sz w:val="24"/>
          <w:szCs w:val="24"/>
        </w:rPr>
        <w:t>- vozilo tegljač MAN</w:t>
      </w:r>
      <w:r w:rsidR="00EC6991">
        <w:rPr>
          <w:sz w:val="24"/>
          <w:szCs w:val="24"/>
        </w:rPr>
        <w:t xml:space="preserve"> </w:t>
      </w:r>
      <w:r w:rsidRPr="0040486D">
        <w:rPr>
          <w:sz w:val="24"/>
          <w:szCs w:val="24"/>
        </w:rPr>
        <w:t>40.604 DFAT, REG. OZNAKA ZG 6957-AI, broj šasije WMAE94ZZZ3L034704</w:t>
      </w:r>
    </w:p>
    <w:p w:rsidRDefault="007E4DA2" w:rsidP="00D61CC0" w:rsidR="007E4DA2" w:rsidRPr="0040486D">
      <w:pPr>
        <w:ind w:left="1080"/>
        <w:jc w:val="both"/>
        <w:rPr>
          <w:sz w:val="24"/>
          <w:szCs w:val="24"/>
        </w:rPr>
      </w:pPr>
      <w:r w:rsidRPr="0040486D">
        <w:rPr>
          <w:sz w:val="24"/>
          <w:szCs w:val="24"/>
        </w:rPr>
        <w:t>- vozilo tegljač</w:t>
      </w:r>
      <w:r w:rsidR="00EC6991">
        <w:rPr>
          <w:sz w:val="24"/>
          <w:szCs w:val="24"/>
        </w:rPr>
        <w:t xml:space="preserve"> </w:t>
      </w:r>
      <w:r w:rsidRPr="0040486D">
        <w:rPr>
          <w:sz w:val="24"/>
          <w:szCs w:val="24"/>
        </w:rPr>
        <w:t>MAN</w:t>
      </w:r>
      <w:r w:rsidR="00EC6991">
        <w:rPr>
          <w:sz w:val="24"/>
          <w:szCs w:val="24"/>
        </w:rPr>
        <w:t xml:space="preserve"> </w:t>
      </w:r>
      <w:r w:rsidRPr="0040486D">
        <w:rPr>
          <w:sz w:val="24"/>
          <w:szCs w:val="24"/>
        </w:rPr>
        <w:t>TGA 40.480 6X6 BBS, REG. OZNAKA ZG 9475-BI, broj šasije WMAH57ZZ46L044186</w:t>
      </w:r>
    </w:p>
    <w:p w:rsidRDefault="007E4DA2" w:rsidP="00D61CC0" w:rsidR="007E4DA2" w:rsidRPr="0040486D">
      <w:pPr>
        <w:ind w:left="1080"/>
        <w:jc w:val="both"/>
        <w:rPr>
          <w:sz w:val="24"/>
          <w:szCs w:val="24"/>
        </w:rPr>
      </w:pPr>
      <w:r w:rsidRPr="0040486D">
        <w:rPr>
          <w:sz w:val="24"/>
          <w:szCs w:val="24"/>
        </w:rPr>
        <w:t>- vozilo cisterna za vodu TAM 110-T10, REG. OZNAKA ZG 3621-FM, broj šasije 790000370</w:t>
      </w:r>
    </w:p>
    <w:p w:rsidRDefault="007E4DA2" w:rsidP="00D61CC0" w:rsidR="007E4DA2" w:rsidRPr="0040486D">
      <w:pPr>
        <w:ind w:left="1080"/>
        <w:jc w:val="both"/>
        <w:rPr>
          <w:sz w:val="24"/>
          <w:szCs w:val="24"/>
        </w:rPr>
      </w:pPr>
      <w:r w:rsidRPr="0040486D">
        <w:rPr>
          <w:sz w:val="24"/>
          <w:szCs w:val="24"/>
        </w:rPr>
        <w:t>- vozilo cisterna za gorivo TAM 110-T10, REG. OZNAKA ZG 6349-FA, broj šasije 790000379</w:t>
      </w:r>
    </w:p>
    <w:p w:rsidRDefault="007E4DA2" w:rsidP="00D61CC0" w:rsidR="007E4DA2" w:rsidRPr="0040486D">
      <w:pPr>
        <w:ind w:left="1080"/>
        <w:jc w:val="both"/>
        <w:rPr>
          <w:sz w:val="24"/>
          <w:szCs w:val="24"/>
        </w:rPr>
      </w:pPr>
      <w:r w:rsidRPr="0040486D">
        <w:rPr>
          <w:sz w:val="24"/>
          <w:szCs w:val="24"/>
        </w:rPr>
        <w:t>- vozilo cisterna za gorivo TAM 110-T10, REG. OZNAKA ZG 4409-FT, broj šasije</w:t>
      </w:r>
    </w:p>
    <w:p w:rsidRDefault="007E4DA2" w:rsidP="00D61CC0" w:rsidR="007E4DA2" w:rsidRPr="0040486D">
      <w:pPr>
        <w:ind w:left="1080"/>
        <w:jc w:val="both"/>
        <w:rPr>
          <w:sz w:val="24"/>
          <w:szCs w:val="24"/>
        </w:rPr>
      </w:pPr>
      <w:r w:rsidRPr="0040486D">
        <w:rPr>
          <w:sz w:val="24"/>
          <w:szCs w:val="24"/>
        </w:rPr>
        <w:t>790000449</w:t>
      </w:r>
    </w:p>
    <w:p w:rsidRDefault="007E4DA2" w:rsidP="00D61CC0" w:rsidR="007E4DA2" w:rsidRPr="0040486D">
      <w:pPr>
        <w:ind w:left="1080"/>
        <w:jc w:val="both"/>
        <w:rPr>
          <w:sz w:val="24"/>
          <w:szCs w:val="24"/>
        </w:rPr>
      </w:pPr>
      <w:r w:rsidRPr="0040486D">
        <w:rPr>
          <w:sz w:val="24"/>
          <w:szCs w:val="24"/>
        </w:rPr>
        <w:t>- vozilo cisterna za gorivo TAM 110-T10-FE, REG. OZNAKA ZG 7589-ET , broj šasije 790003856</w:t>
      </w:r>
    </w:p>
    <w:p w:rsidRDefault="007E4DA2" w:rsidP="00D61CC0" w:rsidR="007E4DA2" w:rsidRPr="0040486D">
      <w:pPr>
        <w:ind w:left="1080"/>
        <w:jc w:val="both"/>
        <w:rPr>
          <w:sz w:val="24"/>
          <w:szCs w:val="24"/>
        </w:rPr>
      </w:pPr>
      <w:r w:rsidRPr="0040486D">
        <w:rPr>
          <w:sz w:val="24"/>
          <w:szCs w:val="24"/>
        </w:rPr>
        <w:t>- vozilo cisterna za gorivo TAM 110-T10-FE, REG. OZNAKA ZG 5473-EV , broj šasije 790003850</w:t>
      </w:r>
    </w:p>
    <w:p w:rsidRDefault="007E4DA2" w:rsidP="00D61CC0" w:rsidR="007E4DA2" w:rsidRPr="0040486D">
      <w:pPr>
        <w:ind w:left="1080"/>
        <w:jc w:val="both"/>
        <w:rPr>
          <w:sz w:val="24"/>
          <w:szCs w:val="24"/>
        </w:rPr>
      </w:pPr>
      <w:r w:rsidRPr="0040486D">
        <w:rPr>
          <w:sz w:val="24"/>
          <w:szCs w:val="24"/>
        </w:rPr>
        <w:t>- vozilo cisterna za gorivo TAM 110-T10, REG. OZNAKA ZG 8759-FD, broj šasije</w:t>
      </w:r>
    </w:p>
    <w:p w:rsidRDefault="007E4DA2" w:rsidP="00D61CC0" w:rsidR="007E4DA2" w:rsidRPr="0040486D">
      <w:pPr>
        <w:ind w:left="1080"/>
        <w:jc w:val="both"/>
        <w:rPr>
          <w:sz w:val="24"/>
          <w:szCs w:val="24"/>
        </w:rPr>
      </w:pPr>
      <w:r w:rsidRPr="0040486D">
        <w:rPr>
          <w:sz w:val="24"/>
          <w:szCs w:val="24"/>
        </w:rPr>
        <w:t>800006793</w:t>
      </w:r>
    </w:p>
    <w:p w:rsidRDefault="007E4DA2" w:rsidP="00D61CC0" w:rsidR="007E4DA2" w:rsidRPr="0040486D">
      <w:pPr>
        <w:ind w:left="1080"/>
        <w:jc w:val="both"/>
        <w:rPr>
          <w:sz w:val="24"/>
          <w:szCs w:val="24"/>
        </w:rPr>
      </w:pPr>
      <w:r w:rsidRPr="0040486D">
        <w:rPr>
          <w:sz w:val="24"/>
          <w:szCs w:val="24"/>
        </w:rPr>
        <w:t>- vozilo mikser MAN-STETTER 27.403 DF-TM-AM7FH, REG. OZNAKA ZG 9080-E, broj šasije WMAT483027M251982</w:t>
      </w:r>
    </w:p>
    <w:p w:rsidRDefault="007E4DA2" w:rsidP="00D61CC0" w:rsidR="007E4DA2" w:rsidRPr="0040486D">
      <w:pPr>
        <w:ind w:left="1080"/>
        <w:jc w:val="both"/>
        <w:rPr>
          <w:sz w:val="24"/>
          <w:szCs w:val="24"/>
        </w:rPr>
      </w:pPr>
      <w:r w:rsidRPr="0040486D">
        <w:rPr>
          <w:sz w:val="24"/>
          <w:szCs w:val="24"/>
        </w:rPr>
        <w:t>- vozilo mikser MAN-STETTER 27.403 DF-TM-AM7FH, REG. OZNAKA ZG 9081-E, broj šasije WMAT483039M252059</w:t>
      </w:r>
    </w:p>
    <w:p w:rsidRDefault="007E4DA2" w:rsidP="00D61CC0" w:rsidR="007E4DA2" w:rsidRPr="0040486D">
      <w:pPr>
        <w:ind w:left="1080"/>
        <w:jc w:val="both"/>
        <w:rPr>
          <w:sz w:val="24"/>
          <w:szCs w:val="24"/>
        </w:rPr>
      </w:pPr>
      <w:r w:rsidRPr="0040486D">
        <w:rPr>
          <w:sz w:val="24"/>
          <w:szCs w:val="24"/>
        </w:rPr>
        <w:t>- vozilo mikser MAN-STETTER 27.403 DF-TM-AM7FH, REG. OZNAKA ZG 5340-EE, broj šasije WMAT483040M251986</w:t>
      </w:r>
    </w:p>
    <w:p w:rsidRDefault="007E4DA2" w:rsidP="00D61CC0" w:rsidR="007E4DA2" w:rsidRPr="0040486D">
      <w:pPr>
        <w:ind w:left="1080"/>
        <w:jc w:val="both"/>
        <w:rPr>
          <w:sz w:val="24"/>
          <w:szCs w:val="24"/>
        </w:rPr>
      </w:pPr>
      <w:r w:rsidRPr="0040486D">
        <w:rPr>
          <w:sz w:val="24"/>
          <w:szCs w:val="24"/>
        </w:rPr>
        <w:t>- vozilo mikser MAN-STETTER 27.403 DF-TM-AM7FH, REG. OZNAKA ZG 1518-EL, broj šasije WMAT483062M252018</w:t>
      </w:r>
    </w:p>
    <w:p w:rsidRDefault="007E4DA2" w:rsidP="00D61CC0" w:rsidR="007E4DA2" w:rsidRPr="0040486D">
      <w:pPr>
        <w:ind w:left="1080"/>
        <w:jc w:val="both"/>
        <w:rPr>
          <w:sz w:val="24"/>
          <w:szCs w:val="24"/>
        </w:rPr>
      </w:pPr>
      <w:r w:rsidRPr="0040486D">
        <w:rPr>
          <w:sz w:val="24"/>
          <w:szCs w:val="24"/>
        </w:rPr>
        <w:t>- vozilo mikser MAN-STETTER 27.403 DF-TM-AM7FH, REG. OZNAKA ZG 9084-E, broj šasije WMAT483063M251966</w:t>
      </w:r>
    </w:p>
    <w:p w:rsidRDefault="007E4DA2" w:rsidP="00D61CC0" w:rsidR="007E4DA2" w:rsidRPr="0040486D">
      <w:pPr>
        <w:ind w:left="1080"/>
        <w:jc w:val="both"/>
        <w:rPr>
          <w:sz w:val="24"/>
          <w:szCs w:val="24"/>
        </w:rPr>
      </w:pPr>
      <w:r w:rsidRPr="0040486D">
        <w:rPr>
          <w:sz w:val="24"/>
          <w:szCs w:val="24"/>
        </w:rPr>
        <w:t>- vozilo mikser IVECO-ITAS</w:t>
      </w:r>
      <w:r w:rsidRPr="0040486D">
        <w:rPr>
          <w:sz w:val="24"/>
          <w:szCs w:val="24"/>
        </w:rPr>
        <w:tab/>
        <w:t>MP380E38W, REG. OZNAKA ZG 1683-AF, broj šasije WJMF3TRS00C114373</w:t>
      </w:r>
    </w:p>
    <w:p w:rsidRDefault="007E4DA2" w:rsidP="00D61CC0" w:rsidR="007E4DA2" w:rsidRPr="0040486D">
      <w:pPr>
        <w:ind w:left="1080"/>
        <w:jc w:val="both"/>
        <w:rPr>
          <w:sz w:val="24"/>
          <w:szCs w:val="24"/>
        </w:rPr>
      </w:pPr>
      <w:r w:rsidRPr="0040486D">
        <w:rPr>
          <w:sz w:val="24"/>
          <w:szCs w:val="24"/>
        </w:rPr>
        <w:t>- vozilo mikser IVECO-ITAS</w:t>
      </w:r>
      <w:r w:rsidRPr="0040486D">
        <w:rPr>
          <w:sz w:val="24"/>
          <w:szCs w:val="24"/>
        </w:rPr>
        <w:tab/>
        <w:t>MP 380 E, REG. OZNAKA ZG 6955-AI, broj šasije WJMF3TRS00C114443</w:t>
      </w:r>
    </w:p>
    <w:p w:rsidRDefault="007E4DA2" w:rsidP="00D61CC0" w:rsidR="007E4DA2" w:rsidRPr="0040486D">
      <w:pPr>
        <w:ind w:left="1080"/>
        <w:jc w:val="both"/>
        <w:rPr>
          <w:sz w:val="24"/>
          <w:szCs w:val="24"/>
        </w:rPr>
      </w:pPr>
      <w:r w:rsidRPr="0040486D">
        <w:rPr>
          <w:sz w:val="24"/>
          <w:szCs w:val="24"/>
        </w:rPr>
        <w:t>- vozilo mikser IVECO-ITAS</w:t>
      </w:r>
      <w:r w:rsidRPr="0040486D">
        <w:rPr>
          <w:sz w:val="24"/>
          <w:szCs w:val="24"/>
        </w:rPr>
        <w:tab/>
        <w:t>MP380E38W, REG. OZNAKA ZG 3143-EZ, broj šasije WJMF3TRS00C114521</w:t>
      </w:r>
    </w:p>
    <w:p w:rsidRDefault="007E4DA2" w:rsidP="00D61CC0" w:rsidR="007E4DA2" w:rsidRPr="0040486D">
      <w:pPr>
        <w:ind w:left="1080"/>
        <w:jc w:val="both"/>
        <w:rPr>
          <w:sz w:val="24"/>
          <w:szCs w:val="24"/>
        </w:rPr>
      </w:pPr>
      <w:r w:rsidRPr="0040486D">
        <w:rPr>
          <w:sz w:val="24"/>
          <w:szCs w:val="24"/>
        </w:rPr>
        <w:t>- vozilo mikser IVECO-ITAS</w:t>
      </w:r>
      <w:r w:rsidRPr="0040486D">
        <w:rPr>
          <w:sz w:val="24"/>
          <w:szCs w:val="24"/>
        </w:rPr>
        <w:tab/>
        <w:t>MP380E38W, REG. OZNAKA ZG 1681-AF, broj šasije WJMF3TRS00C114737</w:t>
      </w:r>
    </w:p>
    <w:p w:rsidRDefault="007E4DA2" w:rsidP="00D61CC0" w:rsidR="007E4DA2" w:rsidRPr="0040486D">
      <w:pPr>
        <w:ind w:left="1080"/>
        <w:jc w:val="both"/>
        <w:rPr>
          <w:sz w:val="24"/>
          <w:szCs w:val="24"/>
        </w:rPr>
      </w:pPr>
      <w:r w:rsidRPr="0040486D">
        <w:rPr>
          <w:sz w:val="24"/>
          <w:szCs w:val="24"/>
        </w:rPr>
        <w:lastRenderedPageBreak/>
        <w:t>- vozilo mikser IVECO-ITAS</w:t>
      </w:r>
      <w:r w:rsidRPr="0040486D">
        <w:rPr>
          <w:sz w:val="24"/>
          <w:szCs w:val="24"/>
        </w:rPr>
        <w:tab/>
        <w:t>MP 380E, REG. OZNAKA ZG 6956-AI, broj šasije</w:t>
      </w:r>
    </w:p>
    <w:p w:rsidRDefault="007E4DA2" w:rsidP="00D61CC0" w:rsidR="007E4DA2" w:rsidRPr="0040486D">
      <w:pPr>
        <w:ind w:left="1080"/>
        <w:jc w:val="both"/>
        <w:rPr>
          <w:sz w:val="24"/>
          <w:szCs w:val="24"/>
        </w:rPr>
      </w:pPr>
      <w:r w:rsidRPr="0040486D">
        <w:rPr>
          <w:sz w:val="24"/>
          <w:szCs w:val="24"/>
        </w:rPr>
        <w:t xml:space="preserve"> WJMF3TRS00C114804</w:t>
      </w:r>
    </w:p>
    <w:p w:rsidRDefault="007E4DA2" w:rsidP="00D61CC0" w:rsidR="007E4DA2" w:rsidRPr="0040486D">
      <w:pPr>
        <w:ind w:left="1080"/>
        <w:jc w:val="both"/>
        <w:rPr>
          <w:sz w:val="24"/>
          <w:szCs w:val="24"/>
        </w:rPr>
      </w:pPr>
      <w:r w:rsidRPr="0040486D">
        <w:rPr>
          <w:sz w:val="24"/>
          <w:szCs w:val="24"/>
        </w:rPr>
        <w:t>- vozilo mikser IVECO-ITAS</w:t>
      </w:r>
      <w:r w:rsidR="00EC6991">
        <w:rPr>
          <w:sz w:val="24"/>
          <w:szCs w:val="24"/>
        </w:rPr>
        <w:t xml:space="preserve"> </w:t>
      </w:r>
      <w:r w:rsidRPr="0040486D">
        <w:rPr>
          <w:sz w:val="24"/>
          <w:szCs w:val="24"/>
        </w:rPr>
        <w:t>MP380E38W-HB, REG. OZNAKA ZG 6425-BI, broj šasije WJMF3TRS00C154817</w:t>
      </w:r>
    </w:p>
    <w:p w:rsidRDefault="007E4DA2" w:rsidP="00D61CC0" w:rsidR="007E4DA2" w:rsidRPr="0040486D">
      <w:pPr>
        <w:ind w:left="1080"/>
        <w:jc w:val="both"/>
        <w:rPr>
          <w:sz w:val="24"/>
          <w:szCs w:val="24"/>
        </w:rPr>
      </w:pPr>
      <w:r w:rsidRPr="0040486D">
        <w:rPr>
          <w:sz w:val="24"/>
          <w:szCs w:val="24"/>
        </w:rPr>
        <w:t>- vozilo mikser IVECO-ITAS</w:t>
      </w:r>
      <w:r w:rsidR="00EC6991">
        <w:rPr>
          <w:sz w:val="24"/>
          <w:szCs w:val="24"/>
        </w:rPr>
        <w:t xml:space="preserve"> </w:t>
      </w:r>
      <w:r w:rsidRPr="0040486D">
        <w:rPr>
          <w:sz w:val="24"/>
          <w:szCs w:val="24"/>
        </w:rPr>
        <w:t>MP380E38W-HB, REG. OZNAKA ZG 6426-BI, broj šasije</w:t>
      </w:r>
      <w:r w:rsidR="00EC6991">
        <w:rPr>
          <w:sz w:val="24"/>
          <w:szCs w:val="24"/>
        </w:rPr>
        <w:t xml:space="preserve"> </w:t>
      </w:r>
      <w:r w:rsidRPr="0040486D">
        <w:rPr>
          <w:sz w:val="24"/>
          <w:szCs w:val="24"/>
        </w:rPr>
        <w:t>WJMF3TRS00C154890</w:t>
      </w:r>
    </w:p>
    <w:p w:rsidRDefault="007E4DA2" w:rsidP="00D61CC0" w:rsidR="007E4DA2" w:rsidRPr="0040486D">
      <w:pPr>
        <w:ind w:left="1080"/>
        <w:jc w:val="both"/>
        <w:rPr>
          <w:sz w:val="24"/>
          <w:szCs w:val="24"/>
        </w:rPr>
      </w:pPr>
      <w:r w:rsidRPr="0040486D">
        <w:rPr>
          <w:sz w:val="24"/>
          <w:szCs w:val="24"/>
        </w:rPr>
        <w:t>- vozilo mikser IVECO-ITAS</w:t>
      </w:r>
      <w:r w:rsidR="00EC6991">
        <w:rPr>
          <w:sz w:val="24"/>
          <w:szCs w:val="24"/>
        </w:rPr>
        <w:t xml:space="preserve"> </w:t>
      </w:r>
      <w:r w:rsidRPr="0040486D">
        <w:rPr>
          <w:sz w:val="24"/>
          <w:szCs w:val="24"/>
        </w:rPr>
        <w:t>MP380E38W-HB, REG. OZNAKA ZG 6427-BI, broj šasije</w:t>
      </w:r>
      <w:r w:rsidR="00EC6991">
        <w:rPr>
          <w:sz w:val="24"/>
          <w:szCs w:val="24"/>
        </w:rPr>
        <w:t xml:space="preserve"> </w:t>
      </w:r>
      <w:r w:rsidRPr="0040486D">
        <w:rPr>
          <w:sz w:val="24"/>
          <w:szCs w:val="24"/>
        </w:rPr>
        <w:t>WJMF3TRS00C154963</w:t>
      </w:r>
    </w:p>
    <w:p w:rsidRDefault="007E4DA2" w:rsidP="00D61CC0" w:rsidR="007E4DA2" w:rsidRPr="0040486D">
      <w:pPr>
        <w:ind w:left="1080"/>
        <w:jc w:val="both"/>
        <w:rPr>
          <w:sz w:val="24"/>
          <w:szCs w:val="24"/>
        </w:rPr>
      </w:pPr>
      <w:r w:rsidRPr="0040486D">
        <w:rPr>
          <w:sz w:val="24"/>
          <w:szCs w:val="24"/>
        </w:rPr>
        <w:t>- vozilo mikser IVECO-ITAS</w:t>
      </w:r>
      <w:r w:rsidR="00EC6991">
        <w:rPr>
          <w:sz w:val="24"/>
          <w:szCs w:val="24"/>
        </w:rPr>
        <w:t xml:space="preserve"> </w:t>
      </w:r>
      <w:r w:rsidRPr="0040486D">
        <w:rPr>
          <w:sz w:val="24"/>
          <w:szCs w:val="24"/>
        </w:rPr>
        <w:t>MP380E38W-HB, REG. OZNAKA ZG 6428-BI, broj šasije</w:t>
      </w:r>
      <w:r w:rsidR="00EC6991">
        <w:rPr>
          <w:sz w:val="24"/>
          <w:szCs w:val="24"/>
        </w:rPr>
        <w:t xml:space="preserve"> </w:t>
      </w:r>
      <w:r w:rsidRPr="0040486D">
        <w:rPr>
          <w:sz w:val="24"/>
          <w:szCs w:val="24"/>
        </w:rPr>
        <w:t>WJMF3TRS00C155166</w:t>
      </w:r>
    </w:p>
    <w:p w:rsidRDefault="007E4DA2" w:rsidP="00D61CC0" w:rsidR="007E4DA2" w:rsidRPr="0040486D">
      <w:pPr>
        <w:ind w:left="1080"/>
        <w:jc w:val="both"/>
        <w:rPr>
          <w:sz w:val="24"/>
          <w:szCs w:val="24"/>
        </w:rPr>
      </w:pPr>
      <w:r w:rsidRPr="0040486D">
        <w:rPr>
          <w:sz w:val="24"/>
          <w:szCs w:val="24"/>
        </w:rPr>
        <w:t>- vozilo mikser IVECO-ITAS</w:t>
      </w:r>
      <w:r w:rsidR="00EC6991">
        <w:rPr>
          <w:sz w:val="24"/>
          <w:szCs w:val="24"/>
        </w:rPr>
        <w:t xml:space="preserve"> </w:t>
      </w:r>
      <w:r w:rsidRPr="0040486D">
        <w:rPr>
          <w:sz w:val="24"/>
          <w:szCs w:val="24"/>
        </w:rPr>
        <w:t>MP380E38W-HB, REG.</w:t>
      </w:r>
      <w:r w:rsidR="00EC6991">
        <w:rPr>
          <w:sz w:val="24"/>
          <w:szCs w:val="24"/>
        </w:rPr>
        <w:t xml:space="preserve"> OZNAKA ZG 6429-BI, broj šasije </w:t>
      </w:r>
      <w:r w:rsidRPr="0040486D">
        <w:rPr>
          <w:sz w:val="24"/>
          <w:szCs w:val="24"/>
        </w:rPr>
        <w:t>WJMF3TRS00C155240</w:t>
      </w:r>
    </w:p>
    <w:p w:rsidRDefault="007E4DA2" w:rsidP="00D61CC0" w:rsidR="007E4DA2" w:rsidRPr="0040486D">
      <w:pPr>
        <w:ind w:left="1080"/>
        <w:jc w:val="both"/>
        <w:rPr>
          <w:sz w:val="24"/>
          <w:szCs w:val="24"/>
        </w:rPr>
      </w:pPr>
      <w:r w:rsidRPr="0040486D">
        <w:rPr>
          <w:sz w:val="24"/>
          <w:szCs w:val="24"/>
        </w:rPr>
        <w:t>- vozilo mikser MAN-STETTER TGA 41.440 8X4/AM10F, REG. OZNAKA ZG 9936-DJ, broj šasije WMAH39ZZ28M505562</w:t>
      </w:r>
    </w:p>
    <w:p w:rsidRDefault="007E4DA2" w:rsidP="00D61CC0" w:rsidR="007E4DA2" w:rsidRPr="0040486D">
      <w:pPr>
        <w:ind w:left="1080"/>
        <w:jc w:val="both"/>
        <w:rPr>
          <w:sz w:val="24"/>
          <w:szCs w:val="24"/>
        </w:rPr>
      </w:pPr>
      <w:r w:rsidRPr="0040486D">
        <w:rPr>
          <w:sz w:val="24"/>
          <w:szCs w:val="24"/>
        </w:rPr>
        <w:t>- vozilo mikser MAN-STETTER TGA 41.440 8X4/AM10F, REG. OZNAKA ZG 9937-DJ, broj šasije WMAH39ZZ48M505482</w:t>
      </w:r>
    </w:p>
    <w:p w:rsidRDefault="007E4DA2" w:rsidP="00D61CC0" w:rsidR="007E4DA2" w:rsidRPr="0040486D">
      <w:pPr>
        <w:ind w:left="1080"/>
        <w:jc w:val="both"/>
        <w:rPr>
          <w:sz w:val="24"/>
          <w:szCs w:val="24"/>
        </w:rPr>
      </w:pPr>
      <w:r w:rsidRPr="0040486D">
        <w:rPr>
          <w:sz w:val="24"/>
          <w:szCs w:val="24"/>
        </w:rPr>
        <w:t>- vozilo mikser MAN-STETTER TGA 41.440 8X4/AM10F, REG. OZNAKA ZG 9938-DJ, broj šasije WMAH39ZZ58M505474</w:t>
      </w:r>
    </w:p>
    <w:p w:rsidRDefault="007E4DA2" w:rsidP="00D61CC0" w:rsidR="007E4DA2" w:rsidRPr="0040486D">
      <w:pPr>
        <w:ind w:left="1080"/>
        <w:jc w:val="both"/>
        <w:rPr>
          <w:sz w:val="24"/>
          <w:szCs w:val="24"/>
        </w:rPr>
      </w:pPr>
      <w:r w:rsidRPr="0040486D">
        <w:rPr>
          <w:sz w:val="24"/>
          <w:szCs w:val="24"/>
        </w:rPr>
        <w:t>- vozilo mikser MAN-STETTER TGA 41.440 8X4/AM10F, REG. OZNAKA ZG 9939-DJ, broj šasije WMAH39ZZ58M505538</w:t>
      </w:r>
    </w:p>
    <w:p w:rsidRDefault="007E4DA2" w:rsidP="00D61CC0" w:rsidR="007E4DA2" w:rsidRPr="0040486D">
      <w:pPr>
        <w:ind w:left="1080"/>
        <w:jc w:val="both"/>
        <w:rPr>
          <w:sz w:val="24"/>
          <w:szCs w:val="24"/>
        </w:rPr>
      </w:pPr>
      <w:r w:rsidRPr="0040486D">
        <w:rPr>
          <w:sz w:val="24"/>
          <w:szCs w:val="24"/>
        </w:rPr>
        <w:t>- vozilo mikser MAN-STETTER TGA 41.440 8X4/AM10F, REG. OZNAKA ZG 9940-DJ, broj šasije WMAH39ZZ88M505470</w:t>
      </w:r>
    </w:p>
    <w:p w:rsidRDefault="007E4DA2" w:rsidP="00D61CC0" w:rsidR="007E4DA2" w:rsidRPr="0040486D">
      <w:pPr>
        <w:ind w:left="1080"/>
        <w:jc w:val="both"/>
        <w:rPr>
          <w:sz w:val="24"/>
          <w:szCs w:val="24"/>
        </w:rPr>
      </w:pPr>
      <w:r w:rsidRPr="0040486D">
        <w:rPr>
          <w:sz w:val="24"/>
          <w:szCs w:val="24"/>
        </w:rPr>
        <w:t>- vozilo cisterna za vodu IVECO 150 E 18, REG. OZNAKA ZG 547-UR, broj šasije</w:t>
      </w:r>
      <w:r w:rsidR="00EC6991">
        <w:rPr>
          <w:sz w:val="24"/>
          <w:szCs w:val="24"/>
        </w:rPr>
        <w:t xml:space="preserve"> </w:t>
      </w:r>
      <w:r w:rsidRPr="0040486D">
        <w:rPr>
          <w:sz w:val="24"/>
          <w:szCs w:val="24"/>
        </w:rPr>
        <w:t>ZCFA1LD0002174655</w:t>
      </w:r>
    </w:p>
    <w:p w:rsidRDefault="007E4DA2" w:rsidP="00D61CC0" w:rsidR="007E4DA2" w:rsidRPr="0040486D">
      <w:pPr>
        <w:ind w:left="1080"/>
        <w:jc w:val="both"/>
        <w:rPr>
          <w:sz w:val="24"/>
          <w:szCs w:val="24"/>
        </w:rPr>
      </w:pPr>
      <w:r w:rsidRPr="0040486D">
        <w:rPr>
          <w:sz w:val="24"/>
          <w:szCs w:val="24"/>
        </w:rPr>
        <w:t>- vozilo cisterna za vodu IVECO 150 E 18, REG. OZNAKA ZG 548-UR, broj šasije ZCFA1LD0002175128</w:t>
      </w:r>
    </w:p>
    <w:p w:rsidRDefault="007E4DA2" w:rsidP="00D61CC0" w:rsidR="007E4DA2" w:rsidRPr="0040486D">
      <w:pPr>
        <w:ind w:left="1080"/>
        <w:jc w:val="both"/>
        <w:rPr>
          <w:sz w:val="24"/>
          <w:szCs w:val="24"/>
        </w:rPr>
      </w:pPr>
      <w:r w:rsidRPr="0040486D">
        <w:rPr>
          <w:sz w:val="24"/>
          <w:szCs w:val="24"/>
        </w:rPr>
        <w:t>- vozilo cisterna za vodu IVECO ML 150 E 18, REG. OZNAKA ZG 4996-EK, broj šasije ZCFA1LD0002197990</w:t>
      </w:r>
    </w:p>
    <w:p w:rsidRDefault="007E4DA2" w:rsidP="00D61CC0" w:rsidR="007E4DA2" w:rsidRPr="0040486D">
      <w:pPr>
        <w:ind w:left="1080"/>
        <w:jc w:val="both"/>
        <w:rPr>
          <w:sz w:val="24"/>
          <w:szCs w:val="24"/>
        </w:rPr>
      </w:pPr>
      <w:r w:rsidRPr="0040486D">
        <w:rPr>
          <w:sz w:val="24"/>
          <w:szCs w:val="24"/>
        </w:rPr>
        <w:t>- vozilo cisterna za vodu IVECO ML 150 E 18, REG. OZNAKA ZG 4976-A, broj šasije ZCFA1LD0002197991</w:t>
      </w:r>
    </w:p>
    <w:p w:rsidRDefault="007E4DA2" w:rsidP="00D61CC0" w:rsidR="007E4DA2" w:rsidRPr="0040486D">
      <w:pPr>
        <w:ind w:left="1080"/>
        <w:jc w:val="both"/>
        <w:rPr>
          <w:sz w:val="24"/>
          <w:szCs w:val="24"/>
        </w:rPr>
      </w:pPr>
      <w:r w:rsidRPr="0040486D">
        <w:rPr>
          <w:sz w:val="24"/>
          <w:szCs w:val="24"/>
        </w:rPr>
        <w:t>- vozilo cisterna za vodu IVECO EUROCARGO 150 E 18, REG. OZNAKA ZG 4271-EL, broj šasije ZCFA1LD1102394477</w:t>
      </w:r>
    </w:p>
    <w:p w:rsidRDefault="007E4DA2" w:rsidP="00D61CC0" w:rsidR="007E4DA2" w:rsidRPr="0040486D">
      <w:pPr>
        <w:ind w:left="1080"/>
        <w:jc w:val="both"/>
        <w:rPr>
          <w:sz w:val="24"/>
          <w:szCs w:val="24"/>
        </w:rPr>
      </w:pPr>
      <w:r w:rsidRPr="0040486D">
        <w:rPr>
          <w:sz w:val="24"/>
          <w:szCs w:val="24"/>
        </w:rPr>
        <w:t>- vozilo cisterna za vodu IVECO EUROCARGO ML 150 E 18, REG. OZNAKA ZG 8539-FF, broj šasije</w:t>
      </w:r>
      <w:r w:rsidR="00EC6991">
        <w:rPr>
          <w:sz w:val="24"/>
          <w:szCs w:val="24"/>
        </w:rPr>
        <w:t xml:space="preserve"> </w:t>
      </w:r>
      <w:r w:rsidRPr="0040486D">
        <w:rPr>
          <w:sz w:val="24"/>
          <w:szCs w:val="24"/>
        </w:rPr>
        <w:t>ZCFA1LD1102394478</w:t>
      </w:r>
    </w:p>
    <w:p w:rsidRDefault="007E4DA2" w:rsidP="00D61CC0" w:rsidR="007E4DA2" w:rsidRPr="0040486D">
      <w:pPr>
        <w:ind w:left="1080"/>
        <w:jc w:val="both"/>
        <w:rPr>
          <w:sz w:val="24"/>
          <w:szCs w:val="24"/>
        </w:rPr>
      </w:pPr>
      <w:r w:rsidRPr="0040486D">
        <w:rPr>
          <w:sz w:val="24"/>
          <w:szCs w:val="24"/>
        </w:rPr>
        <w:t>- vozilo cisterna za gorivo IVECO EURO CARGO ML120E24, REG. OZNAKA ZG 6256-AP, broj šasije ZCFA1EJ0202416390</w:t>
      </w:r>
    </w:p>
    <w:p w:rsidRDefault="007E4DA2" w:rsidP="00D61CC0" w:rsidR="007E4DA2" w:rsidRPr="0040486D">
      <w:pPr>
        <w:ind w:left="1080"/>
        <w:jc w:val="both"/>
        <w:rPr>
          <w:sz w:val="24"/>
          <w:szCs w:val="24"/>
        </w:rPr>
      </w:pPr>
      <w:r w:rsidRPr="0040486D">
        <w:rPr>
          <w:sz w:val="24"/>
          <w:szCs w:val="24"/>
        </w:rPr>
        <w:t>- vozilo cisterna za gorivo IVECO EUROCARGO ML150E25W, REG. OZNAKA ZG 6602-FR, broj šasije ZCFB61LJ202644467 (leasing – Erste &amp; Steiermärkische S-Leasing d.o.o.)</w:t>
      </w:r>
    </w:p>
    <w:p w:rsidRDefault="007E4DA2" w:rsidP="00D61CC0" w:rsidR="007E4DA2" w:rsidRPr="0040486D">
      <w:pPr>
        <w:ind w:left="1080"/>
        <w:jc w:val="both"/>
        <w:rPr>
          <w:sz w:val="24"/>
          <w:szCs w:val="24"/>
        </w:rPr>
      </w:pPr>
      <w:r w:rsidRPr="0040486D">
        <w:rPr>
          <w:sz w:val="24"/>
          <w:szCs w:val="24"/>
        </w:rPr>
        <w:t>- vozilo cisterna za gorivo IVECO EUROCARGO ML150E25W, REG. OZNAKA ZG 6603-FR, broj šasije ZCFB61LJ302644221 (leasing – Erste &amp; Steiermärkische S-Leasing d.o.o.)</w:t>
      </w:r>
    </w:p>
    <w:p w:rsidRDefault="007E4DA2" w:rsidP="00D61CC0" w:rsidR="007E4DA2" w:rsidRPr="0040486D">
      <w:pPr>
        <w:ind w:left="1080"/>
        <w:jc w:val="both"/>
        <w:rPr>
          <w:sz w:val="24"/>
          <w:szCs w:val="24"/>
        </w:rPr>
      </w:pPr>
      <w:r w:rsidRPr="0040486D">
        <w:rPr>
          <w:sz w:val="24"/>
          <w:szCs w:val="24"/>
        </w:rPr>
        <w:t>- vozilo cisterna za gorivo IVECO ML 180 E 28/P, REG. OZNAKA ZG 8813-BD, broj šasije ZCFA1TM0202455664</w:t>
      </w:r>
    </w:p>
    <w:p w:rsidRDefault="007E4DA2" w:rsidP="00D61CC0" w:rsidR="007E4DA2" w:rsidRPr="0040486D">
      <w:pPr>
        <w:ind w:left="1080"/>
        <w:jc w:val="both"/>
        <w:rPr>
          <w:sz w:val="24"/>
          <w:szCs w:val="24"/>
        </w:rPr>
      </w:pPr>
      <w:r w:rsidRPr="0040486D">
        <w:rPr>
          <w:sz w:val="24"/>
          <w:szCs w:val="24"/>
        </w:rPr>
        <w:t>- vozilo cisterna za gorivo MAN LE 18.280 4x4 BB, REG. OZNAKA ZG 9745-DD, broj šasije WMAL90ZZ87Y184302</w:t>
      </w:r>
    </w:p>
    <w:p w:rsidRDefault="007E4DA2" w:rsidP="00D61CC0" w:rsidR="007E4DA2" w:rsidRPr="0040486D">
      <w:pPr>
        <w:ind w:left="1080"/>
        <w:jc w:val="both"/>
        <w:rPr>
          <w:sz w:val="24"/>
          <w:szCs w:val="24"/>
        </w:rPr>
      </w:pPr>
      <w:r w:rsidRPr="0040486D">
        <w:rPr>
          <w:sz w:val="24"/>
          <w:szCs w:val="24"/>
        </w:rPr>
        <w:t>- vozilo cisterna za gorivo MAN TGM 18.290 4X4 BB, REG. OZNAKA ZG 7696-FD, broj šasije WMAN38ZZ9EY311712 (leasing – Erste &amp; Steiermärkische S-Leasing d.o.o.)</w:t>
      </w:r>
    </w:p>
    <w:p w:rsidRDefault="007E4DA2" w:rsidP="00D61CC0" w:rsidR="007E4DA2" w:rsidRPr="0040486D">
      <w:pPr>
        <w:ind w:left="1080"/>
        <w:jc w:val="both"/>
        <w:rPr>
          <w:sz w:val="24"/>
          <w:szCs w:val="24"/>
        </w:rPr>
      </w:pPr>
      <w:r w:rsidRPr="0040486D">
        <w:rPr>
          <w:sz w:val="24"/>
          <w:szCs w:val="24"/>
        </w:rPr>
        <w:lastRenderedPageBreak/>
        <w:t>- vozilo za pripremu ekspl.</w:t>
      </w:r>
      <w:r w:rsidR="00EC6991">
        <w:rPr>
          <w:sz w:val="24"/>
          <w:szCs w:val="24"/>
        </w:rPr>
        <w:t xml:space="preserve"> </w:t>
      </w:r>
      <w:r w:rsidRPr="0040486D">
        <w:rPr>
          <w:sz w:val="24"/>
          <w:szCs w:val="24"/>
        </w:rPr>
        <w:t>MAN</w:t>
      </w:r>
      <w:r w:rsidRPr="0040486D">
        <w:rPr>
          <w:sz w:val="24"/>
          <w:szCs w:val="24"/>
        </w:rPr>
        <w:tab/>
        <w:t>TGM 18.280 4X4 BB, REG. OZNAKA ZG 5299-EJ, broj šasije WMAN38ZZ9BY254360</w:t>
      </w:r>
    </w:p>
    <w:p w:rsidRDefault="007E4DA2" w:rsidP="00EC6991" w:rsidR="007E4DA2" w:rsidRPr="0040486D">
      <w:pPr>
        <w:ind w:left="1080"/>
        <w:jc w:val="both"/>
        <w:rPr>
          <w:sz w:val="24"/>
          <w:szCs w:val="24"/>
        </w:rPr>
      </w:pPr>
      <w:r w:rsidRPr="0040486D">
        <w:rPr>
          <w:sz w:val="24"/>
          <w:szCs w:val="24"/>
        </w:rPr>
        <w:t>- autodizalica</w:t>
      </w:r>
      <w:r w:rsidR="00BD22C5">
        <w:rPr>
          <w:sz w:val="24"/>
          <w:szCs w:val="24"/>
        </w:rPr>
        <w:t xml:space="preserve"> </w:t>
      </w:r>
      <w:r w:rsidRPr="0040486D">
        <w:rPr>
          <w:sz w:val="24"/>
          <w:szCs w:val="24"/>
        </w:rPr>
        <w:t>GROVE AT-635, REG. OZNAKA ZG 4510-AG, broj šasije SCMOAT635TSU86217</w:t>
      </w:r>
    </w:p>
    <w:p w:rsidRDefault="007E4DA2" w:rsidP="00EC6991" w:rsidR="007E4DA2" w:rsidRPr="0040486D">
      <w:pPr>
        <w:ind w:left="1080"/>
        <w:jc w:val="both"/>
        <w:rPr>
          <w:sz w:val="24"/>
          <w:szCs w:val="24"/>
        </w:rPr>
      </w:pPr>
      <w:r w:rsidRPr="0040486D">
        <w:rPr>
          <w:sz w:val="24"/>
          <w:szCs w:val="24"/>
        </w:rPr>
        <w:t>- autodizalica</w:t>
      </w:r>
      <w:r w:rsidR="00BD22C5">
        <w:rPr>
          <w:sz w:val="24"/>
          <w:szCs w:val="24"/>
        </w:rPr>
        <w:t xml:space="preserve"> </w:t>
      </w:r>
      <w:r w:rsidRPr="0040486D">
        <w:rPr>
          <w:sz w:val="24"/>
          <w:szCs w:val="24"/>
        </w:rPr>
        <w:t>GROVE AT-635, REG. OZNAKA ZG 9960-DU, broj šasije</w:t>
      </w:r>
      <w:r w:rsidR="00EC6991">
        <w:rPr>
          <w:sz w:val="24"/>
          <w:szCs w:val="24"/>
        </w:rPr>
        <w:t xml:space="preserve"> </w:t>
      </w:r>
      <w:r w:rsidRPr="0040486D">
        <w:rPr>
          <w:sz w:val="24"/>
          <w:szCs w:val="24"/>
        </w:rPr>
        <w:t>SCMOAT635TSU86218</w:t>
      </w:r>
    </w:p>
    <w:p w:rsidRDefault="007E4DA2" w:rsidP="00D61CC0" w:rsidR="007E4DA2" w:rsidRPr="0040486D">
      <w:pPr>
        <w:ind w:left="1080"/>
        <w:jc w:val="both"/>
        <w:rPr>
          <w:sz w:val="24"/>
          <w:szCs w:val="24"/>
        </w:rPr>
      </w:pPr>
      <w:r w:rsidRPr="0040486D">
        <w:rPr>
          <w:sz w:val="24"/>
          <w:szCs w:val="24"/>
        </w:rPr>
        <w:t>- autodizalica</w:t>
      </w:r>
      <w:r w:rsidR="00BD22C5">
        <w:rPr>
          <w:sz w:val="24"/>
          <w:szCs w:val="24"/>
        </w:rPr>
        <w:t xml:space="preserve"> </w:t>
      </w:r>
      <w:r w:rsidRPr="0040486D">
        <w:rPr>
          <w:sz w:val="24"/>
          <w:szCs w:val="24"/>
        </w:rPr>
        <w:t>DEMAG AC-40-1(CRAN-1) , REG. OZNAKA ZG 4513-AG, broj šasije WMG3208335Z000608</w:t>
      </w:r>
    </w:p>
    <w:p w:rsidRDefault="007E4DA2" w:rsidP="00D61CC0" w:rsidR="007E4DA2" w:rsidRPr="0040486D">
      <w:pPr>
        <w:ind w:left="1080"/>
        <w:jc w:val="both"/>
        <w:rPr>
          <w:sz w:val="24"/>
          <w:szCs w:val="24"/>
        </w:rPr>
      </w:pPr>
      <w:r w:rsidRPr="0040486D">
        <w:rPr>
          <w:sz w:val="24"/>
          <w:szCs w:val="24"/>
        </w:rPr>
        <w:t>- autodizalica</w:t>
      </w:r>
      <w:r w:rsidR="00BD22C5">
        <w:rPr>
          <w:sz w:val="24"/>
          <w:szCs w:val="24"/>
        </w:rPr>
        <w:t xml:space="preserve"> </w:t>
      </w:r>
      <w:r w:rsidRPr="0040486D">
        <w:rPr>
          <w:sz w:val="24"/>
          <w:szCs w:val="24"/>
        </w:rPr>
        <w:t>DEMAG AC-180, REG. OZNAKA ZG 2041-I, broj šasije  W09306560WZM02042</w:t>
      </w:r>
    </w:p>
    <w:p w:rsidRDefault="007E4DA2" w:rsidP="00EC6991" w:rsidR="007E4DA2" w:rsidRPr="0040486D">
      <w:pPr>
        <w:ind w:left="1080"/>
        <w:jc w:val="both"/>
        <w:rPr>
          <w:sz w:val="24"/>
          <w:szCs w:val="24"/>
        </w:rPr>
      </w:pPr>
      <w:r w:rsidRPr="0040486D">
        <w:rPr>
          <w:sz w:val="24"/>
          <w:szCs w:val="24"/>
        </w:rPr>
        <w:t>- autodizalica</w:t>
      </w:r>
      <w:r w:rsidR="00BD22C5">
        <w:rPr>
          <w:sz w:val="24"/>
          <w:szCs w:val="24"/>
        </w:rPr>
        <w:t xml:space="preserve"> </w:t>
      </w:r>
      <w:r w:rsidRPr="0040486D">
        <w:rPr>
          <w:sz w:val="24"/>
          <w:szCs w:val="24"/>
        </w:rPr>
        <w:t>DEMAG AC-180, REG. OZNAKA ZG 9965-DU, broj šasije W09306560XZM02053</w:t>
      </w:r>
    </w:p>
    <w:p w:rsidRDefault="007E4DA2" w:rsidP="00D61CC0" w:rsidR="007E4DA2" w:rsidRPr="0040486D">
      <w:pPr>
        <w:ind w:left="1080"/>
        <w:jc w:val="both"/>
        <w:rPr>
          <w:sz w:val="24"/>
          <w:szCs w:val="24"/>
        </w:rPr>
      </w:pPr>
      <w:r w:rsidRPr="0040486D">
        <w:rPr>
          <w:sz w:val="24"/>
          <w:szCs w:val="24"/>
        </w:rPr>
        <w:t>- vozilo mini bus IVECO OTOYOL M-24 G, REG. OZNAKA ZG 9649-FF, broj šasije NMS0596100T119176</w:t>
      </w:r>
    </w:p>
    <w:p w:rsidRDefault="007E4DA2" w:rsidP="00D61CC0" w:rsidR="007E4DA2" w:rsidRPr="0040486D">
      <w:pPr>
        <w:ind w:left="1080"/>
        <w:jc w:val="both"/>
        <w:rPr>
          <w:sz w:val="24"/>
          <w:szCs w:val="24"/>
        </w:rPr>
      </w:pPr>
      <w:r w:rsidRPr="0040486D">
        <w:rPr>
          <w:sz w:val="24"/>
          <w:szCs w:val="24"/>
        </w:rPr>
        <w:t>- vozilo putničko autobus MERCEDES SPRINTER 412 D-KA, REG. OZNAKA ZG 4749-EN, broj šasije WDB9044631P951050</w:t>
      </w:r>
    </w:p>
    <w:p w:rsidRDefault="007E4DA2" w:rsidP="00D61CC0" w:rsidR="007E4DA2" w:rsidRPr="0040486D">
      <w:pPr>
        <w:ind w:left="1080"/>
        <w:jc w:val="both"/>
        <w:rPr>
          <w:sz w:val="24"/>
          <w:szCs w:val="24"/>
        </w:rPr>
      </w:pPr>
      <w:r w:rsidRPr="0040486D">
        <w:rPr>
          <w:sz w:val="24"/>
          <w:szCs w:val="24"/>
        </w:rPr>
        <w:t xml:space="preserve">- vozilo putničko autobus TAM 130 S85-T, REG. OZNAKA ZG 6341-FA, broj šasije 880006605, </w:t>
      </w:r>
    </w:p>
    <w:p w:rsidRDefault="007E4DA2" w:rsidP="00D61CC0" w:rsidR="007E4DA2" w:rsidRPr="0040486D">
      <w:pPr>
        <w:ind w:left="1080"/>
        <w:jc w:val="both"/>
        <w:rPr>
          <w:sz w:val="24"/>
          <w:szCs w:val="24"/>
        </w:rPr>
      </w:pPr>
      <w:r w:rsidRPr="0040486D">
        <w:rPr>
          <w:sz w:val="24"/>
          <w:szCs w:val="24"/>
        </w:rPr>
        <w:t>- vozilo putničko autobus TAM 130-A85-T, REG. OZNAKA ZG 4963-EK, broj šasije 890004351,</w:t>
      </w:r>
      <w:r w:rsidRPr="0040486D">
        <w:rPr>
          <w:sz w:val="24"/>
          <w:szCs w:val="24"/>
        </w:rPr>
        <w:tab/>
      </w:r>
    </w:p>
    <w:p w:rsidRDefault="007E4DA2" w:rsidP="00D61CC0" w:rsidR="007E4DA2" w:rsidRPr="0040486D">
      <w:pPr>
        <w:ind w:left="1080"/>
        <w:jc w:val="both"/>
        <w:rPr>
          <w:sz w:val="24"/>
          <w:szCs w:val="24"/>
        </w:rPr>
      </w:pPr>
      <w:r w:rsidRPr="0040486D">
        <w:rPr>
          <w:sz w:val="24"/>
          <w:szCs w:val="24"/>
        </w:rPr>
        <w:t>- vozilo putničko autobus TAM 130 A 85 T, REG. OZNAKA ZG 1421-FG, broj šasije</w:t>
      </w:r>
      <w:r w:rsidR="00BD22C5">
        <w:rPr>
          <w:sz w:val="24"/>
          <w:szCs w:val="24"/>
        </w:rPr>
        <w:t xml:space="preserve"> </w:t>
      </w:r>
      <w:r w:rsidRPr="0040486D">
        <w:rPr>
          <w:sz w:val="24"/>
          <w:szCs w:val="24"/>
        </w:rPr>
        <w:t>890003688,</w:t>
      </w:r>
      <w:r w:rsidRPr="0040486D">
        <w:rPr>
          <w:sz w:val="24"/>
          <w:szCs w:val="24"/>
        </w:rPr>
        <w:tab/>
      </w:r>
    </w:p>
    <w:p w:rsidRDefault="007E4DA2" w:rsidP="00D61CC0" w:rsidR="007E4DA2" w:rsidRPr="0040486D">
      <w:pPr>
        <w:ind w:left="1080"/>
        <w:jc w:val="both"/>
        <w:rPr>
          <w:sz w:val="24"/>
          <w:szCs w:val="24"/>
        </w:rPr>
      </w:pPr>
      <w:r w:rsidRPr="0040486D">
        <w:rPr>
          <w:sz w:val="24"/>
          <w:szCs w:val="24"/>
        </w:rPr>
        <w:t xml:space="preserve">- vozilo putničko autobus TAM 190A110T, REG. OZNAKA ZG 6449-ES, broj šasije 880002032, </w:t>
      </w:r>
    </w:p>
    <w:p w:rsidRDefault="007E4DA2" w:rsidP="00D61CC0" w:rsidR="007E4DA2" w:rsidRPr="0040486D">
      <w:pPr>
        <w:ind w:left="1080"/>
        <w:jc w:val="both"/>
        <w:rPr>
          <w:sz w:val="24"/>
          <w:szCs w:val="24"/>
        </w:rPr>
      </w:pPr>
      <w:r w:rsidRPr="0040486D">
        <w:rPr>
          <w:sz w:val="24"/>
          <w:szCs w:val="24"/>
        </w:rPr>
        <w:t>- vozilo putničko autobus BMC 750 FE EURO 3, REG. OZNAKA ZG 1974-DK, broj šasije</w:t>
      </w:r>
      <w:r w:rsidR="00EC6991">
        <w:rPr>
          <w:sz w:val="24"/>
          <w:szCs w:val="24"/>
        </w:rPr>
        <w:t xml:space="preserve"> </w:t>
      </w:r>
      <w:r w:rsidRPr="0040486D">
        <w:rPr>
          <w:sz w:val="24"/>
          <w:szCs w:val="24"/>
        </w:rPr>
        <w:t>NMC750RKTLD100042</w:t>
      </w:r>
    </w:p>
    <w:p w:rsidRDefault="007E4DA2" w:rsidP="00D61CC0" w:rsidR="007E4DA2" w:rsidRPr="0040486D">
      <w:pPr>
        <w:ind w:left="1080"/>
        <w:jc w:val="both"/>
        <w:rPr>
          <w:sz w:val="24"/>
          <w:szCs w:val="24"/>
        </w:rPr>
      </w:pPr>
      <w:r w:rsidRPr="0040486D">
        <w:rPr>
          <w:sz w:val="24"/>
          <w:szCs w:val="24"/>
        </w:rPr>
        <w:t>- vozilo putničko autobus BMC 750 FE E4+ PROBUS, REG. OZNAKA ZG 7681-DL, broj šasije NMC750RKT8D200001</w:t>
      </w:r>
    </w:p>
    <w:p w:rsidRDefault="007E4DA2" w:rsidP="00D61CC0" w:rsidR="007E4DA2" w:rsidRPr="0040486D">
      <w:pPr>
        <w:ind w:left="1080"/>
        <w:jc w:val="both"/>
        <w:rPr>
          <w:sz w:val="24"/>
          <w:szCs w:val="24"/>
        </w:rPr>
      </w:pPr>
      <w:r w:rsidRPr="0040486D">
        <w:rPr>
          <w:sz w:val="24"/>
          <w:szCs w:val="24"/>
        </w:rPr>
        <w:t>- vozilo putničko autobus ISUZU Q-BUS 31, REG. OZNAKA ZG 7121-FC, broj šasije</w:t>
      </w:r>
    </w:p>
    <w:p w:rsidRDefault="007E4DA2" w:rsidP="00D61CC0" w:rsidR="007E4DA2" w:rsidRPr="0040486D">
      <w:pPr>
        <w:ind w:left="1080"/>
        <w:jc w:val="both"/>
        <w:rPr>
          <w:sz w:val="24"/>
          <w:szCs w:val="24"/>
        </w:rPr>
      </w:pPr>
      <w:r w:rsidRPr="0040486D">
        <w:rPr>
          <w:sz w:val="24"/>
          <w:szCs w:val="24"/>
        </w:rPr>
        <w:t>NNAMMA4LE02000217</w:t>
      </w:r>
    </w:p>
    <w:p w:rsidRDefault="007E4DA2" w:rsidP="00D61CC0" w:rsidR="007E4DA2" w:rsidRPr="0040486D">
      <w:pPr>
        <w:ind w:left="1080"/>
        <w:jc w:val="both"/>
        <w:rPr>
          <w:sz w:val="24"/>
          <w:szCs w:val="24"/>
        </w:rPr>
      </w:pPr>
      <w:r w:rsidRPr="0040486D">
        <w:rPr>
          <w:sz w:val="24"/>
          <w:szCs w:val="24"/>
        </w:rPr>
        <w:t>- vozilo putničko autobus TAM 161-A85T, REG. OZNAKA ZG 1863-EP, broj šasije 900002114</w:t>
      </w:r>
    </w:p>
    <w:p w:rsidRDefault="007E4DA2" w:rsidP="00D61CC0" w:rsidR="007E4DA2" w:rsidRPr="0040486D">
      <w:pPr>
        <w:ind w:left="1080"/>
        <w:jc w:val="both"/>
        <w:rPr>
          <w:sz w:val="24"/>
          <w:szCs w:val="24"/>
        </w:rPr>
      </w:pPr>
      <w:r w:rsidRPr="0040486D">
        <w:rPr>
          <w:sz w:val="24"/>
          <w:szCs w:val="24"/>
        </w:rPr>
        <w:t>- vozilo putničko autobus OTOKAR NAVIGO T, REG. OZNAKA ZG 7698-FD, broj šasije NLRTMF100EA014286 (leasing – Erste &amp; Steiermärkische S-Leasing d.o.o.)</w:t>
      </w:r>
    </w:p>
    <w:p w:rsidRDefault="007E4DA2" w:rsidP="00D61CC0" w:rsidR="007E4DA2" w:rsidRPr="0040486D">
      <w:pPr>
        <w:ind w:left="1080"/>
        <w:jc w:val="both"/>
        <w:rPr>
          <w:sz w:val="24"/>
          <w:szCs w:val="24"/>
        </w:rPr>
      </w:pPr>
      <w:r w:rsidRPr="0040486D">
        <w:rPr>
          <w:sz w:val="24"/>
          <w:szCs w:val="24"/>
        </w:rPr>
        <w:t>- vozilo putničko autobus OTOKAR NAVIGO T, REG. OZNAKA ZG 7697-FD, broj šasije NLRTMF100EA014287 (leasing – Erste &amp; Steiermärkische S-Leasing d.o.o.)</w:t>
      </w:r>
    </w:p>
    <w:p w:rsidRDefault="007E4DA2" w:rsidP="00D61CC0" w:rsidR="007E4DA2" w:rsidRPr="0040486D">
      <w:pPr>
        <w:ind w:left="1080"/>
        <w:jc w:val="both"/>
        <w:rPr>
          <w:sz w:val="24"/>
          <w:szCs w:val="24"/>
        </w:rPr>
      </w:pPr>
      <w:r w:rsidRPr="0040486D">
        <w:rPr>
          <w:sz w:val="24"/>
          <w:szCs w:val="24"/>
        </w:rPr>
        <w:t>- prikolica niska-mini NIKOS APN-TRS-02-3,5T, REG. OZNAKA ZG 3115-AU, broj šasije V39AP35004NMB3046</w:t>
      </w:r>
    </w:p>
    <w:p w:rsidRDefault="007E4DA2" w:rsidP="00EC6991" w:rsidR="007E4DA2" w:rsidRPr="0040486D">
      <w:pPr>
        <w:ind w:left="1080"/>
        <w:jc w:val="both"/>
        <w:rPr>
          <w:sz w:val="24"/>
          <w:szCs w:val="24"/>
        </w:rPr>
      </w:pPr>
      <w:r w:rsidRPr="0040486D">
        <w:rPr>
          <w:sz w:val="24"/>
          <w:szCs w:val="24"/>
        </w:rPr>
        <w:t>- prikolica kiper KOGEL AK 18 P, REG. OZNAKA ZG 178-ZE, broj šasije WKOAKOO18T1172593</w:t>
      </w:r>
    </w:p>
    <w:p w:rsidRDefault="007E4DA2" w:rsidP="00EC6991" w:rsidR="007E4DA2" w:rsidRPr="0040486D">
      <w:pPr>
        <w:ind w:left="1080"/>
        <w:jc w:val="both"/>
        <w:rPr>
          <w:sz w:val="24"/>
          <w:szCs w:val="24"/>
        </w:rPr>
      </w:pPr>
      <w:r w:rsidRPr="0040486D">
        <w:rPr>
          <w:sz w:val="24"/>
          <w:szCs w:val="24"/>
        </w:rPr>
        <w:t>- prikolica kiper KOGEL AK 18 P, REG. OZNAKA ZG 3547-FE, broj šasije</w:t>
      </w:r>
      <w:r w:rsidR="00EC6991">
        <w:rPr>
          <w:sz w:val="24"/>
          <w:szCs w:val="24"/>
        </w:rPr>
        <w:t xml:space="preserve"> </w:t>
      </w:r>
      <w:r w:rsidRPr="0040486D">
        <w:rPr>
          <w:sz w:val="24"/>
          <w:szCs w:val="24"/>
        </w:rPr>
        <w:t>WKOAKOO18T1171440</w:t>
      </w:r>
    </w:p>
    <w:p w:rsidRDefault="007E4DA2" w:rsidP="00EC6991" w:rsidR="007E4DA2" w:rsidRPr="0040486D">
      <w:pPr>
        <w:ind w:left="1080"/>
        <w:jc w:val="both"/>
        <w:rPr>
          <w:sz w:val="24"/>
          <w:szCs w:val="24"/>
        </w:rPr>
      </w:pPr>
      <w:r w:rsidRPr="0040486D">
        <w:rPr>
          <w:sz w:val="24"/>
          <w:szCs w:val="24"/>
        </w:rPr>
        <w:t>- prikolica kiper KOGEL AK 18 P, REG. OZNAKA ZG 7520-BE, broj šasije</w:t>
      </w:r>
      <w:r w:rsidR="00EC6991">
        <w:rPr>
          <w:sz w:val="24"/>
          <w:szCs w:val="24"/>
        </w:rPr>
        <w:t xml:space="preserve"> </w:t>
      </w:r>
      <w:r w:rsidRPr="0040486D">
        <w:rPr>
          <w:sz w:val="24"/>
          <w:szCs w:val="24"/>
        </w:rPr>
        <w:t>WKOAKOO18T1168135</w:t>
      </w:r>
    </w:p>
    <w:p w:rsidRDefault="007E4DA2" w:rsidP="00EC6991" w:rsidR="007E4DA2" w:rsidRPr="0040486D">
      <w:pPr>
        <w:ind w:left="1080"/>
        <w:jc w:val="both"/>
        <w:rPr>
          <w:sz w:val="24"/>
          <w:szCs w:val="24"/>
        </w:rPr>
      </w:pPr>
      <w:r w:rsidRPr="0040486D">
        <w:rPr>
          <w:sz w:val="24"/>
          <w:szCs w:val="24"/>
        </w:rPr>
        <w:t>- prikolica kiper KOGEL AK 18 P, REG. OZNAKA ZG 804-ZO, broj šasije</w:t>
      </w:r>
      <w:r w:rsidR="00EC6991">
        <w:rPr>
          <w:sz w:val="24"/>
          <w:szCs w:val="24"/>
        </w:rPr>
        <w:t xml:space="preserve"> </w:t>
      </w:r>
      <w:r w:rsidRPr="0040486D">
        <w:rPr>
          <w:sz w:val="24"/>
          <w:szCs w:val="24"/>
        </w:rPr>
        <w:t>WKOAKOO18V0188466</w:t>
      </w:r>
    </w:p>
    <w:p w:rsidRDefault="007E4DA2" w:rsidP="00EC6991" w:rsidR="007E4DA2" w:rsidRPr="0040486D">
      <w:pPr>
        <w:ind w:left="1080"/>
        <w:jc w:val="both"/>
        <w:rPr>
          <w:sz w:val="24"/>
          <w:szCs w:val="24"/>
        </w:rPr>
      </w:pPr>
      <w:r w:rsidRPr="0040486D">
        <w:rPr>
          <w:sz w:val="24"/>
          <w:szCs w:val="24"/>
        </w:rPr>
        <w:lastRenderedPageBreak/>
        <w:t>- prikolica kiper KOGEL AK 18 P, REG. OZNAKA ZG 803-ZO, broj šasije WKOAKOO18V0188467</w:t>
      </w:r>
    </w:p>
    <w:p w:rsidRDefault="007E4DA2" w:rsidP="00EC6991" w:rsidR="007E4DA2" w:rsidRPr="0040486D">
      <w:pPr>
        <w:ind w:left="1080"/>
        <w:jc w:val="both"/>
        <w:rPr>
          <w:sz w:val="24"/>
          <w:szCs w:val="24"/>
        </w:rPr>
      </w:pPr>
      <w:r w:rsidRPr="0040486D">
        <w:rPr>
          <w:sz w:val="24"/>
          <w:szCs w:val="24"/>
        </w:rPr>
        <w:t>- prikolica kiper KOGEL AK 18 P, REG. OZNAKA ZG 3385-EV, broj šasije WKOAKOO18V0188469</w:t>
      </w:r>
    </w:p>
    <w:p w:rsidRDefault="007E4DA2" w:rsidP="00EC6991" w:rsidR="007E4DA2" w:rsidRPr="0040486D">
      <w:pPr>
        <w:ind w:left="1080"/>
        <w:jc w:val="both"/>
        <w:rPr>
          <w:sz w:val="24"/>
          <w:szCs w:val="24"/>
        </w:rPr>
      </w:pPr>
      <w:r w:rsidRPr="0040486D">
        <w:rPr>
          <w:sz w:val="24"/>
          <w:szCs w:val="24"/>
        </w:rPr>
        <w:t>- prikolica kiper KOGEL AK 18 P, REG. OZNAKA ZG 373-VB, broj šasije WKOAKOO18V0188470</w:t>
      </w:r>
    </w:p>
    <w:p w:rsidRDefault="007E4DA2" w:rsidP="00EC6991" w:rsidR="007E4DA2" w:rsidRPr="0040486D">
      <w:pPr>
        <w:ind w:left="1080"/>
        <w:jc w:val="both"/>
        <w:rPr>
          <w:sz w:val="24"/>
          <w:szCs w:val="24"/>
        </w:rPr>
      </w:pPr>
      <w:r w:rsidRPr="0040486D">
        <w:rPr>
          <w:sz w:val="24"/>
          <w:szCs w:val="24"/>
        </w:rPr>
        <w:t>- prikolica kiper KOGEL AK 18 P, REG. OZNAKA ZG 375-VB, broj šasije WKOAKOO18V0188468</w:t>
      </w:r>
    </w:p>
    <w:p w:rsidRDefault="007E4DA2" w:rsidP="00EC6991" w:rsidR="007E4DA2" w:rsidRPr="0040486D">
      <w:pPr>
        <w:ind w:left="1080"/>
        <w:jc w:val="both"/>
        <w:rPr>
          <w:sz w:val="24"/>
          <w:szCs w:val="24"/>
        </w:rPr>
      </w:pPr>
      <w:r w:rsidRPr="0040486D">
        <w:rPr>
          <w:sz w:val="24"/>
          <w:szCs w:val="24"/>
        </w:rPr>
        <w:t>- prikolica kiper KOGEL AK-18 P, REG. OZNAKA ZG 8435-ER, broj šasije WKOAKOO18X0138451</w:t>
      </w:r>
    </w:p>
    <w:p w:rsidRDefault="007E4DA2" w:rsidP="00EC6991" w:rsidR="007E4DA2" w:rsidRPr="0040486D">
      <w:pPr>
        <w:ind w:left="1080"/>
        <w:jc w:val="both"/>
        <w:rPr>
          <w:sz w:val="24"/>
          <w:szCs w:val="24"/>
        </w:rPr>
      </w:pPr>
      <w:r w:rsidRPr="0040486D">
        <w:rPr>
          <w:sz w:val="24"/>
          <w:szCs w:val="24"/>
        </w:rPr>
        <w:t>- prikolica kiper KOGEL AK-18 P, REG. OZNAKA ZG 8431-ER, broj šasije</w:t>
      </w:r>
      <w:r w:rsidR="00EC6991">
        <w:rPr>
          <w:sz w:val="24"/>
          <w:szCs w:val="24"/>
        </w:rPr>
        <w:t xml:space="preserve"> </w:t>
      </w:r>
      <w:r w:rsidRPr="0040486D">
        <w:rPr>
          <w:sz w:val="24"/>
          <w:szCs w:val="24"/>
        </w:rPr>
        <w:t>WKOAKOO18X0138452</w:t>
      </w:r>
    </w:p>
    <w:p w:rsidRDefault="007E4DA2" w:rsidP="00EC6991" w:rsidR="007E4DA2" w:rsidRPr="0040486D">
      <w:pPr>
        <w:ind w:left="1080"/>
        <w:jc w:val="both"/>
        <w:rPr>
          <w:sz w:val="24"/>
          <w:szCs w:val="24"/>
        </w:rPr>
      </w:pPr>
      <w:r w:rsidRPr="0040486D">
        <w:rPr>
          <w:sz w:val="24"/>
          <w:szCs w:val="24"/>
        </w:rPr>
        <w:t>- prikolica kiper KOGEL AK-18 P, REG. OZNAKA ZG 2550-M, broj šasije WKOAKOO18X0138453</w:t>
      </w:r>
    </w:p>
    <w:p w:rsidRDefault="007E4DA2" w:rsidP="00EC6991" w:rsidR="007E4DA2" w:rsidRPr="0040486D">
      <w:pPr>
        <w:ind w:left="1080"/>
        <w:jc w:val="both"/>
        <w:rPr>
          <w:sz w:val="24"/>
          <w:szCs w:val="24"/>
        </w:rPr>
      </w:pPr>
      <w:r w:rsidRPr="0040486D">
        <w:rPr>
          <w:sz w:val="24"/>
          <w:szCs w:val="24"/>
        </w:rPr>
        <w:t>- prikolica kiper KOGEL AK-18 P, REG.. OZNAKA ZG 2551-M, broj šasije WKOAKOO18X0138454</w:t>
      </w:r>
    </w:p>
    <w:p w:rsidRDefault="007E4DA2" w:rsidP="00EC6991" w:rsidR="007E4DA2" w:rsidRPr="0040486D">
      <w:pPr>
        <w:ind w:left="1080"/>
        <w:jc w:val="both"/>
        <w:rPr>
          <w:sz w:val="24"/>
          <w:szCs w:val="24"/>
        </w:rPr>
      </w:pPr>
      <w:r w:rsidRPr="0040486D">
        <w:rPr>
          <w:sz w:val="24"/>
          <w:szCs w:val="24"/>
        </w:rPr>
        <w:t>- prikolica kiper KOGEL AK-18 P, REG. OZNAKA ZG 9429-EH, broj šasije</w:t>
      </w:r>
      <w:r w:rsidR="00EC6991">
        <w:rPr>
          <w:sz w:val="24"/>
          <w:szCs w:val="24"/>
        </w:rPr>
        <w:t xml:space="preserve"> </w:t>
      </w:r>
      <w:r w:rsidRPr="0040486D">
        <w:rPr>
          <w:sz w:val="24"/>
          <w:szCs w:val="24"/>
        </w:rPr>
        <w:t>WKOAKOO18X0138455</w:t>
      </w:r>
    </w:p>
    <w:p w:rsidRDefault="007E4DA2" w:rsidP="00EC6991" w:rsidR="007E4DA2" w:rsidRPr="0040486D">
      <w:pPr>
        <w:ind w:left="1080"/>
        <w:jc w:val="both"/>
        <w:rPr>
          <w:sz w:val="24"/>
          <w:szCs w:val="24"/>
        </w:rPr>
      </w:pPr>
      <w:r w:rsidRPr="0040486D">
        <w:rPr>
          <w:sz w:val="24"/>
          <w:szCs w:val="24"/>
        </w:rPr>
        <w:t>- prikolica kiper KOGEL AK-18 P, REG. OZNAKA ZG 7523-BE, broj šasije</w:t>
      </w:r>
      <w:r w:rsidR="00EC6991">
        <w:rPr>
          <w:sz w:val="24"/>
          <w:szCs w:val="24"/>
        </w:rPr>
        <w:t xml:space="preserve"> </w:t>
      </w:r>
      <w:r w:rsidRPr="0040486D">
        <w:rPr>
          <w:sz w:val="24"/>
          <w:szCs w:val="24"/>
        </w:rPr>
        <w:t>WKOAKOO18X0138457</w:t>
      </w:r>
    </w:p>
    <w:p w:rsidRDefault="007E4DA2" w:rsidP="00EC6991" w:rsidR="007E4DA2" w:rsidRPr="0040486D">
      <w:pPr>
        <w:ind w:left="1080"/>
        <w:jc w:val="both"/>
        <w:rPr>
          <w:sz w:val="24"/>
          <w:szCs w:val="24"/>
        </w:rPr>
      </w:pPr>
      <w:r w:rsidRPr="0040486D">
        <w:rPr>
          <w:sz w:val="24"/>
          <w:szCs w:val="24"/>
        </w:rPr>
        <w:t>- prikolica kiper KOGEL AK-18 P, REG. OZNAKA ZG 2554-M, broj šasije WKOAKOO18X0138458</w:t>
      </w:r>
    </w:p>
    <w:p w:rsidRDefault="007E4DA2" w:rsidP="00EC6991" w:rsidR="007E4DA2" w:rsidRPr="0040486D">
      <w:pPr>
        <w:ind w:left="1080"/>
        <w:jc w:val="both"/>
        <w:rPr>
          <w:sz w:val="24"/>
          <w:szCs w:val="24"/>
        </w:rPr>
      </w:pPr>
      <w:r w:rsidRPr="0040486D">
        <w:rPr>
          <w:sz w:val="24"/>
          <w:szCs w:val="24"/>
        </w:rPr>
        <w:t>- prikolica kiper KOGEL AK-18 P, REG. OZNAKA ZG 2555-M, broj šasije WKOAKOO18X0138459</w:t>
      </w:r>
    </w:p>
    <w:p w:rsidRDefault="007E4DA2" w:rsidP="00EC6991" w:rsidR="007E4DA2" w:rsidRPr="0040486D">
      <w:pPr>
        <w:ind w:left="1080"/>
        <w:jc w:val="both"/>
        <w:rPr>
          <w:sz w:val="24"/>
          <w:szCs w:val="24"/>
        </w:rPr>
      </w:pPr>
      <w:r w:rsidRPr="0040486D">
        <w:rPr>
          <w:sz w:val="24"/>
          <w:szCs w:val="24"/>
        </w:rPr>
        <w:t>- prikolica kiper KOGEL AK-18 P, REG. OZNAKA ZG 2556-M, broj šasije WKOAKOO18X0138460</w:t>
      </w:r>
    </w:p>
    <w:p w:rsidRDefault="007E4DA2" w:rsidP="00D61CC0" w:rsidR="007E4DA2" w:rsidRPr="0040486D">
      <w:pPr>
        <w:ind w:left="1080"/>
        <w:jc w:val="both"/>
        <w:rPr>
          <w:sz w:val="24"/>
          <w:szCs w:val="24"/>
        </w:rPr>
      </w:pPr>
      <w:r w:rsidRPr="0040486D">
        <w:rPr>
          <w:sz w:val="24"/>
          <w:szCs w:val="24"/>
        </w:rPr>
        <w:t>- prikolica sandučarka SCHWARZMULLER 2/E SB BAUSTOFF, REG. OZNAKA ZG 2034-BK, broj šasije VAVAHP2186H228488</w:t>
      </w:r>
    </w:p>
    <w:p w:rsidRDefault="007E4DA2" w:rsidP="00D61CC0" w:rsidR="007E4DA2" w:rsidRPr="0040486D">
      <w:pPr>
        <w:ind w:left="1080"/>
        <w:jc w:val="both"/>
        <w:rPr>
          <w:sz w:val="24"/>
          <w:szCs w:val="24"/>
        </w:rPr>
      </w:pPr>
      <w:r w:rsidRPr="0040486D">
        <w:rPr>
          <w:sz w:val="24"/>
          <w:szCs w:val="24"/>
        </w:rPr>
        <w:t>- prikolica sandučarka SCHWARZMULLER AZ, REG. OZNAKA ZG 3861-FH, broj šasije VAVTAZ218EH344954 (leasing – Erste &amp; Steiermärkische S-Leasing d.o.o.)</w:t>
      </w:r>
    </w:p>
    <w:p w:rsidRDefault="007E4DA2" w:rsidP="00D61CC0" w:rsidR="007E4DA2" w:rsidRPr="0040486D">
      <w:pPr>
        <w:ind w:left="1080"/>
        <w:jc w:val="both"/>
        <w:rPr>
          <w:sz w:val="24"/>
          <w:szCs w:val="24"/>
        </w:rPr>
      </w:pPr>
      <w:r w:rsidRPr="0040486D">
        <w:rPr>
          <w:sz w:val="24"/>
          <w:szCs w:val="24"/>
        </w:rPr>
        <w:t>- poluprikolica nisk. S RA GORICA</w:t>
      </w:r>
      <w:r w:rsidR="00EC6991">
        <w:rPr>
          <w:sz w:val="24"/>
          <w:szCs w:val="24"/>
        </w:rPr>
        <w:t xml:space="preserve"> </w:t>
      </w:r>
      <w:r w:rsidRPr="0040486D">
        <w:rPr>
          <w:sz w:val="24"/>
          <w:szCs w:val="24"/>
        </w:rPr>
        <w:t>P 35T-02 R, REG. OZNAKA ZG 831-DF, broj šasije</w:t>
      </w:r>
      <w:r w:rsidR="00EC6991">
        <w:rPr>
          <w:sz w:val="24"/>
          <w:szCs w:val="24"/>
        </w:rPr>
        <w:t xml:space="preserve"> </w:t>
      </w:r>
      <w:r w:rsidRPr="0040486D">
        <w:rPr>
          <w:sz w:val="24"/>
          <w:szCs w:val="24"/>
        </w:rPr>
        <w:t>96484</w:t>
      </w:r>
    </w:p>
    <w:p w:rsidRDefault="007E4DA2" w:rsidP="00D61CC0" w:rsidR="007E4DA2" w:rsidRPr="0040486D">
      <w:pPr>
        <w:ind w:left="1080"/>
        <w:jc w:val="both"/>
        <w:rPr>
          <w:sz w:val="24"/>
          <w:szCs w:val="24"/>
        </w:rPr>
      </w:pPr>
      <w:r w:rsidRPr="0040486D">
        <w:rPr>
          <w:sz w:val="24"/>
          <w:szCs w:val="24"/>
        </w:rPr>
        <w:t>- poluprikolica na razvlač. KRALJEVO 31-RPP, REG. OZNAKA ZG 6981-GA, broj šasije 8948</w:t>
      </w:r>
    </w:p>
    <w:p w:rsidRDefault="007E4DA2" w:rsidP="00D61CC0" w:rsidR="007E4DA2" w:rsidRPr="0040486D">
      <w:pPr>
        <w:ind w:left="1080"/>
        <w:jc w:val="both"/>
        <w:rPr>
          <w:sz w:val="24"/>
          <w:szCs w:val="24"/>
        </w:rPr>
      </w:pPr>
      <w:r w:rsidRPr="0040486D">
        <w:rPr>
          <w:sz w:val="24"/>
          <w:szCs w:val="24"/>
        </w:rPr>
        <w:t>- poluprikolica sandučarka SCHWARZMULLER SPS 2/E 145, REG. OZNAKA ZG 7451-AZ, broj šasije</w:t>
      </w:r>
      <w:r w:rsidR="00EC6991">
        <w:rPr>
          <w:sz w:val="24"/>
          <w:szCs w:val="24"/>
        </w:rPr>
        <w:t xml:space="preserve"> </w:t>
      </w:r>
      <w:r w:rsidRPr="0040486D">
        <w:rPr>
          <w:sz w:val="24"/>
          <w:szCs w:val="24"/>
        </w:rPr>
        <w:t>VAVSAP2366H228482</w:t>
      </w:r>
    </w:p>
    <w:p w:rsidRDefault="007E4DA2" w:rsidP="00D61CC0" w:rsidR="007E4DA2" w:rsidRPr="0040486D">
      <w:pPr>
        <w:ind w:left="1080"/>
        <w:jc w:val="both"/>
        <w:rPr>
          <w:sz w:val="24"/>
          <w:szCs w:val="24"/>
        </w:rPr>
      </w:pPr>
      <w:r w:rsidRPr="0040486D">
        <w:rPr>
          <w:sz w:val="24"/>
          <w:szCs w:val="24"/>
        </w:rPr>
        <w:t>- poluprikolica sandučarka SCHWARZMULLER SPA 2E 145, REG. OZNAKA ZG 7452-AZ, broj šasije</w:t>
      </w:r>
      <w:r w:rsidR="00EC6991">
        <w:rPr>
          <w:sz w:val="24"/>
          <w:szCs w:val="24"/>
        </w:rPr>
        <w:t xml:space="preserve"> </w:t>
      </w:r>
      <w:r w:rsidRPr="0040486D">
        <w:rPr>
          <w:sz w:val="24"/>
          <w:szCs w:val="24"/>
        </w:rPr>
        <w:t xml:space="preserve"> VAVSAP2366H228484</w:t>
      </w:r>
    </w:p>
    <w:p w:rsidRDefault="007E4DA2" w:rsidP="00D61CC0" w:rsidR="007E4DA2" w:rsidRPr="0040486D">
      <w:pPr>
        <w:ind w:left="1080"/>
        <w:jc w:val="both"/>
        <w:rPr>
          <w:sz w:val="24"/>
          <w:szCs w:val="24"/>
        </w:rPr>
      </w:pPr>
      <w:r w:rsidRPr="0040486D">
        <w:rPr>
          <w:sz w:val="24"/>
          <w:szCs w:val="24"/>
        </w:rPr>
        <w:t>- poluprikolica kiper SCHWARZMULLER IS-HKS 2-E, REG. OZNAKA ZG 1509-FU, broj šasije W09121235XHS09438</w:t>
      </w:r>
    </w:p>
    <w:p w:rsidRDefault="007E4DA2" w:rsidP="00D61CC0" w:rsidR="007E4DA2" w:rsidRPr="0040486D">
      <w:pPr>
        <w:ind w:left="1080"/>
        <w:jc w:val="both"/>
        <w:rPr>
          <w:sz w:val="24"/>
          <w:szCs w:val="24"/>
        </w:rPr>
      </w:pPr>
      <w:r w:rsidRPr="0040486D">
        <w:rPr>
          <w:sz w:val="24"/>
          <w:szCs w:val="24"/>
        </w:rPr>
        <w:t>- poluprikolica kiper</w:t>
      </w:r>
      <w:r w:rsidR="00EC6991">
        <w:rPr>
          <w:sz w:val="24"/>
          <w:szCs w:val="24"/>
        </w:rPr>
        <w:t xml:space="preserve"> </w:t>
      </w:r>
      <w:r w:rsidRPr="0040486D">
        <w:rPr>
          <w:sz w:val="24"/>
          <w:szCs w:val="24"/>
        </w:rPr>
        <w:t>SCHWARZMULLER HKS 2/E-S1, REG. OZNAKA ZG 7454-AZ, broj šasije VAVSAK2356H224294</w:t>
      </w:r>
    </w:p>
    <w:p w:rsidRDefault="007E4DA2" w:rsidP="00D61CC0" w:rsidR="007E4DA2" w:rsidRPr="0040486D">
      <w:pPr>
        <w:ind w:left="1080"/>
        <w:jc w:val="both"/>
        <w:rPr>
          <w:sz w:val="24"/>
          <w:szCs w:val="24"/>
        </w:rPr>
      </w:pPr>
      <w:r w:rsidRPr="0040486D">
        <w:rPr>
          <w:sz w:val="24"/>
          <w:szCs w:val="24"/>
        </w:rPr>
        <w:t>- poluprikolica kiper</w:t>
      </w:r>
      <w:r w:rsidR="00EC6991">
        <w:rPr>
          <w:sz w:val="24"/>
          <w:szCs w:val="24"/>
        </w:rPr>
        <w:t xml:space="preserve"> </w:t>
      </w:r>
      <w:r w:rsidRPr="0040486D">
        <w:rPr>
          <w:sz w:val="24"/>
          <w:szCs w:val="24"/>
        </w:rPr>
        <w:t>SCHWARZMULLER HKS 2/E-S1, REG. OZNAKA ZG 7455-AZ, broj šasije VAVSAK2356H224296</w:t>
      </w:r>
    </w:p>
    <w:p w:rsidRDefault="007E4DA2" w:rsidP="00D61CC0" w:rsidR="007E4DA2" w:rsidRPr="0040486D">
      <w:pPr>
        <w:ind w:left="1080"/>
        <w:jc w:val="both"/>
        <w:rPr>
          <w:sz w:val="24"/>
          <w:szCs w:val="24"/>
        </w:rPr>
      </w:pPr>
      <w:r w:rsidRPr="0040486D">
        <w:rPr>
          <w:sz w:val="24"/>
          <w:szCs w:val="24"/>
        </w:rPr>
        <w:t>- poluprikolica kiper SCHWARZMULLER HKS 2/E-S1, REG. OZNAKA ZG 7456-AZ, broj šasije VAVSAK2356H225494</w:t>
      </w:r>
    </w:p>
    <w:p w:rsidRDefault="007E4DA2" w:rsidP="00D61CC0" w:rsidR="007E4DA2" w:rsidRPr="0040486D">
      <w:pPr>
        <w:ind w:left="1080"/>
        <w:jc w:val="both"/>
        <w:rPr>
          <w:sz w:val="24"/>
          <w:szCs w:val="24"/>
        </w:rPr>
      </w:pPr>
      <w:r w:rsidRPr="0040486D">
        <w:rPr>
          <w:sz w:val="24"/>
          <w:szCs w:val="24"/>
        </w:rPr>
        <w:t>- prikolica niskonoseća GORICA TNS-20-01, REG. OZNAKA ZG 4036-DJ, broj šasije</w:t>
      </w:r>
      <w:r w:rsidR="00BD22C5">
        <w:rPr>
          <w:sz w:val="24"/>
          <w:szCs w:val="24"/>
        </w:rPr>
        <w:t xml:space="preserve"> </w:t>
      </w:r>
      <w:r w:rsidRPr="0040486D">
        <w:rPr>
          <w:sz w:val="24"/>
          <w:szCs w:val="24"/>
        </w:rPr>
        <w:t>95257</w:t>
      </w:r>
    </w:p>
    <w:p w:rsidRDefault="007E4DA2" w:rsidP="00D61CC0" w:rsidR="007E4DA2" w:rsidRPr="0040486D">
      <w:pPr>
        <w:ind w:left="1080"/>
        <w:jc w:val="both"/>
        <w:rPr>
          <w:sz w:val="24"/>
          <w:szCs w:val="24"/>
        </w:rPr>
      </w:pPr>
      <w:r w:rsidRPr="0040486D">
        <w:rPr>
          <w:sz w:val="24"/>
          <w:szCs w:val="24"/>
        </w:rPr>
        <w:lastRenderedPageBreak/>
        <w:t>- poluprikolica-labudica SCHWARZMULLER STU 4ZN 4-OSOV., REG. OZNAKA ZG 1728-AF, broj šasije VAVSAT4585H213052</w:t>
      </w:r>
    </w:p>
    <w:p w:rsidRDefault="007E4DA2" w:rsidP="00D61CC0" w:rsidR="007E4DA2" w:rsidRPr="0040486D">
      <w:pPr>
        <w:ind w:left="1080"/>
        <w:jc w:val="both"/>
        <w:rPr>
          <w:sz w:val="24"/>
          <w:szCs w:val="24"/>
        </w:rPr>
      </w:pPr>
      <w:r w:rsidRPr="0040486D">
        <w:rPr>
          <w:sz w:val="24"/>
          <w:szCs w:val="24"/>
        </w:rPr>
        <w:t>- prikolica za spec.teret COMETTO T 19 UC 13000, REG. OZNAKA ZG 871-DF, broj šasije 4523</w:t>
      </w:r>
    </w:p>
    <w:p w:rsidRDefault="007E4DA2" w:rsidP="00D61CC0" w:rsidR="007E4DA2" w:rsidRPr="0040486D">
      <w:pPr>
        <w:ind w:left="1080"/>
        <w:jc w:val="both"/>
        <w:rPr>
          <w:sz w:val="24"/>
          <w:szCs w:val="24"/>
        </w:rPr>
      </w:pPr>
      <w:r w:rsidRPr="0040486D">
        <w:rPr>
          <w:sz w:val="24"/>
          <w:szCs w:val="24"/>
        </w:rPr>
        <w:t>- prikolica niskonoseća GORICA TN-27 01-L, REG. OZNAKA ZG 8327-BL, broj šasije</w:t>
      </w:r>
      <w:r w:rsidR="00EC6991">
        <w:rPr>
          <w:sz w:val="24"/>
          <w:szCs w:val="24"/>
        </w:rPr>
        <w:t xml:space="preserve"> </w:t>
      </w:r>
      <w:r w:rsidRPr="0040486D">
        <w:rPr>
          <w:sz w:val="24"/>
          <w:szCs w:val="24"/>
        </w:rPr>
        <w:t>951314</w:t>
      </w:r>
    </w:p>
    <w:p w:rsidRDefault="007E4DA2" w:rsidP="00D61CC0" w:rsidR="007E4DA2" w:rsidRPr="0040486D">
      <w:pPr>
        <w:ind w:left="1080"/>
        <w:jc w:val="both"/>
        <w:rPr>
          <w:sz w:val="24"/>
          <w:szCs w:val="24"/>
        </w:rPr>
      </w:pPr>
      <w:r w:rsidRPr="0040486D">
        <w:rPr>
          <w:sz w:val="24"/>
          <w:szCs w:val="24"/>
        </w:rPr>
        <w:t>- prikolica za spec.teret SCHEUERLE L6PE4MD 4-OSOV. , REG.. OZNAKA ZG 1722-AF, broj šasije W09881XX62PS17331</w:t>
      </w:r>
    </w:p>
    <w:p w:rsidRDefault="007E4DA2" w:rsidP="00D61CC0" w:rsidR="007E4DA2" w:rsidRPr="0040486D">
      <w:pPr>
        <w:ind w:left="1080"/>
        <w:jc w:val="both"/>
        <w:rPr>
          <w:sz w:val="24"/>
          <w:szCs w:val="24"/>
        </w:rPr>
      </w:pPr>
      <w:r w:rsidRPr="0040486D">
        <w:rPr>
          <w:sz w:val="24"/>
          <w:szCs w:val="24"/>
        </w:rPr>
        <w:t>- prikolica za spec. teret SCHEUERLE L6PE4MD 4-OSOV., REG. OZNAKA ZG 1721-AF, broj šasije W09881XX82PS17332</w:t>
      </w:r>
    </w:p>
    <w:p w:rsidRDefault="007E4DA2" w:rsidP="00D61CC0" w:rsidR="007E4DA2" w:rsidRPr="0040486D">
      <w:pPr>
        <w:ind w:left="1080"/>
        <w:jc w:val="both"/>
        <w:rPr>
          <w:sz w:val="24"/>
          <w:szCs w:val="24"/>
        </w:rPr>
      </w:pPr>
      <w:r w:rsidRPr="0040486D">
        <w:rPr>
          <w:sz w:val="24"/>
          <w:szCs w:val="24"/>
        </w:rPr>
        <w:t>- prikolica-labudica SCHWARZMULLER TU 40/100 4-OSOV.</w:t>
      </w:r>
      <w:r w:rsidRPr="0040486D">
        <w:rPr>
          <w:sz w:val="24"/>
          <w:szCs w:val="24"/>
        </w:rPr>
        <w:tab/>
        <w:t>, REG. OZNAKA ZG 1727-AF, broj šasije</w:t>
      </w:r>
      <w:r w:rsidR="00EC6991">
        <w:rPr>
          <w:sz w:val="24"/>
          <w:szCs w:val="24"/>
        </w:rPr>
        <w:t xml:space="preserve"> </w:t>
      </w:r>
      <w:r w:rsidRPr="0040486D">
        <w:rPr>
          <w:sz w:val="24"/>
          <w:szCs w:val="24"/>
        </w:rPr>
        <w:t>VAVAHT4435H216194</w:t>
      </w:r>
    </w:p>
    <w:p w:rsidRDefault="007E4DA2" w:rsidP="00D61CC0" w:rsidR="007E4DA2" w:rsidRPr="0040486D">
      <w:pPr>
        <w:ind w:left="1080"/>
        <w:jc w:val="both"/>
        <w:rPr>
          <w:sz w:val="24"/>
          <w:szCs w:val="24"/>
        </w:rPr>
      </w:pPr>
      <w:r w:rsidRPr="0040486D">
        <w:rPr>
          <w:sz w:val="24"/>
          <w:szCs w:val="24"/>
        </w:rPr>
        <w:t>- prikolica-labudica SCHWARZMULLER TU-40/100 4-OSOV., REG. OZNAKA ZG 1726-AF, broj šasije VAVAHT4435H216196</w:t>
      </w:r>
    </w:p>
    <w:p w:rsidRDefault="007E4DA2" w:rsidP="00D61CC0" w:rsidR="007E4DA2" w:rsidRPr="0040486D">
      <w:pPr>
        <w:ind w:left="1080"/>
        <w:jc w:val="both"/>
        <w:rPr>
          <w:sz w:val="24"/>
          <w:szCs w:val="24"/>
        </w:rPr>
      </w:pPr>
      <w:r w:rsidRPr="0040486D">
        <w:rPr>
          <w:sz w:val="24"/>
          <w:szCs w:val="24"/>
        </w:rPr>
        <w:t>- poluprikolica-labudica SCHWARZMILLER ST 3/Z, REG. OZNAKA ZG 7453-AZ, broj šasije VAVSAT3486H228478</w:t>
      </w:r>
    </w:p>
    <w:p w:rsidRDefault="007E4DA2" w:rsidP="00D61CC0" w:rsidR="007E4DA2" w:rsidRPr="0040486D">
      <w:pPr>
        <w:ind w:left="1080"/>
        <w:jc w:val="both"/>
        <w:rPr>
          <w:sz w:val="24"/>
          <w:szCs w:val="24"/>
        </w:rPr>
      </w:pPr>
      <w:r w:rsidRPr="0040486D">
        <w:rPr>
          <w:sz w:val="24"/>
          <w:szCs w:val="24"/>
        </w:rPr>
        <w:t>- prikolica cisterna KOTTE VT 6000/2, REG. OZNAKA ZG 7299-FM, broj šasije 9685</w:t>
      </w:r>
    </w:p>
    <w:p w:rsidRDefault="007E4DA2" w:rsidP="00D61CC0" w:rsidR="007E4DA2" w:rsidRPr="0040486D">
      <w:pPr>
        <w:ind w:left="1080"/>
        <w:jc w:val="both"/>
        <w:rPr>
          <w:sz w:val="24"/>
          <w:szCs w:val="24"/>
        </w:rPr>
      </w:pPr>
      <w:r w:rsidRPr="0040486D">
        <w:rPr>
          <w:sz w:val="24"/>
          <w:szCs w:val="24"/>
        </w:rPr>
        <w:t>- prikolica cisterna  GORICA A10030D/12, REG. OZNAKA ZG 6201-FK, broj šasije 0051</w:t>
      </w:r>
    </w:p>
    <w:p w:rsidRDefault="007E4DA2" w:rsidP="00D61CC0" w:rsidR="007E4DA2" w:rsidRPr="0040486D">
      <w:pPr>
        <w:ind w:left="1080"/>
        <w:jc w:val="both"/>
        <w:rPr>
          <w:sz w:val="24"/>
          <w:szCs w:val="24"/>
        </w:rPr>
      </w:pPr>
      <w:r w:rsidRPr="0040486D">
        <w:rPr>
          <w:sz w:val="24"/>
          <w:szCs w:val="24"/>
        </w:rPr>
        <w:t xml:space="preserve">- bušilica za asf.uzorke </w:t>
      </w:r>
      <w:r w:rsidR="00D61CC0">
        <w:rPr>
          <w:sz w:val="24"/>
          <w:szCs w:val="24"/>
        </w:rPr>
        <w:t xml:space="preserve">KOTTERMANN </w:t>
      </w:r>
      <w:r w:rsidRPr="0040486D">
        <w:rPr>
          <w:sz w:val="24"/>
          <w:szCs w:val="24"/>
        </w:rPr>
        <w:t>KBG1074, REG. OZNAKA ZG 308-OD, broj šasije 1097</w:t>
      </w:r>
    </w:p>
    <w:p w:rsidRDefault="007E4DA2" w:rsidP="00D61CC0" w:rsidR="007E4DA2" w:rsidRPr="0040486D">
      <w:pPr>
        <w:ind w:left="1080"/>
        <w:jc w:val="both"/>
        <w:rPr>
          <w:sz w:val="24"/>
          <w:szCs w:val="24"/>
        </w:rPr>
      </w:pPr>
      <w:r w:rsidRPr="0040486D">
        <w:rPr>
          <w:sz w:val="24"/>
          <w:szCs w:val="24"/>
        </w:rPr>
        <w:t>- greder Caterpillar 140-G, REG. OZNAKA ZG 9385-ER, broj šasije 72-V-4117</w:t>
      </w:r>
    </w:p>
    <w:p w:rsidRDefault="007E4DA2" w:rsidP="00D61CC0" w:rsidR="007E4DA2" w:rsidRPr="0040486D">
      <w:pPr>
        <w:ind w:firstLine="567" w:left="513"/>
        <w:jc w:val="both"/>
        <w:rPr>
          <w:sz w:val="24"/>
          <w:szCs w:val="24"/>
        </w:rPr>
      </w:pPr>
      <w:r w:rsidRPr="0040486D">
        <w:rPr>
          <w:sz w:val="24"/>
          <w:szCs w:val="24"/>
        </w:rPr>
        <w:t xml:space="preserve">- greder Caterpillar 140 H, REG. OZNAKA ZG 1447-BD, broj šasije </w:t>
      </w:r>
      <w:r w:rsidRPr="0040486D">
        <w:rPr>
          <w:sz w:val="24"/>
          <w:szCs w:val="24"/>
        </w:rPr>
        <w:tab/>
      </w:r>
      <w:r w:rsidR="00EC6991">
        <w:rPr>
          <w:sz w:val="24"/>
          <w:szCs w:val="24"/>
        </w:rPr>
        <w:tab/>
      </w:r>
      <w:r w:rsidR="00EC6991">
        <w:rPr>
          <w:sz w:val="24"/>
          <w:szCs w:val="24"/>
        </w:rPr>
        <w:tab/>
      </w:r>
      <w:r w:rsidRPr="0040486D">
        <w:rPr>
          <w:sz w:val="24"/>
          <w:szCs w:val="24"/>
        </w:rPr>
        <w:t>CAT0140HVCCA01461</w:t>
      </w:r>
    </w:p>
    <w:p w:rsidRDefault="007E4DA2" w:rsidP="00D61CC0" w:rsidR="007E4DA2" w:rsidRPr="0040486D">
      <w:pPr>
        <w:ind w:left="1080"/>
        <w:jc w:val="both"/>
        <w:rPr>
          <w:sz w:val="24"/>
          <w:szCs w:val="24"/>
        </w:rPr>
      </w:pPr>
      <w:r w:rsidRPr="0040486D">
        <w:rPr>
          <w:sz w:val="24"/>
          <w:szCs w:val="24"/>
        </w:rPr>
        <w:t>- greder Caterpillar 140 M3, REG. OZNAKA ZG 9964-DU, broj šasije CAT0140MKN9D00215 (leasing – Erste &amp; Steiermärkische S-Leasing d.o.o.)</w:t>
      </w:r>
    </w:p>
    <w:p w:rsidRDefault="007E4DA2" w:rsidP="00D61CC0" w:rsidR="007E4DA2" w:rsidRPr="0040486D">
      <w:pPr>
        <w:ind w:left="1080"/>
        <w:jc w:val="both"/>
        <w:rPr>
          <w:sz w:val="24"/>
          <w:szCs w:val="24"/>
        </w:rPr>
      </w:pPr>
      <w:r w:rsidRPr="0040486D">
        <w:rPr>
          <w:sz w:val="24"/>
          <w:szCs w:val="24"/>
        </w:rPr>
        <w:t>- bager na kotačima CATERPILLAR M 318 D, REG. OZNAKA ZG 1351-FF, broj šasije</w:t>
      </w:r>
      <w:r w:rsidRPr="0040486D">
        <w:rPr>
          <w:sz w:val="24"/>
          <w:szCs w:val="24"/>
        </w:rPr>
        <w:tab/>
        <w:t>CATM318DPD8W01128 (leasing – Erste &amp; Steiermärkische S-Leasing d.o.o.)</w:t>
      </w:r>
    </w:p>
    <w:p w:rsidRDefault="007E4DA2" w:rsidP="00D61CC0" w:rsidR="007E4DA2" w:rsidRPr="0040486D">
      <w:pPr>
        <w:ind w:left="1080"/>
        <w:jc w:val="both"/>
        <w:rPr>
          <w:sz w:val="24"/>
          <w:szCs w:val="24"/>
        </w:rPr>
      </w:pPr>
      <w:r w:rsidRPr="0040486D">
        <w:rPr>
          <w:sz w:val="24"/>
          <w:szCs w:val="24"/>
        </w:rPr>
        <w:t>- bager na kotačima CATERPILLAR M 318 D, REG. OZNAKA ZG 9162-FD, broj šasije</w:t>
      </w:r>
      <w:r w:rsidR="00EC6991">
        <w:rPr>
          <w:sz w:val="24"/>
          <w:szCs w:val="24"/>
        </w:rPr>
        <w:t xml:space="preserve"> </w:t>
      </w:r>
      <w:r w:rsidRPr="0040486D">
        <w:rPr>
          <w:sz w:val="24"/>
          <w:szCs w:val="24"/>
        </w:rPr>
        <w:t>CATM318DKP8L00381 (leasing – Erste &amp; Steiermärkische S-Leasing d.o.o.)</w:t>
      </w:r>
    </w:p>
    <w:p w:rsidRDefault="007E4DA2" w:rsidP="00D61CC0" w:rsidR="007E4DA2" w:rsidRPr="0040486D">
      <w:pPr>
        <w:ind w:left="1080"/>
        <w:jc w:val="both"/>
        <w:rPr>
          <w:sz w:val="24"/>
          <w:szCs w:val="24"/>
        </w:rPr>
      </w:pPr>
      <w:r w:rsidRPr="0040486D">
        <w:rPr>
          <w:sz w:val="24"/>
          <w:szCs w:val="24"/>
        </w:rPr>
        <w:t>- bager na kotačima CATERPILLAR M 318 D, REG. OZNAKA ZG 9164-FD, broj šasije</w:t>
      </w:r>
      <w:r w:rsidR="00EC6991">
        <w:rPr>
          <w:sz w:val="24"/>
          <w:szCs w:val="24"/>
        </w:rPr>
        <w:t xml:space="preserve"> </w:t>
      </w:r>
      <w:r w:rsidRPr="0040486D">
        <w:rPr>
          <w:sz w:val="24"/>
          <w:szCs w:val="24"/>
        </w:rPr>
        <w:t>CATM318DVP8L00448 (leasing – Erste &amp; Steiermärkische S-Leasing d.o.o.)</w:t>
      </w:r>
    </w:p>
    <w:p w:rsidRDefault="007E4DA2" w:rsidP="00D61CC0" w:rsidR="007E4DA2" w:rsidRPr="0040486D">
      <w:pPr>
        <w:ind w:left="1080"/>
        <w:jc w:val="both"/>
        <w:rPr>
          <w:sz w:val="24"/>
          <w:szCs w:val="24"/>
        </w:rPr>
      </w:pPr>
      <w:r w:rsidRPr="0040486D">
        <w:rPr>
          <w:sz w:val="24"/>
          <w:szCs w:val="24"/>
        </w:rPr>
        <w:t>- bager na kotačima VOLVO EW 180/D, REG. OZNAKA ZG 9384-ER, broj šasije VCEW180DA00220139</w:t>
      </w:r>
    </w:p>
    <w:p w:rsidRDefault="007E4DA2" w:rsidP="00D61CC0" w:rsidR="007E4DA2" w:rsidRPr="0040486D">
      <w:pPr>
        <w:ind w:left="1080"/>
        <w:jc w:val="both"/>
        <w:rPr>
          <w:sz w:val="24"/>
          <w:szCs w:val="24"/>
        </w:rPr>
      </w:pPr>
      <w:r w:rsidRPr="0040486D">
        <w:rPr>
          <w:sz w:val="24"/>
          <w:szCs w:val="24"/>
        </w:rPr>
        <w:t>- rovokopač-utovarivač J.C.B. 4 CX, REG. OZNAKA ZG 6235-DG, broj šasije SLP4CXFS4E0946647</w:t>
      </w:r>
    </w:p>
    <w:p w:rsidRDefault="007E4DA2" w:rsidP="00D61CC0" w:rsidR="007E4DA2" w:rsidRPr="0040486D">
      <w:pPr>
        <w:ind w:left="1080"/>
        <w:jc w:val="both"/>
        <w:rPr>
          <w:sz w:val="24"/>
          <w:szCs w:val="24"/>
        </w:rPr>
      </w:pPr>
      <w:r w:rsidRPr="0040486D">
        <w:rPr>
          <w:sz w:val="24"/>
          <w:szCs w:val="24"/>
        </w:rPr>
        <w:t>- rovokopač-utovarivač JCB 4CX 4WS, REG. OZNAKA ZG 5164-DP, broj šasije JCB4CX4WH91346815</w:t>
      </w:r>
    </w:p>
    <w:p w:rsidRDefault="007E4DA2" w:rsidP="00D61CC0" w:rsidR="007E4DA2" w:rsidRPr="0040486D">
      <w:pPr>
        <w:ind w:left="1080"/>
        <w:jc w:val="both"/>
        <w:rPr>
          <w:sz w:val="24"/>
          <w:szCs w:val="24"/>
        </w:rPr>
      </w:pPr>
      <w:r w:rsidRPr="0040486D">
        <w:rPr>
          <w:sz w:val="24"/>
          <w:szCs w:val="24"/>
        </w:rPr>
        <w:t>- rovokopač-utovarivač JCB 4CX 4WS, REG. OZNAKA ZG 5165-DP, broj šasije</w:t>
      </w:r>
      <w:r w:rsidRPr="0040486D">
        <w:rPr>
          <w:sz w:val="24"/>
          <w:szCs w:val="24"/>
        </w:rPr>
        <w:tab/>
        <w:t>JCB4CX4WE91346864</w:t>
      </w:r>
    </w:p>
    <w:p w:rsidRDefault="007E4DA2" w:rsidP="00D61CC0" w:rsidR="007E4DA2" w:rsidRPr="0040486D">
      <w:pPr>
        <w:ind w:left="1080"/>
        <w:jc w:val="both"/>
        <w:rPr>
          <w:sz w:val="24"/>
          <w:szCs w:val="24"/>
        </w:rPr>
      </w:pPr>
      <w:r w:rsidRPr="0040486D">
        <w:rPr>
          <w:sz w:val="24"/>
          <w:szCs w:val="24"/>
        </w:rPr>
        <w:t>- viljuškar teleskopski J.C.B. TH 540-170, REG. OZNAKA ZG 3636-BM, broj šasije SLP5AFKG6E1187956</w:t>
      </w:r>
    </w:p>
    <w:p w:rsidRDefault="007E4DA2" w:rsidP="00D61CC0" w:rsidR="007E4DA2" w:rsidRPr="0040486D">
      <w:pPr>
        <w:ind w:left="1080"/>
        <w:jc w:val="both"/>
        <w:rPr>
          <w:sz w:val="24"/>
          <w:szCs w:val="24"/>
        </w:rPr>
      </w:pPr>
      <w:r w:rsidRPr="0040486D">
        <w:rPr>
          <w:sz w:val="24"/>
          <w:szCs w:val="24"/>
        </w:rPr>
        <w:t>- viljuškar teleskopski J.C.B. 540-170, REG. OZNAKA ZG 3637-BM, broj šasije</w:t>
      </w:r>
      <w:r w:rsidRPr="0040486D">
        <w:rPr>
          <w:sz w:val="24"/>
          <w:szCs w:val="24"/>
        </w:rPr>
        <w:tab/>
        <w:t>JCB5AFKGK61190018</w:t>
      </w:r>
    </w:p>
    <w:p w:rsidRDefault="007E4DA2" w:rsidP="00D61CC0" w:rsidR="007E4DA2" w:rsidRPr="0040486D">
      <w:pPr>
        <w:ind w:left="1080"/>
        <w:jc w:val="both"/>
        <w:rPr>
          <w:sz w:val="24"/>
          <w:szCs w:val="24"/>
        </w:rPr>
      </w:pPr>
      <w:r w:rsidRPr="0040486D">
        <w:rPr>
          <w:sz w:val="24"/>
          <w:szCs w:val="24"/>
        </w:rPr>
        <w:lastRenderedPageBreak/>
        <w:t>- viljuškar teleskopski TEREX GENIE GTH4518R, REG. OZNAKA ZG 6391-GC, broj šasije GL4518T0716756 (leasing – UniCredit Leasing Croatia d.o.o.)</w:t>
      </w:r>
    </w:p>
    <w:p w:rsidRDefault="007E4DA2" w:rsidP="00D61CC0" w:rsidR="007E4DA2" w:rsidRPr="0040486D">
      <w:pPr>
        <w:ind w:left="1080"/>
        <w:jc w:val="both"/>
        <w:rPr>
          <w:sz w:val="24"/>
          <w:szCs w:val="24"/>
        </w:rPr>
      </w:pPr>
      <w:r w:rsidRPr="0040486D">
        <w:rPr>
          <w:sz w:val="24"/>
          <w:szCs w:val="24"/>
        </w:rPr>
        <w:t>- kompresor pokretni</w:t>
      </w:r>
      <w:r w:rsidR="00D11310">
        <w:rPr>
          <w:sz w:val="24"/>
          <w:szCs w:val="24"/>
        </w:rPr>
        <w:t xml:space="preserve"> </w:t>
      </w:r>
      <w:r w:rsidRPr="0040486D">
        <w:rPr>
          <w:sz w:val="24"/>
          <w:szCs w:val="24"/>
        </w:rPr>
        <w:t>INGERSOLL-RAND</w:t>
      </w:r>
      <w:r w:rsidR="00D11310">
        <w:rPr>
          <w:sz w:val="24"/>
          <w:szCs w:val="24"/>
        </w:rPr>
        <w:t xml:space="preserve"> </w:t>
      </w:r>
      <w:r w:rsidRPr="0040486D">
        <w:rPr>
          <w:sz w:val="24"/>
          <w:szCs w:val="24"/>
        </w:rPr>
        <w:t>7/41+6 KVA, REG. OZNAKA ZG 3289-EO, broj šasije SCZ741FXX5Y420771</w:t>
      </w:r>
    </w:p>
    <w:p w:rsidRDefault="007E4DA2" w:rsidP="00D61CC0" w:rsidR="007E4DA2" w:rsidRPr="0040486D">
      <w:pPr>
        <w:ind w:left="1080"/>
        <w:jc w:val="both"/>
        <w:rPr>
          <w:sz w:val="24"/>
          <w:szCs w:val="24"/>
        </w:rPr>
      </w:pPr>
      <w:r w:rsidRPr="0040486D">
        <w:rPr>
          <w:sz w:val="24"/>
          <w:szCs w:val="24"/>
        </w:rPr>
        <w:t>- kompresor pokretni ATLAS-COPCO XAS 67 DD + 12 kVA, REG. OZNAKA ZG 3786-FE, broj šasije YA306256XC0248855</w:t>
      </w:r>
    </w:p>
    <w:p w:rsidRDefault="007E4DA2" w:rsidP="00D61CC0" w:rsidR="007E4DA2" w:rsidRPr="0040486D">
      <w:pPr>
        <w:ind w:left="1080"/>
        <w:jc w:val="both"/>
        <w:rPr>
          <w:sz w:val="24"/>
          <w:szCs w:val="24"/>
        </w:rPr>
      </w:pPr>
      <w:r w:rsidRPr="0040486D">
        <w:rPr>
          <w:sz w:val="24"/>
          <w:szCs w:val="24"/>
        </w:rPr>
        <w:t>- kompresor pokretni</w:t>
      </w:r>
      <w:r w:rsidR="00EC6991">
        <w:rPr>
          <w:sz w:val="24"/>
          <w:szCs w:val="24"/>
        </w:rPr>
        <w:t xml:space="preserve"> </w:t>
      </w:r>
      <w:r w:rsidRPr="0040486D">
        <w:rPr>
          <w:sz w:val="24"/>
          <w:szCs w:val="24"/>
        </w:rPr>
        <w:t>DOOSAN 7/51 + 6kVA, REG. OZNAKA ZG 9310-FD, broj šasije</w:t>
      </w:r>
      <w:r w:rsidR="00EC6991">
        <w:rPr>
          <w:sz w:val="24"/>
          <w:szCs w:val="24"/>
        </w:rPr>
        <w:t xml:space="preserve"> </w:t>
      </w:r>
      <w:r w:rsidRPr="0040486D">
        <w:rPr>
          <w:sz w:val="24"/>
          <w:szCs w:val="24"/>
        </w:rPr>
        <w:t>UN5751FXXEY444484</w:t>
      </w:r>
    </w:p>
    <w:p w:rsidRDefault="00EC6991" w:rsidP="00D61CC0" w:rsidR="007E4DA2" w:rsidRPr="0040486D">
      <w:pPr>
        <w:ind w:left="1080"/>
        <w:jc w:val="both"/>
        <w:rPr>
          <w:sz w:val="24"/>
          <w:szCs w:val="24"/>
        </w:rPr>
      </w:pPr>
      <w:r>
        <w:rPr>
          <w:sz w:val="24"/>
          <w:szCs w:val="24"/>
        </w:rPr>
        <w:t xml:space="preserve">SEPARACIJA POKRETNA </w:t>
      </w:r>
      <w:r w:rsidR="007E4DA2" w:rsidRPr="0040486D">
        <w:rPr>
          <w:sz w:val="24"/>
          <w:szCs w:val="24"/>
        </w:rPr>
        <w:t>FINLAY 393-HYDRASCREEN, REG. OZNAKA ZG 4243-EC, broj šasije FH471392</w:t>
      </w:r>
    </w:p>
    <w:p w:rsidRDefault="007E4DA2" w:rsidP="00D61CC0" w:rsidR="007E4DA2" w:rsidRPr="0040486D">
      <w:pPr>
        <w:ind w:left="1080"/>
        <w:jc w:val="both"/>
        <w:rPr>
          <w:sz w:val="24"/>
          <w:szCs w:val="24"/>
        </w:rPr>
      </w:pPr>
      <w:r w:rsidRPr="0040486D">
        <w:rPr>
          <w:sz w:val="24"/>
          <w:szCs w:val="24"/>
        </w:rPr>
        <w:t>- kompaktor – četka UNIMOG N-1600, REG. OZNAKA ZG 1527-AD, broj šasije WDB4271051W184467</w:t>
      </w:r>
    </w:p>
    <w:p w:rsidRDefault="003A5927" w:rsidP="00D61CC0" w:rsidR="007E4DA2" w:rsidRPr="0040486D">
      <w:pPr>
        <w:ind w:left="1080"/>
        <w:jc w:val="both"/>
        <w:rPr>
          <w:sz w:val="24"/>
          <w:szCs w:val="24"/>
        </w:rPr>
      </w:pPr>
      <w:r>
        <w:rPr>
          <w:sz w:val="24"/>
          <w:szCs w:val="24"/>
        </w:rPr>
        <w:t xml:space="preserve">- </w:t>
      </w:r>
      <w:r w:rsidR="007E4DA2" w:rsidRPr="0040486D">
        <w:rPr>
          <w:sz w:val="24"/>
          <w:szCs w:val="24"/>
        </w:rPr>
        <w:t>vozilo pumpa za beton MERCEDES-SCHWING</w:t>
      </w:r>
      <w:r w:rsidR="007E4DA2" w:rsidRPr="0040486D">
        <w:rPr>
          <w:sz w:val="24"/>
          <w:szCs w:val="24"/>
        </w:rPr>
        <w:tab/>
        <w:t>ACTROS2636/P2023-110, REG. OZNAKA ZG 5518-AR, broj šasije</w:t>
      </w:r>
      <w:r w:rsidR="007E4DA2" w:rsidRPr="0040486D">
        <w:rPr>
          <w:sz w:val="24"/>
          <w:szCs w:val="24"/>
        </w:rPr>
        <w:tab/>
        <w:t>WDB9301421K849861</w:t>
      </w:r>
    </w:p>
    <w:p w:rsidRDefault="003A5927" w:rsidP="00D61CC0" w:rsidR="007E4DA2" w:rsidRPr="0040486D">
      <w:pPr>
        <w:ind w:left="1080"/>
        <w:jc w:val="both"/>
        <w:rPr>
          <w:sz w:val="24"/>
          <w:szCs w:val="24"/>
        </w:rPr>
      </w:pPr>
      <w:r>
        <w:rPr>
          <w:sz w:val="24"/>
          <w:szCs w:val="24"/>
        </w:rPr>
        <w:t xml:space="preserve">- </w:t>
      </w:r>
      <w:r w:rsidR="007E4DA2" w:rsidRPr="0040486D">
        <w:rPr>
          <w:sz w:val="24"/>
          <w:szCs w:val="24"/>
        </w:rPr>
        <w:t>vozilo pumpa za beton MERCEDES-SCHWING</w:t>
      </w:r>
      <w:r w:rsidR="007E4DA2" w:rsidRPr="0040486D">
        <w:rPr>
          <w:sz w:val="24"/>
          <w:szCs w:val="24"/>
        </w:rPr>
        <w:tab/>
        <w:t>ACTROS2636/P2023-110, REG. OZNAKA ZG 842-VK, broj šasije WDB9301421K924951</w:t>
      </w:r>
    </w:p>
    <w:p w:rsidRDefault="007E4DA2" w:rsidP="00D61CC0" w:rsidR="007E4DA2" w:rsidRPr="0040486D">
      <w:pPr>
        <w:ind w:left="1080"/>
        <w:jc w:val="both"/>
        <w:rPr>
          <w:sz w:val="24"/>
          <w:szCs w:val="24"/>
        </w:rPr>
      </w:pPr>
      <w:r w:rsidRPr="0040486D">
        <w:rPr>
          <w:sz w:val="24"/>
          <w:szCs w:val="24"/>
        </w:rPr>
        <w:t>- auto prskalica za bitumen MERCEDES-ACMAR 2629-36113/625-11585, REG. OZNAKA ZG 577-PN, broj šasije WDB65903215516875</w:t>
      </w:r>
    </w:p>
    <w:p w:rsidRDefault="007E4DA2" w:rsidP="00D61CC0" w:rsidR="007E4DA2" w:rsidRPr="0040486D">
      <w:pPr>
        <w:ind w:left="1080"/>
        <w:jc w:val="both"/>
        <w:rPr>
          <w:sz w:val="24"/>
          <w:szCs w:val="24"/>
        </w:rPr>
      </w:pPr>
      <w:r w:rsidRPr="0040486D">
        <w:rPr>
          <w:sz w:val="24"/>
          <w:szCs w:val="24"/>
        </w:rPr>
        <w:t>- viličar samohodni HYSTER FORTENS H 3.0 FT, REG. OZNAKA ZG 3745-FG, broj šasije N177B02322M (leasing – Erste &amp; Steiermärkische S-Leasing d.o.o.)</w:t>
      </w:r>
      <w:r>
        <w:rPr>
          <w:sz w:val="24"/>
          <w:szCs w:val="24"/>
        </w:rPr>
        <w:t>.</w:t>
      </w:r>
    </w:p>
    <w:p w:rsidRDefault="007E4DA2" w:rsidP="007E4DA2" w:rsidR="007E4DA2">
      <w:pPr>
        <w:overflowPunct/>
        <w:autoSpaceDE/>
        <w:autoSpaceDN/>
        <w:adjustRightInd/>
        <w:jc w:val="both"/>
        <w:textAlignment w:val="auto"/>
        <w:rPr>
          <w:sz w:val="24"/>
          <w:szCs w:val="24"/>
        </w:rPr>
      </w:pPr>
    </w:p>
    <w:p w:rsidRDefault="006838BA" w:rsidR="006838BA" w:rsidRPr="004E77EF">
      <w:pPr>
        <w:jc w:val="center"/>
        <w:rPr>
          <w:sz w:val="24"/>
          <w:szCs w:val="24"/>
        </w:rPr>
      </w:pPr>
      <w:r w:rsidRPr="004E77EF">
        <w:rPr>
          <w:sz w:val="24"/>
          <w:szCs w:val="24"/>
        </w:rPr>
        <w:t>Obrazloženje</w:t>
      </w:r>
    </w:p>
    <w:p w:rsidRDefault="00DD181E" w:rsidP="00DD181E" w:rsidR="00DD181E">
      <w:pPr>
        <w:ind w:firstLine="708"/>
        <w:jc w:val="both"/>
        <w:rPr>
          <w:sz w:val="24"/>
          <w:szCs w:val="24"/>
        </w:rPr>
      </w:pPr>
    </w:p>
    <w:p w:rsidRDefault="00DD181E" w:rsidP="001E5218" w:rsidR="004B587B">
      <w:pPr>
        <w:ind w:firstLine="708"/>
        <w:jc w:val="both"/>
        <w:rPr>
          <w:sz w:val="24"/>
          <w:szCs w:val="24"/>
          <w:lang w:eastAsia="en-US"/>
        </w:rPr>
      </w:pPr>
      <w:r w:rsidRPr="00DD181E">
        <w:rPr>
          <w:sz w:val="24"/>
          <w:szCs w:val="24"/>
        </w:rPr>
        <w:t>Dužnik je, 18. svibnja 2017., podnio ovom sudu prijedlog za otvaranje predstečajnog postupka na temelju odredaba čl. 16. i čl. 25. st. 1. Stečajnog zakona („Narodne novine“ broj 71/2015; dalje: SZ). U prijedlogu se u bitnome navodi kako kod dužnika postoji predstečajni razlog prijeteće nesposobnosti za plaćanje.</w:t>
      </w:r>
      <w:r>
        <w:rPr>
          <w:sz w:val="24"/>
          <w:szCs w:val="24"/>
        </w:rPr>
        <w:t xml:space="preserve"> </w:t>
      </w:r>
      <w:r w:rsidR="005436AB" w:rsidRPr="00DD181E">
        <w:rPr>
          <w:sz w:val="24"/>
          <w:szCs w:val="24"/>
          <w:lang w:eastAsia="en-US"/>
        </w:rPr>
        <w:t xml:space="preserve">U prilog navedene tvrdnje dužnik je uz prijedlog dostavio </w:t>
      </w:r>
      <w:r w:rsidR="005436AB" w:rsidRPr="00B05A1A">
        <w:rPr>
          <w:sz w:val="24"/>
          <w:szCs w:val="24"/>
        </w:rPr>
        <w:t xml:space="preserve">Potvrdu </w:t>
      </w:r>
      <w:r w:rsidR="00687BD2" w:rsidRPr="00B05A1A">
        <w:rPr>
          <w:sz w:val="24"/>
          <w:szCs w:val="24"/>
        </w:rPr>
        <w:t xml:space="preserve">Financijske agencije o blokadi računa i novčanih sredstava </w:t>
      </w:r>
      <w:r w:rsidR="005436AB" w:rsidRPr="00B05A1A">
        <w:rPr>
          <w:sz w:val="24"/>
          <w:szCs w:val="24"/>
        </w:rPr>
        <w:t xml:space="preserve">(list </w:t>
      </w:r>
      <w:r w:rsidR="00F264EC" w:rsidRPr="00B05A1A">
        <w:rPr>
          <w:sz w:val="24"/>
          <w:szCs w:val="24"/>
        </w:rPr>
        <w:t>6</w:t>
      </w:r>
      <w:r w:rsidR="005436AB" w:rsidRPr="00B05A1A">
        <w:rPr>
          <w:sz w:val="24"/>
          <w:szCs w:val="24"/>
        </w:rPr>
        <w:t>. spisa)</w:t>
      </w:r>
      <w:r w:rsidR="000A1C40" w:rsidRPr="00B05A1A">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0A1C40" w:rsidRPr="00F264EC">
        <w:rPr>
          <w:sz w:val="24"/>
          <w:szCs w:val="24"/>
          <w:lang w:eastAsia="en-US"/>
        </w:rPr>
        <w:t>4</w:t>
      </w:r>
      <w:r w:rsidR="00072ADE" w:rsidRPr="00F264EC">
        <w:rPr>
          <w:sz w:val="24"/>
          <w:szCs w:val="24"/>
          <w:lang w:eastAsia="en-US"/>
        </w:rPr>
        <w:t>.</w:t>
      </w:r>
      <w:r w:rsidR="00072ADE">
        <w:rPr>
          <w:sz w:val="24"/>
          <w:szCs w:val="24"/>
          <w:lang w:eastAsia="en-US"/>
        </w:rPr>
        <w:t xml:space="preserve"> spisa) u skladu s o</w:t>
      </w:r>
      <w:r w:rsidR="00A707D0">
        <w:rPr>
          <w:sz w:val="24"/>
          <w:szCs w:val="24"/>
          <w:lang w:eastAsia="en-US"/>
        </w:rPr>
        <w:t>dredbom čl. 28. st. 1. SZ-a.</w:t>
      </w:r>
    </w:p>
    <w:p w:rsidRDefault="003977C7" w:rsidP="001E5218" w:rsidR="003977C7">
      <w:pPr>
        <w:ind w:firstLine="708"/>
        <w:jc w:val="both"/>
        <w:rPr>
          <w:sz w:val="24"/>
          <w:szCs w:val="24"/>
          <w:lang w:eastAsia="en-US"/>
        </w:rPr>
      </w:pPr>
    </w:p>
    <w:p w:rsidRDefault="00DD181E" w:rsidP="00DD181E" w:rsidR="00DD181E">
      <w:pPr>
        <w:ind w:firstLine="708"/>
        <w:jc w:val="both"/>
        <w:rPr>
          <w:sz w:val="24"/>
          <w:szCs w:val="24"/>
          <w:lang w:eastAsia="en-US"/>
        </w:rPr>
      </w:pPr>
      <w:r>
        <w:rPr>
          <w:sz w:val="24"/>
          <w:szCs w:val="24"/>
          <w:lang w:eastAsia="en-US"/>
        </w:rPr>
        <w:t xml:space="preserve">Postupajući po rješenju ovoga suda od </w:t>
      </w:r>
      <w:r w:rsidR="00A94B96">
        <w:rPr>
          <w:sz w:val="24"/>
          <w:szCs w:val="24"/>
          <w:lang w:eastAsia="en-US"/>
        </w:rPr>
        <w:t>26</w:t>
      </w:r>
      <w:r>
        <w:rPr>
          <w:sz w:val="24"/>
          <w:szCs w:val="24"/>
          <w:lang w:eastAsia="en-US"/>
        </w:rPr>
        <w:t xml:space="preserve">. </w:t>
      </w:r>
      <w:r w:rsidR="00A94B96">
        <w:rPr>
          <w:sz w:val="24"/>
          <w:szCs w:val="24"/>
          <w:lang w:eastAsia="en-US"/>
        </w:rPr>
        <w:t>svibnja</w:t>
      </w:r>
      <w:r>
        <w:rPr>
          <w:sz w:val="24"/>
          <w:szCs w:val="24"/>
          <w:lang w:eastAsia="en-US"/>
        </w:rPr>
        <w:t xml:space="preserve"> 2017. dužnik je </w:t>
      </w:r>
      <w:r w:rsidR="00D11310">
        <w:rPr>
          <w:sz w:val="24"/>
          <w:szCs w:val="24"/>
          <w:lang w:eastAsia="en-US"/>
        </w:rPr>
        <w:t xml:space="preserve">pravovremeno </w:t>
      </w:r>
      <w:r>
        <w:rPr>
          <w:sz w:val="24"/>
          <w:szCs w:val="24"/>
          <w:lang w:eastAsia="en-US"/>
        </w:rPr>
        <w:t xml:space="preserve">dopunio prijedlog za otvaranje predstečajnoga postupka u skladu s nalogom suda iz tog </w:t>
      </w:r>
      <w:r w:rsidR="00A5568B">
        <w:rPr>
          <w:sz w:val="24"/>
          <w:szCs w:val="24"/>
          <w:lang w:eastAsia="en-US"/>
        </w:rPr>
        <w:t>rješenja</w:t>
      </w:r>
      <w:r>
        <w:rPr>
          <w:sz w:val="24"/>
          <w:szCs w:val="24"/>
          <w:lang w:eastAsia="en-US"/>
        </w:rPr>
        <w:t>.</w:t>
      </w:r>
    </w:p>
    <w:p w:rsidRDefault="00DD181E" w:rsidP="00DD181E" w:rsidR="00DD181E">
      <w:pPr>
        <w:ind w:firstLine="708"/>
        <w:jc w:val="both"/>
        <w:rPr>
          <w:sz w:val="24"/>
          <w:szCs w:val="24"/>
          <w:lang w:eastAsia="en-US"/>
        </w:rPr>
      </w:pPr>
    </w:p>
    <w:p w:rsidRDefault="00DD181E" w:rsidP="00DD181E" w:rsidR="00DD181E">
      <w:pPr>
        <w:pStyle w:val="Default"/>
        <w:ind w:firstLine="708"/>
        <w:jc w:val="both"/>
      </w:pPr>
      <w:r>
        <w:rPr>
          <w:lang w:eastAsia="en-US"/>
        </w:rPr>
        <w:t xml:space="preserve">U skladu s odredbama čl. 17. st. 1. i 2. u vezi s odredbom čl. 16. st. 1. SZ-a, dužnik je u prijedlogu dostavio popis imovine i obveza dužnika, te je </w:t>
      </w:r>
      <w:r w:rsidRPr="004C3D03">
        <w:t>nave</w:t>
      </w:r>
      <w:r>
        <w:t>o</w:t>
      </w:r>
      <w:r w:rsidRPr="004C3D03">
        <w:t xml:space="preserve"> poda</w:t>
      </w:r>
      <w:r>
        <w:t xml:space="preserve">tke </w:t>
      </w:r>
      <w:r w:rsidRPr="004C3D03">
        <w:t xml:space="preserve">o pravnoj i činjeničnoj osnovi u odnosu na svaki dio imovine i obveza </w:t>
      </w:r>
      <w:r>
        <w:t xml:space="preserve">i dostavio isprave </w:t>
      </w:r>
      <w:r w:rsidRPr="004C3D03">
        <w:t xml:space="preserve"> kojima se </w:t>
      </w:r>
      <w:r>
        <w:t xml:space="preserve">navedeni podaci mogu </w:t>
      </w:r>
      <w:r w:rsidRPr="004C3D03">
        <w:t>potkrijepiti i potvrditi da su navedeni podaci točni i potpuni i da ništa od imovine i obveza nije zatajeno</w:t>
      </w:r>
      <w:r>
        <w:t xml:space="preserve">. </w:t>
      </w:r>
    </w:p>
    <w:p w:rsidRDefault="00DD181E" w:rsidP="0033154F" w:rsidR="00DD181E">
      <w:pPr>
        <w:pStyle w:val="Default"/>
        <w:ind w:firstLine="708"/>
        <w:jc w:val="both"/>
        <w:rPr>
          <w:lang w:eastAsia="en-US"/>
        </w:rPr>
      </w:pPr>
    </w:p>
    <w:p w:rsidRDefault="0007698F" w:rsidP="00D23174" w:rsidR="00135211">
      <w:pPr>
        <w:ind w:firstLine="708"/>
        <w:jc w:val="both"/>
        <w:rPr>
          <w:sz w:val="24"/>
          <w:szCs w:val="24"/>
        </w:rPr>
      </w:pPr>
      <w:r w:rsidRPr="00D23174">
        <w:rPr>
          <w:sz w:val="24"/>
          <w:szCs w:val="24"/>
        </w:rPr>
        <w:t xml:space="preserve">Uvidom u popis imovine i obveza s pripadajućim ispravama u bitnome je utvrđeno </w:t>
      </w:r>
      <w:r w:rsidR="00C655CD" w:rsidRPr="00135211">
        <w:rPr>
          <w:sz w:val="24"/>
          <w:szCs w:val="24"/>
        </w:rPr>
        <w:t>kako</w:t>
      </w:r>
      <w:r w:rsidRPr="00135211">
        <w:rPr>
          <w:sz w:val="24"/>
          <w:szCs w:val="24"/>
        </w:rPr>
        <w:t xml:space="preserve"> je dužnik vlasnik </w:t>
      </w:r>
      <w:r w:rsidR="00D71CB6" w:rsidRPr="00135211">
        <w:rPr>
          <w:sz w:val="24"/>
          <w:szCs w:val="24"/>
        </w:rPr>
        <w:t>pokretnina taksativno navedenih u "</w:t>
      </w:r>
      <w:r w:rsidR="00FC05AA" w:rsidRPr="00135211">
        <w:rPr>
          <w:sz w:val="24"/>
          <w:szCs w:val="24"/>
        </w:rPr>
        <w:t>stanje sredstava po amortizacijskim skupinama</w:t>
      </w:r>
      <w:r w:rsidR="00135211">
        <w:rPr>
          <w:sz w:val="24"/>
          <w:szCs w:val="24"/>
        </w:rPr>
        <w:t>"</w:t>
      </w:r>
      <w:r w:rsidR="00FC05AA" w:rsidRPr="00135211">
        <w:rPr>
          <w:sz w:val="24"/>
          <w:szCs w:val="24"/>
        </w:rPr>
        <w:t xml:space="preserve"> (list 142. – 474. spisa)</w:t>
      </w:r>
      <w:r w:rsidR="00135211">
        <w:rPr>
          <w:sz w:val="24"/>
          <w:szCs w:val="24"/>
        </w:rPr>
        <w:t xml:space="preserve">, kako dužnik ima imovinska prava na tuđim stvarima, i to na nekretninama u vlasništvu Republike Hrvatske koje </w:t>
      </w:r>
      <w:r w:rsidR="00135211">
        <w:rPr>
          <w:sz w:val="24"/>
          <w:szCs w:val="24"/>
        </w:rPr>
        <w:lastRenderedPageBreak/>
        <w:t>su taksativno navedene u popisu "imovinska prava dužnika na tuđim stvarima" (list 475. -476. spisa), kako dužnik ima nenovčane tražbine taksativno navedene u popisu "nenovčane tražbine duž</w:t>
      </w:r>
      <w:r w:rsidR="00756E61">
        <w:rPr>
          <w:sz w:val="24"/>
          <w:szCs w:val="24"/>
        </w:rPr>
        <w:t>nika" (list 477. – 498. spisa).</w:t>
      </w:r>
    </w:p>
    <w:p w:rsidRDefault="00756E61" w:rsidP="00D23174" w:rsidR="00756E61">
      <w:pPr>
        <w:ind w:firstLine="708"/>
        <w:jc w:val="both"/>
        <w:rPr>
          <w:sz w:val="24"/>
          <w:szCs w:val="24"/>
        </w:rPr>
      </w:pPr>
    </w:p>
    <w:p w:rsidRDefault="00D861C0" w:rsidP="00D23174" w:rsidR="00147A25">
      <w:pPr>
        <w:ind w:firstLine="708"/>
        <w:jc w:val="both"/>
        <w:rPr>
          <w:sz w:val="24"/>
          <w:szCs w:val="24"/>
        </w:rPr>
      </w:pPr>
      <w:r>
        <w:rPr>
          <w:sz w:val="24"/>
          <w:szCs w:val="24"/>
        </w:rPr>
        <w:t xml:space="preserve">Nadalje, uvidom u </w:t>
      </w:r>
      <w:r w:rsidR="00135211">
        <w:rPr>
          <w:sz w:val="24"/>
          <w:szCs w:val="24"/>
        </w:rPr>
        <w:t xml:space="preserve"> </w:t>
      </w:r>
      <w:r>
        <w:rPr>
          <w:sz w:val="24"/>
          <w:szCs w:val="24"/>
        </w:rPr>
        <w:t xml:space="preserve">navedeni popis imovine i obveza </w:t>
      </w:r>
      <w:r w:rsidRPr="00D23174">
        <w:rPr>
          <w:sz w:val="24"/>
          <w:szCs w:val="24"/>
        </w:rPr>
        <w:t>s pripadajućim ispravama</w:t>
      </w:r>
      <w:r w:rsidR="00C3448C">
        <w:rPr>
          <w:sz w:val="24"/>
          <w:szCs w:val="24"/>
        </w:rPr>
        <w:t xml:space="preserve">: "popis nekretnina dužnika" (list 823. – 829. spisa), izvadci iz zemljišne knjige i Ugovori o kupoprodaji (list 822. – 1017. spisa) </w:t>
      </w:r>
      <w:r>
        <w:rPr>
          <w:sz w:val="24"/>
          <w:szCs w:val="24"/>
        </w:rPr>
        <w:t>u bitnome je utvrđeno kako je dužnik vlasnik sljedećih nekretnina:</w:t>
      </w:r>
    </w:p>
    <w:p w:rsidRDefault="008F6784" w:rsidP="00695354" w:rsidR="008F6784" w:rsidRPr="00F106D1">
      <w:pPr>
        <w:overflowPunct/>
        <w:autoSpaceDE/>
        <w:autoSpaceDN/>
        <w:adjustRightInd/>
        <w:jc w:val="both"/>
        <w:textAlignment w:val="auto"/>
        <w:rPr>
          <w:rFonts w:eastAsiaTheme="minorHAnsi"/>
          <w:b/>
          <w:sz w:val="24"/>
          <w:szCs w:val="24"/>
          <w:lang w:eastAsia="en-US"/>
        </w:rPr>
      </w:pPr>
      <w:r w:rsidRPr="008F6784">
        <w:rPr>
          <w:rFonts w:cstheme="minorBidi" w:eastAsiaTheme="minorHAnsi"/>
          <w:sz w:val="24"/>
          <w:szCs w:val="22"/>
          <w:lang w:eastAsia="en-US"/>
        </w:rPr>
        <w:t xml:space="preserve">- </w:t>
      </w:r>
      <w:r w:rsidR="00031BD1" w:rsidRPr="008F6784">
        <w:rPr>
          <w:rFonts w:cstheme="minorBidi" w:eastAsiaTheme="minorHAnsi"/>
          <w:sz w:val="24"/>
          <w:szCs w:val="22"/>
          <w:lang w:eastAsia="en-US"/>
        </w:rPr>
        <w:t>zk.ul. 10231,</w:t>
      </w:r>
      <w:r w:rsidR="00031BD1">
        <w:rPr>
          <w:rFonts w:cstheme="minorBidi" w:eastAsiaTheme="minorHAnsi"/>
          <w:sz w:val="24"/>
          <w:szCs w:val="22"/>
          <w:lang w:eastAsia="en-US"/>
        </w:rPr>
        <w:t xml:space="preserve"> </w:t>
      </w:r>
      <w:r w:rsidR="00031BD1" w:rsidRPr="008F6784">
        <w:rPr>
          <w:rFonts w:cstheme="minorBidi" w:eastAsiaTheme="minorHAnsi"/>
          <w:sz w:val="24"/>
          <w:szCs w:val="22"/>
          <w:lang w:eastAsia="en-US"/>
        </w:rPr>
        <w:t>kč.br. 5049/5</w:t>
      </w:r>
      <w:r w:rsidR="00031BD1">
        <w:rPr>
          <w:rFonts w:cstheme="minorBidi" w:eastAsiaTheme="minorHAnsi"/>
          <w:sz w:val="24"/>
          <w:szCs w:val="22"/>
          <w:lang w:eastAsia="en-US"/>
        </w:rPr>
        <w:t xml:space="preserve">, </w:t>
      </w:r>
      <w:r w:rsidR="00031BD1" w:rsidRPr="00F106D1">
        <w:rPr>
          <w:rFonts w:eastAsiaTheme="minorHAnsi"/>
          <w:sz w:val="24"/>
          <w:szCs w:val="24"/>
          <w:lang w:eastAsia="en-US"/>
        </w:rPr>
        <w:t>povr</w:t>
      </w:r>
      <w:r w:rsidR="00031BD1">
        <w:rPr>
          <w:rFonts w:eastAsiaTheme="minorHAnsi"/>
          <w:sz w:val="24"/>
          <w:szCs w:val="24"/>
          <w:lang w:eastAsia="en-US"/>
        </w:rPr>
        <w:t>.</w:t>
      </w:r>
      <w:r w:rsidR="00031BD1" w:rsidRPr="00F106D1">
        <w:rPr>
          <w:rFonts w:eastAsiaTheme="minorHAnsi"/>
          <w:sz w:val="24"/>
          <w:szCs w:val="24"/>
          <w:lang w:eastAsia="en-US"/>
        </w:rPr>
        <w:t xml:space="preserve"> 1545 m2, </w:t>
      </w:r>
      <w:r w:rsidR="0084214B" w:rsidRPr="008F6784">
        <w:rPr>
          <w:rFonts w:cstheme="minorBidi" w:eastAsiaTheme="minorHAnsi"/>
          <w:sz w:val="24"/>
          <w:szCs w:val="22"/>
          <w:lang w:eastAsia="en-US"/>
        </w:rPr>
        <w:t xml:space="preserve">k.o. </w:t>
      </w:r>
      <w:r w:rsidR="0084214B">
        <w:rPr>
          <w:rFonts w:cstheme="minorBidi" w:eastAsiaTheme="minorHAnsi"/>
          <w:sz w:val="24"/>
          <w:szCs w:val="22"/>
          <w:lang w:eastAsia="en-US"/>
        </w:rPr>
        <w:t xml:space="preserve">999901, </w:t>
      </w:r>
      <w:r w:rsidR="0084214B" w:rsidRPr="008F6784">
        <w:rPr>
          <w:rFonts w:cstheme="minorBidi" w:eastAsiaTheme="minorHAnsi"/>
          <w:sz w:val="24"/>
          <w:szCs w:val="22"/>
          <w:lang w:eastAsia="en-US"/>
        </w:rPr>
        <w:t>Grad Zagreb,</w:t>
      </w:r>
      <w:r w:rsidRPr="008F6784">
        <w:rPr>
          <w:rFonts w:cstheme="minorBidi" w:eastAsiaTheme="minorHAnsi"/>
          <w:sz w:val="24"/>
          <w:szCs w:val="22"/>
          <w:lang w:eastAsia="en-US"/>
        </w:rPr>
        <w:t xml:space="preserve"> </w:t>
      </w:r>
      <w:r w:rsidRPr="00F106D1">
        <w:rPr>
          <w:rFonts w:eastAsiaTheme="minorHAnsi"/>
          <w:sz w:val="24"/>
          <w:szCs w:val="24"/>
          <w:lang w:eastAsia="en-US"/>
        </w:rPr>
        <w:t>Četverokatna upravna zgrada u Zagrebu, Kranjčevićeva ulica broj 2</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xml:space="preserve">- </w:t>
      </w:r>
      <w:r w:rsidR="00031BD1" w:rsidRPr="00F106D1">
        <w:rPr>
          <w:rFonts w:eastAsiaTheme="minorHAnsi"/>
          <w:sz w:val="24"/>
          <w:szCs w:val="24"/>
          <w:lang w:eastAsia="en-US"/>
        </w:rPr>
        <w:t xml:space="preserve">zk.ul. 1230, </w:t>
      </w:r>
      <w:r w:rsidR="004379C5" w:rsidRPr="00F106D1">
        <w:rPr>
          <w:rFonts w:eastAsiaTheme="minorHAnsi"/>
          <w:sz w:val="24"/>
          <w:szCs w:val="24"/>
          <w:lang w:eastAsia="en-US"/>
        </w:rPr>
        <w:t xml:space="preserve">kč.br. 700, </w:t>
      </w:r>
      <w:r w:rsidR="00570890" w:rsidRPr="00F106D1">
        <w:rPr>
          <w:rFonts w:eastAsiaTheme="minorHAnsi"/>
          <w:sz w:val="24"/>
          <w:szCs w:val="24"/>
          <w:lang w:eastAsia="en-US"/>
        </w:rPr>
        <w:t>povr</w:t>
      </w:r>
      <w:r w:rsidR="00A82936">
        <w:rPr>
          <w:rFonts w:eastAsiaTheme="minorHAnsi"/>
          <w:sz w:val="24"/>
          <w:szCs w:val="24"/>
          <w:lang w:eastAsia="en-US"/>
        </w:rPr>
        <w:t>.</w:t>
      </w:r>
      <w:r w:rsidR="00570890" w:rsidRPr="00F106D1">
        <w:rPr>
          <w:rFonts w:eastAsiaTheme="minorHAnsi"/>
          <w:sz w:val="24"/>
          <w:szCs w:val="24"/>
          <w:lang w:eastAsia="en-US"/>
        </w:rPr>
        <w:t xml:space="preserve"> </w:t>
      </w:r>
      <w:r w:rsidRPr="00F106D1">
        <w:rPr>
          <w:rFonts w:eastAsiaTheme="minorHAnsi"/>
          <w:sz w:val="24"/>
          <w:szCs w:val="24"/>
          <w:lang w:eastAsia="en-US"/>
        </w:rPr>
        <w:t xml:space="preserve">32739 m2, </w:t>
      </w:r>
      <w:r w:rsidR="00031BD1" w:rsidRPr="00F106D1">
        <w:rPr>
          <w:rFonts w:eastAsiaTheme="minorHAnsi"/>
          <w:sz w:val="24"/>
          <w:szCs w:val="24"/>
          <w:lang w:eastAsia="en-US"/>
        </w:rPr>
        <w:t xml:space="preserve">k.o. 337986, Pojatno, </w:t>
      </w:r>
      <w:r w:rsidRPr="00F106D1">
        <w:rPr>
          <w:rFonts w:eastAsiaTheme="minorHAnsi"/>
          <w:sz w:val="24"/>
          <w:szCs w:val="24"/>
          <w:lang w:eastAsia="en-US"/>
        </w:rPr>
        <w:t>Struga, izgrađeno zemljište</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w:t>
      </w:r>
      <w:r w:rsidR="00E81FFD" w:rsidRPr="00E81FFD">
        <w:rPr>
          <w:rFonts w:eastAsiaTheme="minorHAnsi"/>
          <w:sz w:val="24"/>
          <w:szCs w:val="24"/>
          <w:lang w:eastAsia="en-US"/>
        </w:rPr>
        <w:t xml:space="preserve"> </w:t>
      </w:r>
      <w:r w:rsidR="00E81FFD" w:rsidRPr="00F106D1">
        <w:rPr>
          <w:rFonts w:eastAsiaTheme="minorHAnsi"/>
          <w:sz w:val="24"/>
          <w:szCs w:val="24"/>
          <w:lang w:eastAsia="en-US"/>
        </w:rPr>
        <w:t xml:space="preserve">zk.ul. 1230, </w:t>
      </w:r>
      <w:r w:rsidR="000A4992" w:rsidRPr="00F106D1">
        <w:rPr>
          <w:rFonts w:eastAsiaTheme="minorHAnsi"/>
          <w:sz w:val="24"/>
          <w:szCs w:val="24"/>
          <w:lang w:eastAsia="en-US"/>
        </w:rPr>
        <w:t xml:space="preserve">kč.br. 701/1, </w:t>
      </w:r>
      <w:r w:rsidR="00E81FFD" w:rsidRPr="00F106D1">
        <w:rPr>
          <w:rFonts w:eastAsiaTheme="minorHAnsi"/>
          <w:sz w:val="24"/>
          <w:szCs w:val="24"/>
          <w:lang w:eastAsia="en-US"/>
        </w:rPr>
        <w:t>povr</w:t>
      </w:r>
      <w:r w:rsidR="00E81FFD">
        <w:rPr>
          <w:rFonts w:eastAsiaTheme="minorHAnsi"/>
          <w:sz w:val="24"/>
          <w:szCs w:val="24"/>
          <w:lang w:eastAsia="en-US"/>
        </w:rPr>
        <w:t>.</w:t>
      </w:r>
      <w:r w:rsidR="00E81FFD" w:rsidRPr="00F106D1">
        <w:rPr>
          <w:rFonts w:eastAsiaTheme="minorHAnsi"/>
          <w:sz w:val="24"/>
          <w:szCs w:val="24"/>
          <w:lang w:eastAsia="en-US"/>
        </w:rPr>
        <w:t xml:space="preserve"> 98680 m2</w:t>
      </w:r>
      <w:r w:rsidR="00E81FFD">
        <w:rPr>
          <w:rFonts w:eastAsiaTheme="minorHAnsi"/>
          <w:sz w:val="24"/>
          <w:szCs w:val="24"/>
          <w:lang w:eastAsia="en-US"/>
        </w:rPr>
        <w:t xml:space="preserve">, </w:t>
      </w:r>
      <w:r w:rsidR="00316E4C" w:rsidRPr="00F106D1">
        <w:rPr>
          <w:rFonts w:eastAsiaTheme="minorHAnsi"/>
          <w:sz w:val="24"/>
          <w:szCs w:val="24"/>
          <w:lang w:eastAsia="en-US"/>
        </w:rPr>
        <w:t>k.o. 337986, Pojatno</w:t>
      </w:r>
      <w:r w:rsidRPr="00F106D1">
        <w:rPr>
          <w:rFonts w:eastAsiaTheme="minorHAnsi"/>
          <w:sz w:val="24"/>
          <w:szCs w:val="24"/>
          <w:lang w:eastAsia="en-US"/>
        </w:rPr>
        <w:t>, Zagrebačka cesta, Tvornica betonskih proizvoda Pojatno</w:t>
      </w:r>
    </w:p>
    <w:p w:rsidRDefault="008F6784" w:rsidP="00F645D3" w:rsidR="0095657B"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xml:space="preserve">- </w:t>
      </w:r>
      <w:r w:rsidR="00E81FFD" w:rsidRPr="00F106D1">
        <w:rPr>
          <w:rFonts w:eastAsiaTheme="minorHAnsi"/>
          <w:sz w:val="24"/>
          <w:szCs w:val="24"/>
          <w:lang w:eastAsia="en-US"/>
        </w:rPr>
        <w:t>zk.ul.</w:t>
      </w:r>
      <w:r w:rsidR="00E81FFD" w:rsidRPr="00F106D1">
        <w:rPr>
          <w:rFonts w:eastAsiaTheme="minorHAnsi"/>
          <w:sz w:val="24"/>
          <w:szCs w:val="24"/>
          <w:lang w:eastAsia="en-US"/>
        </w:rPr>
        <w:tab/>
        <w:t xml:space="preserve">4614, </w:t>
      </w:r>
      <w:r w:rsidR="00E84BC2" w:rsidRPr="00F106D1">
        <w:rPr>
          <w:rFonts w:eastAsiaTheme="minorHAnsi"/>
          <w:sz w:val="24"/>
          <w:szCs w:val="24"/>
          <w:lang w:eastAsia="en-US"/>
        </w:rPr>
        <w:t xml:space="preserve">kč.br. 6355/4, </w:t>
      </w:r>
      <w:r w:rsidR="00E81FFD" w:rsidRPr="00F106D1">
        <w:rPr>
          <w:rFonts w:eastAsiaTheme="minorHAnsi"/>
          <w:sz w:val="24"/>
          <w:szCs w:val="24"/>
          <w:lang w:eastAsia="en-US"/>
        </w:rPr>
        <w:t xml:space="preserve">povr. 33200 m2, </w:t>
      </w:r>
      <w:r w:rsidR="00E84BC2" w:rsidRPr="00F106D1">
        <w:rPr>
          <w:rFonts w:eastAsiaTheme="minorHAnsi"/>
          <w:sz w:val="24"/>
          <w:szCs w:val="24"/>
          <w:lang w:eastAsia="en-US"/>
        </w:rPr>
        <w:t>k.o. 999901, Grad Zagreb</w:t>
      </w:r>
      <w:r w:rsidR="00F106D1" w:rsidRPr="00F106D1">
        <w:rPr>
          <w:rFonts w:eastAsiaTheme="minorHAnsi"/>
          <w:sz w:val="24"/>
          <w:szCs w:val="24"/>
          <w:lang w:eastAsia="en-US"/>
        </w:rPr>
        <w:t>,</w:t>
      </w:r>
      <w:r w:rsidR="00E84BC2" w:rsidRPr="00F106D1">
        <w:rPr>
          <w:rFonts w:eastAsiaTheme="minorHAnsi"/>
          <w:sz w:val="24"/>
          <w:szCs w:val="24"/>
          <w:lang w:eastAsia="en-US"/>
        </w:rPr>
        <w:t xml:space="preserve"> </w:t>
      </w:r>
      <w:r w:rsidRPr="00F106D1">
        <w:rPr>
          <w:rFonts w:eastAsiaTheme="minorHAnsi"/>
          <w:sz w:val="24"/>
          <w:szCs w:val="24"/>
          <w:lang w:eastAsia="en-US"/>
        </w:rPr>
        <w:t>Dvorište, Radnička cesta</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xml:space="preserve">- </w:t>
      </w:r>
      <w:r w:rsidR="00690EFC" w:rsidRPr="00F106D1">
        <w:rPr>
          <w:rFonts w:eastAsiaTheme="minorHAnsi"/>
          <w:sz w:val="24"/>
          <w:szCs w:val="24"/>
          <w:lang w:eastAsia="en-US"/>
        </w:rPr>
        <w:t>zk.ul.</w:t>
      </w:r>
      <w:r w:rsidR="00690EFC" w:rsidRPr="00F106D1">
        <w:rPr>
          <w:rFonts w:eastAsiaTheme="minorHAnsi"/>
          <w:sz w:val="24"/>
          <w:szCs w:val="24"/>
          <w:lang w:eastAsia="en-US"/>
        </w:rPr>
        <w:tab/>
        <w:t>110314</w:t>
      </w:r>
      <w:r w:rsidR="00690EFC">
        <w:rPr>
          <w:rFonts w:eastAsiaTheme="minorHAnsi"/>
          <w:sz w:val="24"/>
          <w:szCs w:val="24"/>
          <w:lang w:eastAsia="en-US"/>
        </w:rPr>
        <w:t xml:space="preserve">, </w:t>
      </w:r>
      <w:r w:rsidR="0095657B" w:rsidRPr="00F106D1">
        <w:rPr>
          <w:rFonts w:eastAsiaTheme="minorHAnsi"/>
          <w:sz w:val="24"/>
          <w:szCs w:val="24"/>
          <w:lang w:eastAsia="en-US"/>
        </w:rPr>
        <w:t>kč.br.</w:t>
      </w:r>
      <w:r w:rsidR="0095657B" w:rsidRPr="00F106D1">
        <w:rPr>
          <w:rFonts w:eastAsiaTheme="minorHAnsi"/>
          <w:sz w:val="24"/>
          <w:szCs w:val="24"/>
          <w:lang w:eastAsia="en-US"/>
        </w:rPr>
        <w:tab/>
        <w:t>6354/12</w:t>
      </w:r>
      <w:r w:rsidR="00690EFC">
        <w:rPr>
          <w:rFonts w:eastAsiaTheme="minorHAnsi"/>
          <w:sz w:val="24"/>
          <w:szCs w:val="24"/>
          <w:lang w:eastAsia="en-US"/>
        </w:rPr>
        <w:t>,</w:t>
      </w:r>
      <w:r w:rsidRPr="00F106D1">
        <w:rPr>
          <w:rFonts w:eastAsiaTheme="minorHAnsi"/>
          <w:sz w:val="24"/>
          <w:szCs w:val="24"/>
          <w:lang w:eastAsia="en-US"/>
        </w:rPr>
        <w:t xml:space="preserve"> povr. 4 m2, </w:t>
      </w:r>
      <w:r w:rsidRPr="00F106D1">
        <w:rPr>
          <w:rFonts w:eastAsiaTheme="minorHAnsi"/>
          <w:sz w:val="24"/>
          <w:szCs w:val="24"/>
          <w:lang w:eastAsia="en-US"/>
        </w:rPr>
        <w:tab/>
      </w:r>
      <w:r w:rsidR="009D7DD5" w:rsidRPr="00F106D1">
        <w:rPr>
          <w:rFonts w:eastAsiaTheme="minorHAnsi"/>
          <w:sz w:val="24"/>
          <w:szCs w:val="24"/>
          <w:lang w:eastAsia="en-US"/>
        </w:rPr>
        <w:t>k.o. 999901, Grad Zagreb</w:t>
      </w:r>
      <w:r w:rsidR="00D63598">
        <w:rPr>
          <w:rFonts w:eastAsiaTheme="minorHAnsi"/>
          <w:sz w:val="24"/>
          <w:szCs w:val="24"/>
          <w:lang w:eastAsia="en-US"/>
        </w:rPr>
        <w:t>, Oranica u Kaledovčini</w:t>
      </w:r>
    </w:p>
    <w:p w:rsidRDefault="008F6784" w:rsidP="00F645D3" w:rsidR="008F6784" w:rsidRPr="00FB5162">
      <w:pPr>
        <w:overflowPunct/>
        <w:autoSpaceDE/>
        <w:autoSpaceDN/>
        <w:adjustRightInd/>
        <w:jc w:val="both"/>
        <w:textAlignment w:val="auto"/>
        <w:rPr>
          <w:rFonts w:eastAsiaTheme="minorHAnsi"/>
          <w:b/>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1427, </w:t>
      </w:r>
      <w:r w:rsidR="00690EFC" w:rsidRPr="00F106D1">
        <w:rPr>
          <w:rFonts w:eastAsiaTheme="minorHAnsi"/>
          <w:sz w:val="24"/>
          <w:szCs w:val="24"/>
          <w:lang w:eastAsia="en-US"/>
        </w:rPr>
        <w:t>kč.br. 2066/5</w:t>
      </w:r>
      <w:r w:rsidR="00690EFC">
        <w:rPr>
          <w:rFonts w:eastAsiaTheme="minorHAnsi"/>
          <w:sz w:val="24"/>
          <w:szCs w:val="24"/>
          <w:lang w:eastAsia="en-US"/>
        </w:rPr>
        <w:t xml:space="preserve">, </w:t>
      </w:r>
      <w:r w:rsidR="00690EFC" w:rsidRPr="00F106D1">
        <w:rPr>
          <w:rFonts w:eastAsiaTheme="minorHAnsi"/>
          <w:sz w:val="24"/>
          <w:szCs w:val="24"/>
          <w:lang w:eastAsia="en-US"/>
        </w:rPr>
        <w:t>povr. 992 čhv</w:t>
      </w:r>
      <w:r w:rsidR="00690EFC">
        <w:rPr>
          <w:rFonts w:eastAsiaTheme="minorHAnsi"/>
          <w:sz w:val="24"/>
          <w:szCs w:val="24"/>
          <w:lang w:eastAsia="en-US"/>
        </w:rPr>
        <w:t xml:space="preserve">, </w:t>
      </w:r>
      <w:r w:rsidR="00A82936" w:rsidRPr="00F106D1">
        <w:rPr>
          <w:rFonts w:eastAsiaTheme="minorHAnsi"/>
          <w:sz w:val="24"/>
          <w:szCs w:val="24"/>
          <w:lang w:eastAsia="en-US"/>
        </w:rPr>
        <w:t xml:space="preserve">k.o. </w:t>
      </w:r>
      <w:r w:rsidR="00A82936">
        <w:rPr>
          <w:rFonts w:eastAsiaTheme="minorHAnsi"/>
          <w:sz w:val="24"/>
          <w:szCs w:val="24"/>
          <w:lang w:eastAsia="en-US"/>
        </w:rPr>
        <w:t xml:space="preserve">304565, </w:t>
      </w:r>
      <w:r w:rsidR="00A82936" w:rsidRPr="00F106D1">
        <w:rPr>
          <w:rFonts w:eastAsiaTheme="minorHAnsi"/>
          <w:sz w:val="24"/>
          <w:szCs w:val="24"/>
          <w:lang w:eastAsia="en-US"/>
        </w:rPr>
        <w:t>Fužine</w:t>
      </w:r>
      <w:r w:rsidR="00A82936">
        <w:rPr>
          <w:rFonts w:eastAsiaTheme="minorHAnsi"/>
          <w:sz w:val="24"/>
          <w:szCs w:val="24"/>
          <w:lang w:eastAsia="en-US"/>
        </w:rPr>
        <w:t xml:space="preserve">, </w:t>
      </w:r>
      <w:r w:rsidRPr="00F106D1">
        <w:rPr>
          <w:rFonts w:eastAsiaTheme="minorHAnsi"/>
          <w:sz w:val="24"/>
          <w:szCs w:val="24"/>
          <w:lang w:eastAsia="en-US"/>
        </w:rPr>
        <w:t>Livada Lepenice</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w:t>
      </w:r>
      <w:r w:rsidR="00690EFC" w:rsidRPr="00690EFC">
        <w:rPr>
          <w:rFonts w:eastAsiaTheme="minorHAnsi"/>
          <w:sz w:val="24"/>
          <w:szCs w:val="24"/>
          <w:lang w:eastAsia="en-US"/>
        </w:rPr>
        <w:t xml:space="preserve"> </w:t>
      </w:r>
      <w:r w:rsidR="00690EFC" w:rsidRPr="00F106D1">
        <w:rPr>
          <w:rFonts w:eastAsiaTheme="minorHAnsi"/>
          <w:sz w:val="24"/>
          <w:szCs w:val="24"/>
          <w:lang w:eastAsia="en-US"/>
        </w:rPr>
        <w:t>zk.ul.</w:t>
      </w:r>
      <w:r w:rsidR="00690EFC" w:rsidRPr="00F106D1">
        <w:rPr>
          <w:rFonts w:eastAsiaTheme="minorHAnsi"/>
          <w:sz w:val="24"/>
          <w:szCs w:val="24"/>
          <w:lang w:eastAsia="en-US"/>
        </w:rPr>
        <w:tab/>
        <w:t xml:space="preserve">1471, </w:t>
      </w:r>
      <w:r w:rsidR="00394998" w:rsidRPr="00F106D1">
        <w:rPr>
          <w:rFonts w:eastAsiaTheme="minorHAnsi"/>
          <w:sz w:val="24"/>
          <w:szCs w:val="24"/>
          <w:lang w:eastAsia="en-US"/>
        </w:rPr>
        <w:t>kč.br. 20</w:t>
      </w:r>
      <w:r w:rsidR="00394998">
        <w:rPr>
          <w:rFonts w:eastAsiaTheme="minorHAnsi"/>
          <w:sz w:val="24"/>
          <w:szCs w:val="24"/>
          <w:lang w:eastAsia="en-US"/>
        </w:rPr>
        <w:t>55/2</w:t>
      </w:r>
      <w:r w:rsidR="00394998" w:rsidRPr="00F106D1">
        <w:rPr>
          <w:rFonts w:eastAsiaTheme="minorHAnsi"/>
          <w:sz w:val="24"/>
          <w:szCs w:val="24"/>
          <w:lang w:eastAsia="en-US"/>
        </w:rPr>
        <w:t xml:space="preserve">, </w:t>
      </w:r>
      <w:r w:rsidR="00690EFC" w:rsidRPr="00F106D1">
        <w:rPr>
          <w:rFonts w:eastAsiaTheme="minorHAnsi"/>
          <w:sz w:val="24"/>
          <w:szCs w:val="24"/>
          <w:lang w:eastAsia="en-US"/>
        </w:rPr>
        <w:t xml:space="preserve">povr. 1783 m2, </w:t>
      </w:r>
      <w:r w:rsidR="00394998" w:rsidRPr="00F106D1">
        <w:rPr>
          <w:rFonts w:eastAsiaTheme="minorHAnsi"/>
          <w:sz w:val="24"/>
          <w:szCs w:val="24"/>
          <w:lang w:eastAsia="en-US"/>
        </w:rPr>
        <w:t xml:space="preserve">k.o. </w:t>
      </w:r>
      <w:r w:rsidR="00394998">
        <w:rPr>
          <w:rFonts w:eastAsiaTheme="minorHAnsi"/>
          <w:sz w:val="24"/>
          <w:szCs w:val="24"/>
          <w:lang w:eastAsia="en-US"/>
        </w:rPr>
        <w:t xml:space="preserve">304565, </w:t>
      </w:r>
      <w:r w:rsidR="00394998" w:rsidRPr="00F106D1">
        <w:rPr>
          <w:rFonts w:eastAsiaTheme="minorHAnsi"/>
          <w:sz w:val="24"/>
          <w:szCs w:val="24"/>
          <w:lang w:eastAsia="en-US"/>
        </w:rPr>
        <w:t>Fužine</w:t>
      </w:r>
      <w:r w:rsidR="00394998">
        <w:rPr>
          <w:rFonts w:eastAsiaTheme="minorHAnsi"/>
          <w:sz w:val="24"/>
          <w:szCs w:val="24"/>
          <w:lang w:eastAsia="en-US"/>
        </w:rPr>
        <w:t xml:space="preserve">, </w:t>
      </w:r>
      <w:r w:rsidRPr="00F106D1">
        <w:rPr>
          <w:rFonts w:eastAsiaTheme="minorHAnsi"/>
          <w:sz w:val="24"/>
          <w:szCs w:val="24"/>
          <w:lang w:eastAsia="en-US"/>
        </w:rPr>
        <w:t>Livada u Jurekova strana</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1471, </w:t>
      </w:r>
      <w:r w:rsidR="00690EFC" w:rsidRPr="00F106D1">
        <w:rPr>
          <w:rFonts w:eastAsiaTheme="minorHAnsi"/>
          <w:sz w:val="24"/>
          <w:szCs w:val="24"/>
          <w:lang w:eastAsia="en-US"/>
        </w:rPr>
        <w:t xml:space="preserve">kč.br. 2055/3, povr. 307 m2, </w:t>
      </w:r>
      <w:r w:rsidR="00983CFD" w:rsidRPr="00F106D1">
        <w:rPr>
          <w:rFonts w:eastAsiaTheme="minorHAnsi"/>
          <w:sz w:val="24"/>
          <w:szCs w:val="24"/>
          <w:lang w:eastAsia="en-US"/>
        </w:rPr>
        <w:t xml:space="preserve">k.o. </w:t>
      </w:r>
      <w:r w:rsidR="00983CFD">
        <w:rPr>
          <w:rFonts w:eastAsiaTheme="minorHAnsi"/>
          <w:sz w:val="24"/>
          <w:szCs w:val="24"/>
          <w:lang w:eastAsia="en-US"/>
        </w:rPr>
        <w:t xml:space="preserve">304565, </w:t>
      </w:r>
      <w:r w:rsidR="00983CFD" w:rsidRPr="00F106D1">
        <w:rPr>
          <w:rFonts w:eastAsiaTheme="minorHAnsi"/>
          <w:sz w:val="24"/>
          <w:szCs w:val="24"/>
          <w:lang w:eastAsia="en-US"/>
        </w:rPr>
        <w:t>Fužine</w:t>
      </w:r>
      <w:r w:rsidR="00983CFD">
        <w:rPr>
          <w:rFonts w:eastAsiaTheme="minorHAnsi"/>
          <w:sz w:val="24"/>
          <w:szCs w:val="24"/>
          <w:lang w:eastAsia="en-US"/>
        </w:rPr>
        <w:t xml:space="preserve">, </w:t>
      </w:r>
      <w:r w:rsidRPr="00F106D1">
        <w:rPr>
          <w:rFonts w:eastAsiaTheme="minorHAnsi"/>
          <w:sz w:val="24"/>
          <w:szCs w:val="24"/>
          <w:lang w:eastAsia="en-US"/>
        </w:rPr>
        <w:t>Livada u Jurekova strana</w:t>
      </w:r>
      <w:r w:rsidRPr="00F106D1">
        <w:rPr>
          <w:rFonts w:eastAsiaTheme="minorHAnsi"/>
          <w:sz w:val="24"/>
          <w:szCs w:val="24"/>
          <w:lang w:eastAsia="en-US"/>
        </w:rPr>
        <w:tab/>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1471, </w:t>
      </w:r>
      <w:r w:rsidR="00EF440B" w:rsidRPr="00F106D1">
        <w:rPr>
          <w:rFonts w:eastAsiaTheme="minorHAnsi"/>
          <w:sz w:val="24"/>
          <w:szCs w:val="24"/>
          <w:lang w:eastAsia="en-US"/>
        </w:rPr>
        <w:t xml:space="preserve">kč.br. 2056/2, povr. 600 čhv </w:t>
      </w:r>
      <w:r w:rsidR="00B800A1" w:rsidRPr="00F106D1">
        <w:rPr>
          <w:rFonts w:eastAsiaTheme="minorHAnsi"/>
          <w:sz w:val="24"/>
          <w:szCs w:val="24"/>
          <w:lang w:eastAsia="en-US"/>
        </w:rPr>
        <w:t xml:space="preserve">k.o. </w:t>
      </w:r>
      <w:r w:rsidR="00B800A1">
        <w:rPr>
          <w:rFonts w:eastAsiaTheme="minorHAnsi"/>
          <w:sz w:val="24"/>
          <w:szCs w:val="24"/>
          <w:lang w:eastAsia="en-US"/>
        </w:rPr>
        <w:t xml:space="preserve">304565, </w:t>
      </w:r>
      <w:r w:rsidR="00B800A1" w:rsidRPr="00F106D1">
        <w:rPr>
          <w:rFonts w:eastAsiaTheme="minorHAnsi"/>
          <w:sz w:val="24"/>
          <w:szCs w:val="24"/>
          <w:lang w:eastAsia="en-US"/>
        </w:rPr>
        <w:t>Fužine</w:t>
      </w:r>
      <w:r w:rsidR="00B800A1">
        <w:rPr>
          <w:rFonts w:eastAsiaTheme="minorHAnsi"/>
          <w:sz w:val="24"/>
          <w:szCs w:val="24"/>
          <w:lang w:eastAsia="en-US"/>
        </w:rPr>
        <w:t xml:space="preserve">, </w:t>
      </w:r>
      <w:r w:rsidRPr="00F106D1">
        <w:rPr>
          <w:rFonts w:eastAsiaTheme="minorHAnsi"/>
          <w:sz w:val="24"/>
          <w:szCs w:val="24"/>
          <w:lang w:eastAsia="en-US"/>
        </w:rPr>
        <w:t>Livada u Jurekova strana</w:t>
      </w:r>
      <w:r w:rsidRPr="00F106D1">
        <w:rPr>
          <w:rFonts w:eastAsiaTheme="minorHAnsi"/>
          <w:sz w:val="24"/>
          <w:szCs w:val="24"/>
          <w:lang w:eastAsia="en-US"/>
        </w:rPr>
        <w:tab/>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1526, </w:t>
      </w:r>
      <w:r w:rsidR="00EF440B" w:rsidRPr="00F106D1">
        <w:rPr>
          <w:rFonts w:eastAsiaTheme="minorHAnsi"/>
          <w:sz w:val="24"/>
          <w:szCs w:val="24"/>
          <w:lang w:eastAsia="en-US"/>
        </w:rPr>
        <w:t xml:space="preserve">kč.br. 2013/1, </w:t>
      </w:r>
      <w:r w:rsidR="00EF440B">
        <w:rPr>
          <w:rFonts w:eastAsiaTheme="minorHAnsi"/>
          <w:sz w:val="24"/>
          <w:szCs w:val="24"/>
          <w:lang w:eastAsia="en-US"/>
        </w:rPr>
        <w:t>povr. 3658 m2</w:t>
      </w:r>
      <w:r w:rsidR="00982ECF" w:rsidRPr="00F106D1">
        <w:rPr>
          <w:rFonts w:eastAsiaTheme="minorHAnsi"/>
          <w:sz w:val="24"/>
          <w:szCs w:val="24"/>
          <w:lang w:eastAsia="en-US"/>
        </w:rPr>
        <w:t xml:space="preserve">k.o. </w:t>
      </w:r>
      <w:r w:rsidR="00982ECF">
        <w:rPr>
          <w:rFonts w:eastAsiaTheme="minorHAnsi"/>
          <w:sz w:val="24"/>
          <w:szCs w:val="24"/>
          <w:lang w:eastAsia="en-US"/>
        </w:rPr>
        <w:t xml:space="preserve">304565, </w:t>
      </w:r>
      <w:r w:rsidR="00982ECF" w:rsidRPr="00F106D1">
        <w:rPr>
          <w:rFonts w:eastAsiaTheme="minorHAnsi"/>
          <w:sz w:val="24"/>
          <w:szCs w:val="24"/>
          <w:lang w:eastAsia="en-US"/>
        </w:rPr>
        <w:t>Fužine</w:t>
      </w:r>
      <w:r w:rsidR="00982ECF">
        <w:rPr>
          <w:rFonts w:eastAsiaTheme="minorHAnsi"/>
          <w:sz w:val="24"/>
          <w:szCs w:val="24"/>
          <w:lang w:eastAsia="en-US"/>
        </w:rPr>
        <w:t xml:space="preserve">, </w:t>
      </w:r>
      <w:r w:rsidRPr="00F106D1">
        <w:rPr>
          <w:rFonts w:eastAsiaTheme="minorHAnsi"/>
          <w:sz w:val="24"/>
          <w:szCs w:val="24"/>
          <w:lang w:eastAsia="en-US"/>
        </w:rPr>
        <w:t>Livada Talijanovo</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1526, </w:t>
      </w:r>
      <w:r w:rsidR="00EF440B" w:rsidRPr="00F106D1">
        <w:rPr>
          <w:rFonts w:eastAsiaTheme="minorHAnsi"/>
          <w:sz w:val="24"/>
          <w:szCs w:val="24"/>
          <w:lang w:eastAsia="en-US"/>
        </w:rPr>
        <w:t>kč.br. 2013/4</w:t>
      </w:r>
      <w:r w:rsidR="00EF440B">
        <w:rPr>
          <w:rFonts w:eastAsiaTheme="minorHAnsi"/>
          <w:sz w:val="24"/>
          <w:szCs w:val="24"/>
          <w:lang w:eastAsia="en-US"/>
        </w:rPr>
        <w:t xml:space="preserve">, </w:t>
      </w:r>
      <w:r w:rsidR="00EF440B" w:rsidRPr="00F106D1">
        <w:rPr>
          <w:rFonts w:eastAsiaTheme="minorHAnsi"/>
          <w:sz w:val="24"/>
          <w:szCs w:val="24"/>
          <w:lang w:eastAsia="en-US"/>
        </w:rPr>
        <w:t xml:space="preserve">povr. 104 m2, </w:t>
      </w:r>
      <w:r w:rsidR="000B1D54" w:rsidRPr="00F106D1">
        <w:rPr>
          <w:rFonts w:eastAsiaTheme="minorHAnsi"/>
          <w:sz w:val="24"/>
          <w:szCs w:val="24"/>
          <w:lang w:eastAsia="en-US"/>
        </w:rPr>
        <w:t xml:space="preserve">k.o. </w:t>
      </w:r>
      <w:r w:rsidR="000B1D54">
        <w:rPr>
          <w:rFonts w:eastAsiaTheme="minorHAnsi"/>
          <w:sz w:val="24"/>
          <w:szCs w:val="24"/>
          <w:lang w:eastAsia="en-US"/>
        </w:rPr>
        <w:t xml:space="preserve">304565, </w:t>
      </w:r>
      <w:r w:rsidR="000B1D54" w:rsidRPr="00F106D1">
        <w:rPr>
          <w:rFonts w:eastAsiaTheme="minorHAnsi"/>
          <w:sz w:val="24"/>
          <w:szCs w:val="24"/>
          <w:lang w:eastAsia="en-US"/>
        </w:rPr>
        <w:t>Fužine</w:t>
      </w:r>
      <w:r w:rsidRPr="00F106D1">
        <w:rPr>
          <w:rFonts w:eastAsiaTheme="minorHAnsi"/>
          <w:sz w:val="24"/>
          <w:szCs w:val="24"/>
          <w:lang w:eastAsia="en-US"/>
        </w:rPr>
        <w:t>, Livada Talijanovo</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00BF4F11">
        <w:rPr>
          <w:rFonts w:eastAsiaTheme="minorHAnsi"/>
          <w:sz w:val="24"/>
          <w:szCs w:val="24"/>
          <w:lang w:eastAsia="en-US"/>
        </w:rPr>
        <w:t xml:space="preserve"> </w:t>
      </w:r>
      <w:r w:rsidRPr="00F106D1">
        <w:rPr>
          <w:rFonts w:eastAsiaTheme="minorHAnsi"/>
          <w:sz w:val="24"/>
          <w:szCs w:val="24"/>
          <w:lang w:eastAsia="en-US"/>
        </w:rPr>
        <w:t xml:space="preserve">15, </w:t>
      </w:r>
      <w:r w:rsidR="00777941" w:rsidRPr="00F106D1">
        <w:rPr>
          <w:rFonts w:eastAsiaTheme="minorHAnsi"/>
          <w:sz w:val="24"/>
          <w:szCs w:val="24"/>
          <w:lang w:eastAsia="en-US"/>
        </w:rPr>
        <w:t>kč.br. 2462</w:t>
      </w:r>
      <w:r w:rsidR="00777941">
        <w:rPr>
          <w:rFonts w:eastAsiaTheme="minorHAnsi"/>
          <w:sz w:val="24"/>
          <w:szCs w:val="24"/>
          <w:lang w:eastAsia="en-US"/>
        </w:rPr>
        <w:t xml:space="preserve">, </w:t>
      </w:r>
      <w:r w:rsidR="00777941" w:rsidRPr="00F106D1">
        <w:rPr>
          <w:rFonts w:eastAsiaTheme="minorHAnsi"/>
          <w:sz w:val="24"/>
          <w:szCs w:val="24"/>
          <w:lang w:eastAsia="en-US"/>
        </w:rPr>
        <w:t xml:space="preserve">povr. 85414 m2, </w:t>
      </w:r>
      <w:r w:rsidR="00BF4F11" w:rsidRPr="00F106D1">
        <w:rPr>
          <w:rFonts w:eastAsiaTheme="minorHAnsi"/>
          <w:sz w:val="24"/>
          <w:szCs w:val="24"/>
          <w:lang w:eastAsia="en-US"/>
        </w:rPr>
        <w:t>k.o.</w:t>
      </w:r>
      <w:r w:rsidR="00E8297E">
        <w:rPr>
          <w:rFonts w:eastAsiaTheme="minorHAnsi"/>
          <w:sz w:val="24"/>
          <w:szCs w:val="24"/>
          <w:lang w:eastAsia="en-US"/>
        </w:rPr>
        <w:t xml:space="preserve"> 308064,</w:t>
      </w:r>
      <w:r w:rsidR="00BF4F11" w:rsidRPr="00F106D1">
        <w:rPr>
          <w:rFonts w:eastAsiaTheme="minorHAnsi"/>
          <w:sz w:val="24"/>
          <w:szCs w:val="24"/>
          <w:lang w:eastAsia="en-US"/>
        </w:rPr>
        <w:t xml:space="preserve"> Hrušćica, </w:t>
      </w:r>
      <w:r w:rsidRPr="00F106D1">
        <w:rPr>
          <w:rFonts w:eastAsiaTheme="minorHAnsi"/>
          <w:sz w:val="24"/>
          <w:szCs w:val="24"/>
          <w:lang w:eastAsia="en-US"/>
        </w:rPr>
        <w:t>Kuća i dvorište u selu Novo Svibje</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3561/1, povr. 65 čhv, k.o. </w:t>
      </w:r>
      <w:r w:rsidR="000A5184">
        <w:rPr>
          <w:rFonts w:eastAsiaTheme="minorHAnsi"/>
          <w:sz w:val="24"/>
          <w:szCs w:val="24"/>
          <w:lang w:eastAsia="en-US"/>
        </w:rPr>
        <w:t xml:space="preserve">335657, </w:t>
      </w:r>
      <w:r w:rsidRPr="00F106D1">
        <w:rPr>
          <w:rFonts w:eastAsiaTheme="minorHAnsi"/>
          <w:sz w:val="24"/>
          <w:szCs w:val="24"/>
          <w:lang w:eastAsia="en-US"/>
        </w:rPr>
        <w:t>Podgorje Bistransko, Šuma Vinski vrh u Gori  - OS Novi Zagreb, zk odjel Zaprešić</w:t>
      </w:r>
      <w:r w:rsidRPr="00F106D1">
        <w:rPr>
          <w:rFonts w:eastAsiaTheme="minorHAnsi"/>
          <w:sz w:val="24"/>
          <w:szCs w:val="24"/>
          <w:lang w:eastAsia="en-US"/>
        </w:rPr>
        <w:tab/>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3895/1, povr. 101 čhv, k.o. </w:t>
      </w:r>
      <w:r w:rsidR="000A5184">
        <w:rPr>
          <w:rFonts w:eastAsiaTheme="minorHAnsi"/>
          <w:sz w:val="24"/>
          <w:szCs w:val="24"/>
          <w:lang w:eastAsia="en-US"/>
        </w:rPr>
        <w:t xml:space="preserve">335657, </w:t>
      </w:r>
      <w:r w:rsidRPr="00F106D1">
        <w:rPr>
          <w:rFonts w:eastAsiaTheme="minorHAnsi"/>
          <w:sz w:val="24"/>
          <w:szCs w:val="24"/>
          <w:lang w:eastAsia="en-US"/>
        </w:rPr>
        <w:t>Podgorje Bistransko, Šuma Ivanišak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3932/1, povr. 177 čhv, k.o. </w:t>
      </w:r>
      <w:r w:rsidR="00A35187">
        <w:rPr>
          <w:rFonts w:eastAsiaTheme="minorHAnsi"/>
          <w:sz w:val="24"/>
          <w:szCs w:val="24"/>
          <w:lang w:eastAsia="en-US"/>
        </w:rPr>
        <w:t xml:space="preserve">335657, </w:t>
      </w:r>
      <w:r w:rsidRPr="00F106D1">
        <w:rPr>
          <w:rFonts w:eastAsiaTheme="minorHAnsi"/>
          <w:sz w:val="24"/>
          <w:szCs w:val="24"/>
          <w:lang w:eastAsia="en-US"/>
        </w:rPr>
        <w:t>Podgorje Bistransko, Šuma Krugljak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6973/106, povr. 124 (1 jutro) čhv, k.o. </w:t>
      </w:r>
      <w:r w:rsidR="00A35187">
        <w:rPr>
          <w:rFonts w:eastAsiaTheme="minorHAnsi"/>
          <w:sz w:val="24"/>
          <w:szCs w:val="24"/>
          <w:lang w:eastAsia="en-US"/>
        </w:rPr>
        <w:t xml:space="preserve">335657, </w:t>
      </w:r>
      <w:r w:rsidRPr="00F106D1">
        <w:rPr>
          <w:rFonts w:eastAsiaTheme="minorHAnsi"/>
          <w:sz w:val="24"/>
          <w:szCs w:val="24"/>
          <w:lang w:eastAsia="en-US"/>
        </w:rPr>
        <w:t>Podgorje Bistransko, Šuma Gora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6986/66, povr. 555 čhv, k.o. </w:t>
      </w:r>
      <w:r w:rsidR="005E7BFA">
        <w:rPr>
          <w:rFonts w:eastAsiaTheme="minorHAnsi"/>
          <w:sz w:val="24"/>
          <w:szCs w:val="24"/>
          <w:lang w:eastAsia="en-US"/>
        </w:rPr>
        <w:t xml:space="preserve">335657, </w:t>
      </w:r>
      <w:r w:rsidRPr="00F106D1">
        <w:rPr>
          <w:rFonts w:eastAsiaTheme="minorHAnsi"/>
          <w:sz w:val="24"/>
          <w:szCs w:val="24"/>
          <w:lang w:eastAsia="en-US"/>
        </w:rPr>
        <w:t>Podgorje Bistransko, Šuma Graberje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7294/1, povr. 277 čhv, k.o. </w:t>
      </w:r>
      <w:r w:rsidR="005E7BFA">
        <w:rPr>
          <w:rFonts w:eastAsiaTheme="minorHAnsi"/>
          <w:sz w:val="24"/>
          <w:szCs w:val="24"/>
          <w:lang w:eastAsia="en-US"/>
        </w:rPr>
        <w:t xml:space="preserve">335657, </w:t>
      </w:r>
      <w:r w:rsidRPr="00F106D1">
        <w:rPr>
          <w:rFonts w:eastAsiaTheme="minorHAnsi"/>
          <w:sz w:val="24"/>
          <w:szCs w:val="24"/>
          <w:lang w:eastAsia="en-US"/>
        </w:rPr>
        <w:t>Podgorje Bistransko, Oranica</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1356, kč.br. 7700/1, povr. 341 čhv, k.o. </w:t>
      </w:r>
      <w:r w:rsidR="005E7BFA">
        <w:rPr>
          <w:rFonts w:eastAsiaTheme="minorHAnsi"/>
          <w:sz w:val="24"/>
          <w:szCs w:val="24"/>
          <w:lang w:eastAsia="en-US"/>
        </w:rPr>
        <w:t xml:space="preserve">335657, </w:t>
      </w:r>
      <w:r w:rsidRPr="00F106D1">
        <w:rPr>
          <w:rFonts w:eastAsiaTheme="minorHAnsi"/>
          <w:sz w:val="24"/>
          <w:szCs w:val="24"/>
          <w:lang w:eastAsia="en-US"/>
        </w:rPr>
        <w:t>Podgorje Bistransko, Oranica Kozarevo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4966, kč.br. 6986/171, povr. 381 čhv, k.o. </w:t>
      </w:r>
      <w:r w:rsidR="005E7BFA">
        <w:rPr>
          <w:rFonts w:eastAsiaTheme="minorHAnsi"/>
          <w:sz w:val="24"/>
          <w:szCs w:val="24"/>
          <w:lang w:eastAsia="en-US"/>
        </w:rPr>
        <w:t xml:space="preserve">335657 </w:t>
      </w:r>
      <w:r w:rsidRPr="00F106D1">
        <w:rPr>
          <w:rFonts w:eastAsiaTheme="minorHAnsi"/>
          <w:sz w:val="24"/>
          <w:szCs w:val="24"/>
          <w:lang w:eastAsia="en-US"/>
        </w:rPr>
        <w:t>Podgorje Bistransko, Šuma Gora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6643, kč.br. 6986/65, povr. 284 čhv, k.o. </w:t>
      </w:r>
      <w:r w:rsidR="005E7BFA">
        <w:rPr>
          <w:rFonts w:eastAsiaTheme="minorHAnsi"/>
          <w:sz w:val="24"/>
          <w:szCs w:val="24"/>
          <w:lang w:eastAsia="en-US"/>
        </w:rPr>
        <w:t xml:space="preserve">335657 </w:t>
      </w:r>
      <w:r w:rsidRPr="00F106D1">
        <w:rPr>
          <w:rFonts w:eastAsiaTheme="minorHAnsi"/>
          <w:sz w:val="24"/>
          <w:szCs w:val="24"/>
          <w:lang w:eastAsia="en-US"/>
        </w:rPr>
        <w:t>Podgorje Bistransko, Šuma Gora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6643, kč.br. 6986/146, povr. 1013 čhv, k.o. </w:t>
      </w:r>
      <w:r w:rsidR="005E7BFA">
        <w:rPr>
          <w:rFonts w:eastAsiaTheme="minorHAnsi"/>
          <w:sz w:val="24"/>
          <w:szCs w:val="24"/>
          <w:lang w:eastAsia="en-US"/>
        </w:rPr>
        <w:t xml:space="preserve">335657 </w:t>
      </w:r>
      <w:r w:rsidRPr="00F106D1">
        <w:rPr>
          <w:rFonts w:eastAsiaTheme="minorHAnsi"/>
          <w:sz w:val="24"/>
          <w:szCs w:val="24"/>
          <w:lang w:eastAsia="en-US"/>
        </w:rPr>
        <w:t>Podgorje Bistransko, Šuma</w:t>
      </w:r>
      <w:r w:rsidRPr="00F106D1">
        <w:rPr>
          <w:rFonts w:eastAsiaTheme="minorHAnsi"/>
          <w:sz w:val="24"/>
          <w:szCs w:val="24"/>
          <w:lang w:eastAsia="en-US"/>
        </w:rPr>
        <w:tab/>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7508, kč.br. 6986/139, povr. 2064 m2, k.o. </w:t>
      </w:r>
      <w:r w:rsidR="005E7BFA">
        <w:rPr>
          <w:rFonts w:eastAsiaTheme="minorHAnsi"/>
          <w:sz w:val="24"/>
          <w:szCs w:val="24"/>
          <w:lang w:eastAsia="en-US"/>
        </w:rPr>
        <w:t xml:space="preserve">335657 </w:t>
      </w:r>
      <w:r w:rsidRPr="00F106D1">
        <w:rPr>
          <w:rFonts w:eastAsiaTheme="minorHAnsi"/>
          <w:sz w:val="24"/>
          <w:szCs w:val="24"/>
          <w:lang w:eastAsia="en-US"/>
        </w:rPr>
        <w:t>Podgorje Bistransko, Šuma Gora u Gori</w:t>
      </w:r>
    </w:p>
    <w:p w:rsidRDefault="008F6784" w:rsidP="00F645D3" w:rsidR="008F6784"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lastRenderedPageBreak/>
        <w:t>- zk.ul.</w:t>
      </w:r>
      <w:r w:rsidRPr="00F106D1">
        <w:rPr>
          <w:rFonts w:eastAsiaTheme="minorHAnsi"/>
          <w:sz w:val="24"/>
          <w:szCs w:val="24"/>
          <w:lang w:eastAsia="en-US"/>
        </w:rPr>
        <w:tab/>
        <w:t xml:space="preserve">7672, kč.br. 6973/137, povr. 1182 čhv, k.o. </w:t>
      </w:r>
      <w:r w:rsidR="005E7BFA">
        <w:rPr>
          <w:rFonts w:eastAsiaTheme="minorHAnsi"/>
          <w:sz w:val="24"/>
          <w:szCs w:val="24"/>
          <w:lang w:eastAsia="en-US"/>
        </w:rPr>
        <w:t xml:space="preserve">335657 </w:t>
      </w:r>
      <w:r w:rsidRPr="00F106D1">
        <w:rPr>
          <w:rFonts w:eastAsiaTheme="minorHAnsi"/>
          <w:sz w:val="24"/>
          <w:szCs w:val="24"/>
          <w:lang w:eastAsia="en-US"/>
        </w:rPr>
        <w:t xml:space="preserve">Podgorje Bistransko, Šuma </w:t>
      </w:r>
    </w:p>
    <w:p w:rsidRDefault="008F6784" w:rsidP="00F645D3" w:rsidR="005E7BFA" w:rsidRPr="00F106D1">
      <w:pPr>
        <w:overflowPunct/>
        <w:autoSpaceDE/>
        <w:autoSpaceDN/>
        <w:adjustRightInd/>
        <w:jc w:val="both"/>
        <w:textAlignment w:val="auto"/>
        <w:rPr>
          <w:rFonts w:eastAsiaTheme="minorHAnsi"/>
          <w:sz w:val="24"/>
          <w:szCs w:val="24"/>
          <w:lang w:eastAsia="en-US"/>
        </w:rPr>
      </w:pPr>
      <w:r w:rsidRPr="00F106D1">
        <w:rPr>
          <w:rFonts w:eastAsiaTheme="minorHAnsi"/>
          <w:sz w:val="24"/>
          <w:szCs w:val="24"/>
          <w:lang w:eastAsia="en-US"/>
        </w:rPr>
        <w:t>- zk.ul.</w:t>
      </w:r>
      <w:r w:rsidRPr="00F106D1">
        <w:rPr>
          <w:rFonts w:eastAsiaTheme="minorHAnsi"/>
          <w:sz w:val="24"/>
          <w:szCs w:val="24"/>
          <w:lang w:eastAsia="en-US"/>
        </w:rPr>
        <w:tab/>
        <w:t xml:space="preserve">1296, kč.br. </w:t>
      </w:r>
      <w:r w:rsidR="00762B99">
        <w:rPr>
          <w:rFonts w:eastAsiaTheme="minorHAnsi"/>
          <w:sz w:val="24"/>
          <w:szCs w:val="24"/>
          <w:lang w:eastAsia="en-US"/>
        </w:rPr>
        <w:t>3232/14</w:t>
      </w:r>
      <w:r w:rsidRPr="00F106D1">
        <w:rPr>
          <w:rFonts w:eastAsiaTheme="minorHAnsi"/>
          <w:sz w:val="24"/>
          <w:szCs w:val="24"/>
          <w:lang w:eastAsia="en-US"/>
        </w:rPr>
        <w:t xml:space="preserve">, povr. 1 ral 29 čhv, k.o. </w:t>
      </w:r>
      <w:r w:rsidR="00762B99">
        <w:rPr>
          <w:rFonts w:eastAsiaTheme="minorHAnsi"/>
          <w:sz w:val="24"/>
          <w:szCs w:val="24"/>
          <w:lang w:eastAsia="en-US"/>
        </w:rPr>
        <w:t xml:space="preserve">335576, </w:t>
      </w:r>
      <w:r w:rsidRPr="00F106D1">
        <w:rPr>
          <w:rFonts w:eastAsiaTheme="minorHAnsi"/>
          <w:sz w:val="24"/>
          <w:szCs w:val="24"/>
          <w:lang w:eastAsia="en-US"/>
        </w:rPr>
        <w:t>Gornj</w:t>
      </w:r>
      <w:r w:rsidR="005E7BFA">
        <w:rPr>
          <w:rFonts w:eastAsiaTheme="minorHAnsi"/>
          <w:sz w:val="24"/>
          <w:szCs w:val="24"/>
          <w:lang w:eastAsia="en-US"/>
        </w:rPr>
        <w:t>i</w:t>
      </w:r>
      <w:r w:rsidR="00F645D3">
        <w:rPr>
          <w:rFonts w:eastAsiaTheme="minorHAnsi"/>
          <w:sz w:val="24"/>
          <w:szCs w:val="24"/>
          <w:lang w:eastAsia="en-US"/>
        </w:rPr>
        <w:t xml:space="preserve"> Stenjevec</w:t>
      </w:r>
      <w:r w:rsidRPr="00F106D1">
        <w:rPr>
          <w:rFonts w:eastAsiaTheme="minorHAnsi"/>
          <w:sz w:val="24"/>
          <w:szCs w:val="24"/>
          <w:lang w:eastAsia="en-US"/>
        </w:rPr>
        <w:t>, zemljište</w:t>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xml:space="preserve">- kč.br. 6304, povr. 5.819,0 m2, k.o. </w:t>
      </w:r>
      <w:r w:rsidR="005B2F60" w:rsidRPr="00316BBC">
        <w:rPr>
          <w:rFonts w:eastAsiaTheme="minorHAnsi"/>
          <w:sz w:val="24"/>
          <w:szCs w:val="24"/>
          <w:lang w:eastAsia="en-US"/>
        </w:rPr>
        <w:t xml:space="preserve">335576 </w:t>
      </w:r>
      <w:r w:rsidRPr="00316BBC">
        <w:rPr>
          <w:rFonts w:eastAsiaTheme="minorHAnsi"/>
          <w:sz w:val="24"/>
          <w:szCs w:val="24"/>
          <w:lang w:eastAsia="en-US"/>
        </w:rPr>
        <w:t>Gornj</w:t>
      </w:r>
      <w:r w:rsidR="005E7BFA" w:rsidRPr="00316BBC">
        <w:rPr>
          <w:rFonts w:eastAsiaTheme="minorHAnsi"/>
          <w:sz w:val="24"/>
          <w:szCs w:val="24"/>
          <w:lang w:eastAsia="en-US"/>
        </w:rPr>
        <w:t>i</w:t>
      </w:r>
      <w:r w:rsidR="00F645D3">
        <w:rPr>
          <w:rFonts w:eastAsiaTheme="minorHAnsi"/>
          <w:sz w:val="24"/>
          <w:szCs w:val="24"/>
          <w:lang w:eastAsia="en-US"/>
        </w:rPr>
        <w:t xml:space="preserve"> Stenjevec</w:t>
      </w:r>
      <w:r w:rsidRPr="00316BBC">
        <w:rPr>
          <w:rFonts w:eastAsiaTheme="minorHAnsi"/>
          <w:sz w:val="24"/>
          <w:szCs w:val="24"/>
          <w:lang w:eastAsia="en-US"/>
        </w:rPr>
        <w:t>, vanknjižno vlasništvo, kupoproda</w:t>
      </w:r>
      <w:r w:rsidR="00287958" w:rsidRPr="00316BBC">
        <w:rPr>
          <w:rFonts w:eastAsiaTheme="minorHAnsi"/>
          <w:sz w:val="24"/>
          <w:szCs w:val="24"/>
          <w:lang w:eastAsia="en-US"/>
        </w:rPr>
        <w:t xml:space="preserve">jni ugovor od 10.12.1998. </w:t>
      </w:r>
      <w:r w:rsidRPr="00316BBC">
        <w:rPr>
          <w:rFonts w:eastAsiaTheme="minorHAnsi"/>
          <w:sz w:val="24"/>
          <w:szCs w:val="24"/>
          <w:lang w:eastAsia="en-US"/>
        </w:rPr>
        <w:t>i kupoprodajni ugovor od 09.10.2002.</w:t>
      </w:r>
      <w:r w:rsidR="00287958" w:rsidRPr="00316BBC">
        <w:rPr>
          <w:rFonts w:eastAsiaTheme="minorHAnsi"/>
          <w:sz w:val="24"/>
          <w:szCs w:val="24"/>
          <w:lang w:eastAsia="en-US"/>
        </w:rPr>
        <w:t>, u naravi šuma upisana u posjedovni list 393</w:t>
      </w:r>
      <w:r w:rsidRPr="00316BBC">
        <w:rPr>
          <w:rFonts w:eastAsiaTheme="minorHAnsi"/>
          <w:sz w:val="24"/>
          <w:szCs w:val="24"/>
          <w:lang w:eastAsia="en-US"/>
        </w:rPr>
        <w:tab/>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kč.br. 6309, povr. 5.816,0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vlasništvo, kupoprodajni ugovor od 27.01.1999., u naravi šuma</w:t>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kč.br. 6310, povr. 5.560,0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w:t>
      </w:r>
      <w:r w:rsidR="00287958" w:rsidRPr="00316BBC">
        <w:rPr>
          <w:rFonts w:eastAsiaTheme="minorHAnsi"/>
          <w:sz w:val="24"/>
          <w:szCs w:val="24"/>
          <w:lang w:eastAsia="en-US"/>
        </w:rPr>
        <w:t xml:space="preserve">lasništvo, kupoprodajni ugovor </w:t>
      </w:r>
      <w:r w:rsidRPr="00316BBC">
        <w:rPr>
          <w:rFonts w:eastAsiaTheme="minorHAnsi"/>
          <w:sz w:val="24"/>
          <w:szCs w:val="24"/>
          <w:lang w:eastAsia="en-US"/>
        </w:rPr>
        <w:t>od 27.01.1999., u naravi šuma</w:t>
      </w:r>
      <w:r w:rsidRPr="00316BBC">
        <w:rPr>
          <w:rFonts w:eastAsiaTheme="minorHAnsi"/>
          <w:sz w:val="24"/>
          <w:szCs w:val="24"/>
          <w:lang w:eastAsia="en-US"/>
        </w:rPr>
        <w:tab/>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kč.br. 6311, povr. 5.755,0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vlasništvo, kupoprodajni ugovor od 18.03.1999.</w:t>
      </w:r>
      <w:r w:rsidRPr="00316BBC">
        <w:rPr>
          <w:rFonts w:eastAsiaTheme="minorHAnsi"/>
          <w:sz w:val="24"/>
          <w:szCs w:val="24"/>
          <w:lang w:eastAsia="en-US"/>
        </w:rPr>
        <w:tab/>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kč.br. 6312, povr. 5.898,0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vlasništvo, kupoprodajni ugovor od 18.03.1999.</w:t>
      </w:r>
      <w:r w:rsidRPr="00316BBC">
        <w:rPr>
          <w:rFonts w:eastAsiaTheme="minorHAnsi"/>
          <w:sz w:val="24"/>
          <w:szCs w:val="24"/>
          <w:lang w:eastAsia="en-US"/>
        </w:rPr>
        <w:tab/>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kč.br. 6313, povr. 2.805,0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vlasništvo, kupoprodajni ugovor od 23.02.1999.</w:t>
      </w:r>
      <w:r w:rsidRPr="00316BBC">
        <w:rPr>
          <w:rFonts w:eastAsiaTheme="minorHAnsi"/>
          <w:sz w:val="24"/>
          <w:szCs w:val="24"/>
          <w:lang w:eastAsia="en-US"/>
        </w:rPr>
        <w:tab/>
      </w:r>
    </w:p>
    <w:p w:rsidRDefault="008F6784" w:rsidP="00316BBC" w:rsidR="008F6784" w:rsidRPr="00316BBC">
      <w:pPr>
        <w:overflowPunct/>
        <w:autoSpaceDE/>
        <w:autoSpaceDN/>
        <w:adjustRightInd/>
        <w:jc w:val="both"/>
        <w:textAlignment w:val="auto"/>
        <w:rPr>
          <w:rFonts w:eastAsiaTheme="minorHAnsi"/>
          <w:sz w:val="24"/>
          <w:szCs w:val="24"/>
          <w:lang w:eastAsia="en-US"/>
        </w:rPr>
      </w:pPr>
      <w:r w:rsidRPr="00316BBC">
        <w:rPr>
          <w:rFonts w:eastAsiaTheme="minorHAnsi"/>
          <w:sz w:val="24"/>
          <w:szCs w:val="24"/>
          <w:lang w:eastAsia="en-US"/>
        </w:rPr>
        <w:t>- kč.br. 6305, povr. 50849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vlasništvo, kupoprodajni ugovor od 11.11.1999. i od dana 04.11.1998.</w:t>
      </w:r>
      <w:r w:rsidRPr="00316BBC">
        <w:rPr>
          <w:rFonts w:eastAsiaTheme="minorHAnsi"/>
          <w:sz w:val="24"/>
          <w:szCs w:val="24"/>
          <w:lang w:eastAsia="en-US"/>
        </w:rPr>
        <w:tab/>
      </w:r>
    </w:p>
    <w:p w:rsidRDefault="008F6784" w:rsidP="00316BBC" w:rsidR="008F6784" w:rsidRPr="00287958">
      <w:pPr>
        <w:overflowPunct/>
        <w:autoSpaceDE/>
        <w:autoSpaceDN/>
        <w:adjustRightInd/>
        <w:jc w:val="both"/>
        <w:textAlignment w:val="auto"/>
        <w:rPr>
          <w:rFonts w:eastAsiaTheme="minorHAnsi"/>
          <w:b/>
          <w:sz w:val="24"/>
          <w:szCs w:val="24"/>
          <w:lang w:eastAsia="en-US"/>
        </w:rPr>
      </w:pPr>
      <w:r w:rsidRPr="00316BBC">
        <w:rPr>
          <w:rFonts w:eastAsiaTheme="minorHAnsi"/>
          <w:sz w:val="24"/>
          <w:szCs w:val="24"/>
          <w:lang w:eastAsia="en-US"/>
        </w:rPr>
        <w:t>- kč.br. 6303, povr. 2946 m2, k.o. Gornj</w:t>
      </w:r>
      <w:r w:rsidR="00316BBC" w:rsidRPr="00316BBC">
        <w:rPr>
          <w:rFonts w:eastAsiaTheme="minorHAnsi"/>
          <w:sz w:val="24"/>
          <w:szCs w:val="24"/>
          <w:lang w:eastAsia="en-US"/>
        </w:rPr>
        <w:t>i</w:t>
      </w:r>
      <w:r w:rsidRPr="00316BBC">
        <w:rPr>
          <w:rFonts w:eastAsiaTheme="minorHAnsi"/>
          <w:sz w:val="24"/>
          <w:szCs w:val="24"/>
          <w:lang w:eastAsia="en-US"/>
        </w:rPr>
        <w:t xml:space="preserve"> Stenjevec, vanknjižno vlasništvo, kupoprodajni ugovor od 27.10.1998.</w:t>
      </w:r>
      <w:r w:rsidRPr="00287958">
        <w:rPr>
          <w:rFonts w:eastAsiaTheme="minorHAnsi"/>
          <w:b/>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zk.ul.</w:t>
      </w:r>
      <w:r w:rsidRPr="00361F5D">
        <w:rPr>
          <w:rFonts w:eastAsiaTheme="minorHAnsi"/>
          <w:sz w:val="24"/>
          <w:szCs w:val="24"/>
          <w:lang w:eastAsia="en-US"/>
        </w:rPr>
        <w:tab/>
        <w:t xml:space="preserve">709, kč.br. 1579/5, povr 72 čhv, k.o. </w:t>
      </w:r>
      <w:r w:rsidR="00287958" w:rsidRPr="00361F5D">
        <w:rPr>
          <w:rFonts w:eastAsiaTheme="minorHAnsi"/>
          <w:sz w:val="24"/>
          <w:szCs w:val="24"/>
          <w:lang w:eastAsia="en-US"/>
        </w:rPr>
        <w:t xml:space="preserve">315133 </w:t>
      </w:r>
      <w:r w:rsidRPr="00361F5D">
        <w:rPr>
          <w:rFonts w:eastAsiaTheme="minorHAnsi"/>
          <w:sz w:val="24"/>
          <w:szCs w:val="24"/>
          <w:lang w:eastAsia="en-US"/>
        </w:rPr>
        <w:t>Đurmanec, Pašnjak Grohot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zk.ul.</w:t>
      </w:r>
      <w:r w:rsidRPr="00361F5D">
        <w:rPr>
          <w:rFonts w:eastAsiaTheme="minorHAnsi"/>
          <w:sz w:val="24"/>
          <w:szCs w:val="24"/>
          <w:lang w:eastAsia="en-US"/>
        </w:rPr>
        <w:tab/>
        <w:t xml:space="preserve">1050, kč.br. 1534/12, povr 83 čhv, k.o. Đurmanec, Šuma Jastrebnjak u Rovninskom  </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zk.ul.</w:t>
      </w:r>
      <w:r w:rsidRPr="00361F5D">
        <w:rPr>
          <w:rFonts w:eastAsiaTheme="minorHAnsi"/>
          <w:sz w:val="24"/>
          <w:szCs w:val="24"/>
          <w:lang w:eastAsia="en-US"/>
        </w:rPr>
        <w:tab/>
        <w:t xml:space="preserve">1050, kč.br. 1575/1, povr 270 čhv, k.o. </w:t>
      </w:r>
      <w:r w:rsidR="00A3655E" w:rsidRPr="00361F5D">
        <w:rPr>
          <w:rFonts w:eastAsiaTheme="minorHAnsi"/>
          <w:sz w:val="24"/>
          <w:szCs w:val="24"/>
          <w:lang w:eastAsia="en-US"/>
        </w:rPr>
        <w:t xml:space="preserve">315133 </w:t>
      </w:r>
      <w:r w:rsidRPr="00361F5D">
        <w:rPr>
          <w:rFonts w:eastAsiaTheme="minorHAnsi"/>
          <w:sz w:val="24"/>
          <w:szCs w:val="24"/>
          <w:lang w:eastAsia="en-US"/>
        </w:rPr>
        <w:t>Đurmanec, Šuma na pečini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zk.ul.</w:t>
      </w:r>
      <w:r w:rsidRPr="00361F5D">
        <w:rPr>
          <w:rFonts w:eastAsiaTheme="minorHAnsi"/>
          <w:sz w:val="24"/>
          <w:szCs w:val="24"/>
          <w:lang w:eastAsia="en-US"/>
        </w:rPr>
        <w:tab/>
        <w:t xml:space="preserve">1054, kč.br. 1534/11, povr 159 čhv, k.o. </w:t>
      </w:r>
      <w:r w:rsidR="00BC2F54" w:rsidRPr="00361F5D">
        <w:rPr>
          <w:rFonts w:eastAsiaTheme="minorHAnsi"/>
          <w:sz w:val="24"/>
          <w:szCs w:val="24"/>
          <w:lang w:eastAsia="en-US"/>
        </w:rPr>
        <w:t xml:space="preserve">315133 </w:t>
      </w:r>
      <w:r w:rsidRPr="00361F5D">
        <w:rPr>
          <w:rFonts w:eastAsiaTheme="minorHAnsi"/>
          <w:sz w:val="24"/>
          <w:szCs w:val="24"/>
          <w:lang w:eastAsia="en-US"/>
        </w:rPr>
        <w:t>Đurmanec, Šuma Jastrebnjak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1055, kč.br. 1534/8, povr 175 čhv, k.o. </w:t>
      </w:r>
      <w:r w:rsidR="0021446B" w:rsidRPr="00361F5D">
        <w:rPr>
          <w:rFonts w:eastAsiaTheme="minorHAnsi"/>
          <w:sz w:val="24"/>
          <w:szCs w:val="24"/>
          <w:lang w:eastAsia="en-US"/>
        </w:rPr>
        <w:t xml:space="preserve">315133  </w:t>
      </w:r>
      <w:r w:rsidRPr="00361F5D">
        <w:rPr>
          <w:rFonts w:eastAsiaTheme="minorHAnsi"/>
          <w:sz w:val="24"/>
          <w:szCs w:val="24"/>
          <w:lang w:eastAsia="en-US"/>
        </w:rPr>
        <w:t>Đurmanec, Šuma Jastrebnjak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1056, kč.br. 1534/9, povr 175 čhv, k.o. </w:t>
      </w:r>
      <w:r w:rsidR="0021446B" w:rsidRPr="00361F5D">
        <w:rPr>
          <w:rFonts w:eastAsiaTheme="minorHAnsi"/>
          <w:sz w:val="24"/>
          <w:szCs w:val="24"/>
          <w:lang w:eastAsia="en-US"/>
        </w:rPr>
        <w:t xml:space="preserve">315133  </w:t>
      </w:r>
      <w:r w:rsidRPr="00361F5D">
        <w:rPr>
          <w:rFonts w:eastAsiaTheme="minorHAnsi"/>
          <w:sz w:val="24"/>
          <w:szCs w:val="24"/>
          <w:lang w:eastAsia="en-US"/>
        </w:rPr>
        <w:t>Đurmanec, Šuma Jastrebnjak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1061, kč.br. 1534/13, povr 89 čhv, k.o. </w:t>
      </w:r>
      <w:r w:rsidR="00E644E9" w:rsidRPr="00361F5D">
        <w:rPr>
          <w:rFonts w:eastAsiaTheme="minorHAnsi"/>
          <w:sz w:val="24"/>
          <w:szCs w:val="24"/>
          <w:lang w:eastAsia="en-US"/>
        </w:rPr>
        <w:t xml:space="preserve">315133 </w:t>
      </w:r>
      <w:r w:rsidRPr="00361F5D">
        <w:rPr>
          <w:rFonts w:eastAsiaTheme="minorHAnsi"/>
          <w:sz w:val="24"/>
          <w:szCs w:val="24"/>
          <w:lang w:eastAsia="en-US"/>
        </w:rPr>
        <w:t>Đurmanec, Šuma Jastrebnjak u Rovninskom</w:t>
      </w:r>
    </w:p>
    <w:p w:rsidRDefault="008F6784" w:rsidP="004230D1"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zk.ul. 1063, kč.br. 1534/5, povr 1107 čhv, k.o. Đurmanec, Šuma Jastrebnjak u Rovninskom</w:t>
      </w:r>
    </w:p>
    <w:p w:rsidRDefault="008F6784" w:rsidP="004230D1"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1305, kč.br. 1579/7, povr 72 čhv, k.o. </w:t>
      </w:r>
      <w:r w:rsidR="00AD1EC7" w:rsidRPr="00361F5D">
        <w:rPr>
          <w:rFonts w:eastAsiaTheme="minorHAnsi"/>
          <w:sz w:val="24"/>
          <w:szCs w:val="24"/>
          <w:lang w:eastAsia="en-US"/>
        </w:rPr>
        <w:t xml:space="preserve">315133 </w:t>
      </w:r>
      <w:r w:rsidRPr="00361F5D">
        <w:rPr>
          <w:rFonts w:eastAsiaTheme="minorHAnsi"/>
          <w:sz w:val="24"/>
          <w:szCs w:val="24"/>
          <w:lang w:eastAsia="en-US"/>
        </w:rPr>
        <w:t>Đurmanec, Pašnjak Grohot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1891, kč.br. 1534/40, povr 11544 m2, k.o. </w:t>
      </w:r>
      <w:r w:rsidR="00644138" w:rsidRPr="00361F5D">
        <w:rPr>
          <w:rFonts w:eastAsiaTheme="minorHAnsi"/>
          <w:sz w:val="24"/>
          <w:szCs w:val="24"/>
          <w:lang w:eastAsia="en-US"/>
        </w:rPr>
        <w:t xml:space="preserve">315133 </w:t>
      </w:r>
      <w:r w:rsidRPr="00361F5D">
        <w:rPr>
          <w:rFonts w:eastAsiaTheme="minorHAnsi"/>
          <w:sz w:val="24"/>
          <w:szCs w:val="24"/>
          <w:lang w:eastAsia="en-US"/>
        </w:rPr>
        <w:t>Đurmanec, Kamenolom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2308, kč.br. 1534/41, povr 1108 čhv, k.o. </w:t>
      </w:r>
      <w:r w:rsidR="00A25F69" w:rsidRPr="00361F5D">
        <w:rPr>
          <w:rFonts w:eastAsiaTheme="minorHAnsi"/>
          <w:sz w:val="24"/>
          <w:szCs w:val="24"/>
          <w:lang w:eastAsia="en-US"/>
        </w:rPr>
        <w:t xml:space="preserve">315133 </w:t>
      </w:r>
      <w:r w:rsidRPr="00361F5D">
        <w:rPr>
          <w:rFonts w:eastAsiaTheme="minorHAnsi"/>
          <w:sz w:val="24"/>
          <w:szCs w:val="24"/>
          <w:lang w:eastAsia="en-US"/>
        </w:rPr>
        <w:t>Đurmanec, Šuma Jastrebnjak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2353, kč.br. 1579/4, povr 72 čhv, k.o. </w:t>
      </w:r>
      <w:r w:rsidR="00A25F69" w:rsidRPr="00361F5D">
        <w:rPr>
          <w:rFonts w:eastAsiaTheme="minorHAnsi"/>
          <w:sz w:val="24"/>
          <w:szCs w:val="24"/>
          <w:lang w:eastAsia="en-US"/>
        </w:rPr>
        <w:t xml:space="preserve">315133 </w:t>
      </w:r>
      <w:r w:rsidRPr="00361F5D">
        <w:rPr>
          <w:rFonts w:eastAsiaTheme="minorHAnsi"/>
          <w:sz w:val="24"/>
          <w:szCs w:val="24"/>
          <w:lang w:eastAsia="en-US"/>
        </w:rPr>
        <w:t>Đurmanec, Pašnjak</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zk.ul. 2353, kč.br. 1579/6, povr 72 čhv, k.o.</w:t>
      </w:r>
      <w:r w:rsidR="00425D0A" w:rsidRPr="00361F5D">
        <w:rPr>
          <w:rFonts w:eastAsiaTheme="minorHAnsi"/>
          <w:sz w:val="24"/>
          <w:szCs w:val="24"/>
          <w:lang w:eastAsia="en-US"/>
        </w:rPr>
        <w:t xml:space="preserve"> 315133 </w:t>
      </w:r>
      <w:r w:rsidRPr="00361F5D">
        <w:rPr>
          <w:rFonts w:eastAsiaTheme="minorHAnsi"/>
          <w:sz w:val="24"/>
          <w:szCs w:val="24"/>
          <w:lang w:eastAsia="en-US"/>
        </w:rPr>
        <w:t>Đurmanec, Pašnjak</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2492, kč.br. 2220, povr 590 m2, k.o. </w:t>
      </w:r>
      <w:r w:rsidR="00304C90" w:rsidRPr="00361F5D">
        <w:rPr>
          <w:rFonts w:eastAsiaTheme="minorHAnsi"/>
          <w:sz w:val="24"/>
          <w:szCs w:val="24"/>
          <w:lang w:eastAsia="en-US"/>
        </w:rPr>
        <w:t xml:space="preserve">315133 </w:t>
      </w:r>
      <w:r w:rsidRPr="00361F5D">
        <w:rPr>
          <w:rFonts w:eastAsiaTheme="minorHAnsi"/>
          <w:sz w:val="24"/>
          <w:szCs w:val="24"/>
          <w:lang w:eastAsia="en-US"/>
        </w:rPr>
        <w:t>Đurmanec, Pašnjak</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2492, kč.br. 2222, povr 250 čhv, k.o. </w:t>
      </w:r>
      <w:r w:rsidR="001B09D2" w:rsidRPr="00361F5D">
        <w:rPr>
          <w:rFonts w:eastAsiaTheme="minorHAnsi"/>
          <w:sz w:val="24"/>
          <w:szCs w:val="24"/>
          <w:lang w:eastAsia="en-US"/>
        </w:rPr>
        <w:t xml:space="preserve">315133 </w:t>
      </w:r>
      <w:r w:rsidRPr="00361F5D">
        <w:rPr>
          <w:rFonts w:eastAsiaTheme="minorHAnsi"/>
          <w:sz w:val="24"/>
          <w:szCs w:val="24"/>
          <w:lang w:eastAsia="en-US"/>
        </w:rPr>
        <w:t>Đurmanec, Oranica</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2492, kč.br. 2223/1, povr 280 čhv, k.o. </w:t>
      </w:r>
      <w:r w:rsidR="001B09D2" w:rsidRPr="00361F5D">
        <w:rPr>
          <w:rFonts w:eastAsiaTheme="minorHAnsi"/>
          <w:sz w:val="24"/>
          <w:szCs w:val="24"/>
          <w:lang w:eastAsia="en-US"/>
        </w:rPr>
        <w:t xml:space="preserve">315133 </w:t>
      </w:r>
      <w:r w:rsidRPr="00361F5D">
        <w:rPr>
          <w:rFonts w:eastAsiaTheme="minorHAnsi"/>
          <w:sz w:val="24"/>
          <w:szCs w:val="24"/>
          <w:lang w:eastAsia="en-US"/>
        </w:rPr>
        <w:t>Đurmanec, Oranica</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2492, kč.br. 2223/2, povr 482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Oranica</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2492, kč.br. 2223/3, povr 437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Oranica</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lastRenderedPageBreak/>
        <w:t xml:space="preserve">- zk.ul. 2492, kč.br. 2224, povr 1279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2492, kč.br. 2225/12, povr 8 (1 jutro) čhv, k.o. </w:t>
      </w:r>
      <w:r w:rsidR="004F1D7E" w:rsidRPr="00361F5D">
        <w:rPr>
          <w:rFonts w:eastAsiaTheme="minorHAnsi"/>
          <w:sz w:val="24"/>
          <w:szCs w:val="24"/>
          <w:lang w:eastAsia="en-US"/>
        </w:rPr>
        <w:t xml:space="preserve">315133 </w:t>
      </w:r>
      <w:r w:rsidRPr="00361F5D">
        <w:rPr>
          <w:rFonts w:eastAsiaTheme="minorHAnsi"/>
          <w:sz w:val="24"/>
          <w:szCs w:val="24"/>
          <w:lang w:eastAsia="en-US"/>
        </w:rPr>
        <w:t xml:space="preserve">Đurmanec, Šuma </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2557, kč.br. 1534/10, povr 39218 m2,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Jastrebnjak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2557, kč.br. 1576, povr 454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Vinograd Jastrebnjak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2557, kč.br. 1577, povr 155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Jastrebnjak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2565, kč.br. 2184/9, povr 348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pod Grohotom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2569, kč.br. 2184/5, povr 270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pod Grohotom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2569, kč.br. 2191, povr 14782 m2,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Neplodno zemljište med Pećinama</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2575, kč.br. 1571/6, povr 374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na Vrhu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2575, kč.br. 1575/2, povr 195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na pečini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2575, kč.br. 1579/3, povr 110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Staro Trsje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2575, kč.br. 1579/9, povr 240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2575, kč.br. 1580/2, povr 328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na Vrhu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2577, kč.br. 2175/15, povr 314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u Rovninskom</w:t>
      </w:r>
      <w:r w:rsidRPr="00361F5D">
        <w:rPr>
          <w:rFonts w:eastAsiaTheme="minorHAnsi"/>
          <w:sz w:val="24"/>
          <w:szCs w:val="24"/>
          <w:lang w:eastAsia="en-US"/>
        </w:rPr>
        <w:tab/>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2577, kč.br. 2184/4, povr 7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Oranica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2781, kč.br. 1534/1, povr 280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Jastrebarsko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2782, kč.br. 1571/4, povr 140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na Vrhu u Rovninskom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2821, kč.br. 1534/6, povr 280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Jastrebarsko</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2823, kč.br. 1571/5, povr 178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na Vrhu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2878, kč.br. 1579/1, povr 402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Vinograd Okolo kleti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2905, kč.br. 1580/1, povr 560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Ober kleti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2910, kč.br. 1550/11, povr 190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na Vrhu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2910, kč.br. 1567/2, povr 112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ober kleti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2910, kč.br. 1569/1, povr 375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pri Lipi u Ravninskom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2910, kč.br. 1579/11, povr 100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ober Kleti-Staro Trenje u Ravninskom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2936, kč.br. 1548/2, povr 375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Vinograd pod Jastrebinjakom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lastRenderedPageBreak/>
        <w:t xml:space="preserve">- zk.ul. 2936, kč.br. 1550/9, povr 375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na Vrhu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2936, kč.br. 1571/3, povr 140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na Vrhu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2937, kč.br. 1571/1, povr 140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na Vrhu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2938, kč.br. 1547/2, povr 230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Vinograd Veliko Trsje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2938, kč.br. 1549/5, povr 56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Vinograd Staro Trsje u Rovninskom</w:t>
      </w:r>
      <w:r w:rsidRPr="00361F5D">
        <w:rPr>
          <w:rFonts w:eastAsiaTheme="minorHAnsi"/>
          <w:sz w:val="24"/>
          <w:szCs w:val="24"/>
          <w:lang w:eastAsia="en-US"/>
        </w:rPr>
        <w:tab/>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2938, kč.br. 1550/10, povr 210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Šuma na Vrhu u Rovninskom</w:t>
      </w:r>
    </w:p>
    <w:p w:rsidRDefault="008F6784" w:rsidP="00361F5D" w:rsidR="008F6784" w:rsidRPr="00361F5D">
      <w:pPr>
        <w:overflowPunct/>
        <w:autoSpaceDE/>
        <w:autoSpaceDN/>
        <w:adjustRightInd/>
        <w:jc w:val="both"/>
        <w:textAlignment w:val="auto"/>
        <w:rPr>
          <w:rFonts w:eastAsiaTheme="minorHAnsi"/>
          <w:sz w:val="24"/>
          <w:szCs w:val="24"/>
          <w:lang w:eastAsia="en-US"/>
        </w:rPr>
      </w:pPr>
      <w:r w:rsidRPr="00361F5D">
        <w:rPr>
          <w:rFonts w:eastAsiaTheme="minorHAnsi"/>
          <w:sz w:val="24"/>
          <w:szCs w:val="24"/>
          <w:lang w:eastAsia="en-US"/>
        </w:rPr>
        <w:t xml:space="preserve">- zk.ul. 2938, kč.br. 1571/2, povr 140 čhv, k.o. </w:t>
      </w:r>
      <w:r w:rsidR="004F1D7E" w:rsidRPr="00361F5D">
        <w:rPr>
          <w:rFonts w:eastAsiaTheme="minorHAnsi"/>
          <w:sz w:val="24"/>
          <w:szCs w:val="24"/>
          <w:lang w:eastAsia="en-US"/>
        </w:rPr>
        <w:t xml:space="preserve">315133 </w:t>
      </w:r>
      <w:r w:rsidRPr="00361F5D">
        <w:rPr>
          <w:rFonts w:eastAsiaTheme="minorHAnsi"/>
          <w:sz w:val="24"/>
          <w:szCs w:val="24"/>
          <w:lang w:eastAsia="en-US"/>
        </w:rPr>
        <w:t>Đurmanec, Pašnjak na Vrhu u Rovninskom</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xml:space="preserve">- zk.ul. 680, kč.br. 517, povr 7305 m2, k.o. </w:t>
      </w:r>
      <w:r w:rsidR="004F1D7E" w:rsidRPr="00F967E4">
        <w:rPr>
          <w:rFonts w:eastAsiaTheme="minorHAnsi"/>
          <w:sz w:val="24"/>
          <w:szCs w:val="24"/>
          <w:lang w:eastAsia="en-US"/>
        </w:rPr>
        <w:t xml:space="preserve">3017817 </w:t>
      </w:r>
      <w:r w:rsidRPr="00F967E4">
        <w:rPr>
          <w:rFonts w:eastAsiaTheme="minorHAnsi"/>
          <w:sz w:val="24"/>
          <w:szCs w:val="24"/>
          <w:lang w:eastAsia="en-US"/>
        </w:rPr>
        <w:t>Donja Mirna, Oranica</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242, povr 5330 m2, k.o. Stupnik/Lučko, Oranica, vanknjižno vlasništvo. Kupoprodajni ugovor od 02.09.2004.</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221, povr 5180 m2, k.o. Stupnik/Lučko, vanknjižno vlasništvo, kupoprodajni ugovor od 12.07.2004.</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zk.ul. 847, kč.br. 233, povr 1801 m2, k.o. Stupnik/Lučko, vanknjižno vlasništvo,3 kupoprodajna ugovora od 15.02.2000.</w:t>
      </w:r>
    </w:p>
    <w:p w:rsidRDefault="008F6784" w:rsidP="00F57B9A"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234, povr 238 m2, k.o. Stupnik/Lučko, vanknjižno vlasništvo,3 kupoprodajna ugovora od 15.02.2000.</w:t>
      </w:r>
    </w:p>
    <w:p w:rsidRDefault="008F6784" w:rsidP="00F57B9A"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226, povr 969 m2, k.o. Stupnik/Lučko, vanknjižno vlasništvo,</w:t>
      </w:r>
      <w:r w:rsidR="000F2509" w:rsidRPr="00F967E4">
        <w:rPr>
          <w:rFonts w:eastAsiaTheme="minorHAnsi"/>
          <w:sz w:val="24"/>
          <w:szCs w:val="24"/>
          <w:lang w:eastAsia="en-US"/>
        </w:rPr>
        <w:t xml:space="preserve"> </w:t>
      </w:r>
      <w:r w:rsidRPr="00F967E4">
        <w:rPr>
          <w:rFonts w:eastAsiaTheme="minorHAnsi"/>
          <w:sz w:val="24"/>
          <w:szCs w:val="24"/>
          <w:lang w:eastAsia="en-US"/>
        </w:rPr>
        <w:t>3 kupoprodajna ugovora od 15.02.2000.</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232, povr 632 m2, k.o. Stupnik/Lučko, vanknjižno vlasništvo,</w:t>
      </w:r>
      <w:r w:rsidR="000F2509" w:rsidRPr="00F967E4">
        <w:rPr>
          <w:rFonts w:eastAsiaTheme="minorHAnsi"/>
          <w:sz w:val="24"/>
          <w:szCs w:val="24"/>
          <w:lang w:eastAsia="en-US"/>
        </w:rPr>
        <w:t xml:space="preserve"> </w:t>
      </w:r>
      <w:r w:rsidRPr="00F967E4">
        <w:rPr>
          <w:rFonts w:eastAsiaTheme="minorHAnsi"/>
          <w:sz w:val="24"/>
          <w:szCs w:val="24"/>
          <w:lang w:eastAsia="en-US"/>
        </w:rPr>
        <w:t xml:space="preserve">3 kupoprodajna </w:t>
      </w:r>
      <w:r w:rsidR="000F2509" w:rsidRPr="00F967E4">
        <w:rPr>
          <w:rFonts w:eastAsiaTheme="minorHAnsi"/>
          <w:sz w:val="24"/>
          <w:szCs w:val="24"/>
          <w:lang w:eastAsia="en-US"/>
        </w:rPr>
        <w:t>ugovora</w:t>
      </w:r>
      <w:r w:rsidRPr="00F967E4">
        <w:rPr>
          <w:rFonts w:eastAsiaTheme="minorHAnsi"/>
          <w:sz w:val="24"/>
          <w:szCs w:val="24"/>
          <w:lang w:eastAsia="en-US"/>
        </w:rPr>
        <w:t xml:space="preserve"> od 15.02.2000.</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211/3, povr 1799 m2, k.o. Stupnik/Lučko, vanknjižno vlasništvo, kupoprodajni ugovor</w:t>
      </w:r>
      <w:r w:rsidR="000F2509" w:rsidRPr="00F967E4">
        <w:rPr>
          <w:rFonts w:eastAsiaTheme="minorHAnsi"/>
          <w:sz w:val="24"/>
          <w:szCs w:val="24"/>
          <w:lang w:eastAsia="en-US"/>
        </w:rPr>
        <w:t>i</w:t>
      </w:r>
      <w:r w:rsidRPr="00F967E4">
        <w:rPr>
          <w:rFonts w:eastAsiaTheme="minorHAnsi"/>
          <w:sz w:val="24"/>
          <w:szCs w:val="24"/>
          <w:lang w:eastAsia="en-US"/>
        </w:rPr>
        <w:t xml:space="preserve"> od 19.11.2004., 19.11.2004., 15.02.2000.</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212, povr 1680 m2, k.o. Stupnik/Lučko, vanknjižno vlasništvo, kupoprodajni ugovor</w:t>
      </w:r>
      <w:r w:rsidR="000F2509" w:rsidRPr="00F967E4">
        <w:rPr>
          <w:rFonts w:eastAsiaTheme="minorHAnsi"/>
          <w:sz w:val="24"/>
          <w:szCs w:val="24"/>
          <w:lang w:eastAsia="en-US"/>
        </w:rPr>
        <w:t>i</w:t>
      </w:r>
      <w:r w:rsidRPr="00F967E4">
        <w:rPr>
          <w:rFonts w:eastAsiaTheme="minorHAnsi"/>
          <w:sz w:val="24"/>
          <w:szCs w:val="24"/>
          <w:lang w:eastAsia="en-US"/>
        </w:rPr>
        <w:t xml:space="preserve"> od 19.11.2004., 19.11.2004., 15.02.2000.</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235, povr 947 m2, k.o. Stupnik/Lučko, vanknjižno vlasništvo, kupoprodajni ugovor od 16.09.2004.</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 č.z. 2544/4, povr 22,5  m2, k.o. Dusina, vanknjižno vlasništvo, kupoprodajni ugovor od 23.07.2010. i kupoprodajni ugovor od 23.07.2010.</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 č.z. 2380,  povr 52,0   m2, k.o. Dusina, vanknjižno vlasništvo, kupoprodajni ugovor od 03.08.2010.</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 č.z. 2544/4,  povr 135,0 m2, k.o. Dusina, vanknjižno vlasništvo, kupoprodajni ugovor od 03.08.2010.</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 č.z. 2549,  povr 94,0 m2, k.o. Dusina, vanknjižno vlasništvo, kupoprodajni ugovor od 03.08.2010.</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2550,  povr 96,3 m2, k.o. Dusina, vanknjižno vlasništvo, kupoprodajni ugovor od 06.08.2010.</w:t>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2545/1,  povr 232,7 m2, k.o. Dusina, vanknjižno vlasništvo, kupoprodajni ugovor od 06.08.2010.</w:t>
      </w:r>
    </w:p>
    <w:p w:rsidRDefault="000F2509"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xml:space="preserve">- kč.br. dio č.z. 2544/4, </w:t>
      </w:r>
      <w:r w:rsidR="008F6784" w:rsidRPr="00F967E4">
        <w:rPr>
          <w:rFonts w:eastAsiaTheme="minorHAnsi"/>
          <w:sz w:val="24"/>
          <w:szCs w:val="24"/>
          <w:lang w:eastAsia="en-US"/>
        </w:rPr>
        <w:t>povr 67,5 m2, k.o. Dusina, vanknjižno vlasništvo, kupoprodajni ugovor od 23.07.2010.</w:t>
      </w:r>
      <w:r w:rsidR="008F6784"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w:t>
      </w:r>
      <w:r w:rsidR="000F2509" w:rsidRPr="00F967E4">
        <w:rPr>
          <w:rFonts w:eastAsiaTheme="minorHAnsi"/>
          <w:sz w:val="24"/>
          <w:szCs w:val="24"/>
          <w:lang w:eastAsia="en-US"/>
        </w:rPr>
        <w:t xml:space="preserve">o č.z. 2556/1, </w:t>
      </w:r>
      <w:r w:rsidRPr="00F967E4">
        <w:rPr>
          <w:rFonts w:eastAsiaTheme="minorHAnsi"/>
          <w:sz w:val="24"/>
          <w:szCs w:val="24"/>
          <w:lang w:eastAsia="en-US"/>
        </w:rPr>
        <w:t>povr 363,0 m2, k.o. Dusina, vanknjižno vlasništvo, kupoprodajni ugovor od 03.08.2010.</w:t>
      </w:r>
      <w:r w:rsidRPr="00F967E4">
        <w:rPr>
          <w:rFonts w:eastAsiaTheme="minorHAnsi"/>
          <w:sz w:val="24"/>
          <w:szCs w:val="24"/>
          <w:lang w:eastAsia="en-US"/>
        </w:rPr>
        <w:tab/>
      </w:r>
    </w:p>
    <w:p w:rsidRDefault="000F2509"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lastRenderedPageBreak/>
        <w:t xml:space="preserve">- kč.br. dio č.z. 2550, </w:t>
      </w:r>
      <w:r w:rsidR="008F6784" w:rsidRPr="00F967E4">
        <w:rPr>
          <w:rFonts w:eastAsiaTheme="minorHAnsi"/>
          <w:sz w:val="24"/>
          <w:szCs w:val="24"/>
          <w:lang w:eastAsia="en-US"/>
        </w:rPr>
        <w:t>povr 145,0 m2, k.o. Dusina, vanknjižno vlasništvo, kupoprodajni ugovor od 29.07.2010.</w:t>
      </w:r>
      <w:r w:rsidR="008F6784" w:rsidRPr="00F967E4">
        <w:rPr>
          <w:rFonts w:eastAsiaTheme="minorHAnsi"/>
          <w:sz w:val="24"/>
          <w:szCs w:val="24"/>
          <w:lang w:eastAsia="en-US"/>
        </w:rPr>
        <w:tab/>
      </w:r>
    </w:p>
    <w:p w:rsidRDefault="000F2509"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xml:space="preserve">- kč.br. dio č.z. 2550, </w:t>
      </w:r>
      <w:r w:rsidR="008F6784" w:rsidRPr="00F967E4">
        <w:rPr>
          <w:rFonts w:eastAsiaTheme="minorHAnsi"/>
          <w:sz w:val="24"/>
          <w:szCs w:val="24"/>
          <w:lang w:eastAsia="en-US"/>
        </w:rPr>
        <w:t>povr 96,3 m2, k.o. Dusina, vanknjižno vlasništvo, vanknjižno vlasništvo, kupoprodajni ugovor od 31.08.2010.</w:t>
      </w:r>
      <w:r w:rsidR="008F6784" w:rsidRPr="00F967E4">
        <w:rPr>
          <w:rFonts w:eastAsiaTheme="minorHAnsi"/>
          <w:sz w:val="24"/>
          <w:szCs w:val="24"/>
          <w:lang w:eastAsia="en-US"/>
        </w:rPr>
        <w:tab/>
      </w:r>
    </w:p>
    <w:p w:rsidRDefault="000F2509"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xml:space="preserve">- kč.br. dio.č.z. 2545/1, </w:t>
      </w:r>
      <w:r w:rsidR="008F6784" w:rsidRPr="00F967E4">
        <w:rPr>
          <w:rFonts w:eastAsiaTheme="minorHAnsi"/>
          <w:sz w:val="24"/>
          <w:szCs w:val="24"/>
          <w:lang w:eastAsia="en-US"/>
        </w:rPr>
        <w:t>povr 232,7 m2, k.o. Dusina, vanknjižno vlasništvo, kupoprodajni ugovor od 31.08.2010.</w:t>
      </w:r>
      <w:r w:rsidR="008F6784" w:rsidRPr="00F967E4">
        <w:rPr>
          <w:rFonts w:eastAsiaTheme="minorHAnsi"/>
          <w:sz w:val="24"/>
          <w:szCs w:val="24"/>
          <w:lang w:eastAsia="en-US"/>
        </w:rPr>
        <w:tab/>
      </w:r>
    </w:p>
    <w:p w:rsidRDefault="000F2509"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xml:space="preserve">- kč.br. dio.č.z. 2550, </w:t>
      </w:r>
      <w:r w:rsidR="008F6784" w:rsidRPr="00F967E4">
        <w:rPr>
          <w:rFonts w:eastAsiaTheme="minorHAnsi"/>
          <w:sz w:val="24"/>
          <w:szCs w:val="24"/>
          <w:lang w:eastAsia="en-US"/>
        </w:rPr>
        <w:t>povr 96,3 m2, k.o. Dusina, vanknjižno vlasništvo, kupoprodajni ugovor od 19.08.2010.</w:t>
      </w:r>
      <w:r w:rsidR="008F6784"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dio.č.z. 2545/1,  povr 232,7 m2, k.o. Dusina, vanknjižno vlasništvo, kupoprodajni ugovor od 19.08.2010.</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dio.č.z. 2550,  povr 72 m2, k.o. Dusina, vanknjižno vlasništvo, kupoprodajni ugovor od 15.09.2010.</w:t>
      </w:r>
      <w:r w:rsidRPr="00F967E4">
        <w:rPr>
          <w:rFonts w:eastAsiaTheme="minorHAnsi"/>
          <w:sz w:val="24"/>
          <w:szCs w:val="24"/>
          <w:lang w:eastAsia="en-US"/>
        </w:rPr>
        <w:tab/>
      </w:r>
    </w:p>
    <w:p w:rsidRDefault="008F6784" w:rsidP="00F967E4" w:rsidR="008F6784" w:rsidRPr="00F967E4">
      <w:pPr>
        <w:overflowPunct/>
        <w:autoSpaceDE/>
        <w:autoSpaceDN/>
        <w:adjustRightInd/>
        <w:jc w:val="both"/>
        <w:textAlignment w:val="auto"/>
        <w:rPr>
          <w:rFonts w:eastAsiaTheme="minorHAnsi"/>
          <w:sz w:val="24"/>
          <w:szCs w:val="24"/>
          <w:lang w:eastAsia="en-US"/>
        </w:rPr>
      </w:pPr>
      <w:r w:rsidRPr="00F967E4">
        <w:rPr>
          <w:rFonts w:eastAsiaTheme="minorHAnsi"/>
          <w:sz w:val="24"/>
          <w:szCs w:val="24"/>
          <w:lang w:eastAsia="en-US"/>
        </w:rPr>
        <w:t>- kč.br. dio.č.z. 2550,  povr 72 m2, k.o. Dusina, vanknjižno vlasništvo, kupoprodajni ugovor od 17.09.2010.</w:t>
      </w:r>
      <w:r w:rsidRPr="00F967E4">
        <w:rPr>
          <w:rFonts w:eastAsiaTheme="minorHAnsi"/>
          <w:sz w:val="24"/>
          <w:szCs w:val="24"/>
          <w:lang w:eastAsia="en-US"/>
        </w:rPr>
        <w:tab/>
      </w:r>
    </w:p>
    <w:p w:rsidRDefault="008F6784" w:rsidP="00F57B9A" w:rsid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2501, kč.br. 2379, povr 2251 m2, k.o. </w:t>
      </w:r>
      <w:r w:rsidR="000F2509" w:rsidRPr="00F57B9A">
        <w:rPr>
          <w:rFonts w:eastAsiaTheme="minorHAnsi"/>
          <w:sz w:val="24"/>
          <w:szCs w:val="24"/>
          <w:lang w:eastAsia="en-US"/>
        </w:rPr>
        <w:t xml:space="preserve">324639 </w:t>
      </w:r>
      <w:r w:rsidRPr="00F57B9A">
        <w:rPr>
          <w:rFonts w:eastAsiaTheme="minorHAnsi"/>
          <w:sz w:val="24"/>
          <w:szCs w:val="24"/>
          <w:lang w:eastAsia="en-US"/>
        </w:rPr>
        <w:t xml:space="preserve">Kraljevica Briljevo, pašnjak </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2501, kč.br. 2380, povr 1011 m2, k.o. </w:t>
      </w:r>
      <w:r w:rsidR="0037565F" w:rsidRPr="00F57B9A">
        <w:rPr>
          <w:rFonts w:eastAsiaTheme="minorHAnsi"/>
          <w:sz w:val="24"/>
          <w:szCs w:val="24"/>
          <w:lang w:eastAsia="en-US"/>
        </w:rPr>
        <w:t xml:space="preserve">324639 </w:t>
      </w:r>
      <w:r w:rsidRPr="00F57B9A">
        <w:rPr>
          <w:rFonts w:eastAsiaTheme="minorHAnsi"/>
          <w:sz w:val="24"/>
          <w:szCs w:val="24"/>
          <w:lang w:eastAsia="en-US"/>
        </w:rPr>
        <w:t>Kraljevica Briljevo, šuma</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2501, kč.br. 2381/1, povr 179 m2, k.o.</w:t>
      </w:r>
      <w:r w:rsidR="0037565F" w:rsidRPr="00F57B9A">
        <w:rPr>
          <w:rFonts w:eastAsiaTheme="minorHAnsi"/>
          <w:sz w:val="24"/>
          <w:szCs w:val="24"/>
          <w:lang w:eastAsia="en-US"/>
        </w:rPr>
        <w:t xml:space="preserve"> 324639 </w:t>
      </w:r>
      <w:r w:rsidRPr="00F57B9A">
        <w:rPr>
          <w:rFonts w:eastAsiaTheme="minorHAnsi"/>
          <w:sz w:val="24"/>
          <w:szCs w:val="24"/>
          <w:lang w:eastAsia="en-US"/>
        </w:rPr>
        <w:t>Kraljevica Briljevo,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2501, kč.br. 2388, povr 5347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Briljevo,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2537, kč.br. 2357/1, povr 17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2537, kč.br. 2376, povr 260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2537, kč.br. 2377, povr 2038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2537, kč.br. 2382/1, povr 181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2537, kč.br. 2383, povr 324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šuma</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2537, kč.br. 2384, povr 1839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2535, kč.br. 2387/2, povr 2858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r w:rsidR="00085C7D" w:rsidRPr="00F57B9A">
        <w:rPr>
          <w:rFonts w:eastAsiaTheme="minorHAnsi"/>
          <w:sz w:val="24"/>
          <w:szCs w:val="24"/>
          <w:lang w:eastAsia="en-US"/>
        </w:rPr>
        <w:t>, u odnosu na 5. Suvlasnički dio: 1/3</w:t>
      </w:r>
    </w:p>
    <w:p w:rsidRDefault="008F6784" w:rsidP="00F57B9A" w:rsidR="00197B95"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2510, kč.br. 2370, povr 200 m2, k.o. </w:t>
      </w:r>
      <w:r w:rsidR="00085C7D" w:rsidRPr="00F57B9A">
        <w:rPr>
          <w:rFonts w:eastAsiaTheme="minorHAnsi"/>
          <w:sz w:val="24"/>
          <w:szCs w:val="24"/>
          <w:lang w:eastAsia="en-US"/>
        </w:rPr>
        <w:t xml:space="preserve">324639 </w:t>
      </w:r>
      <w:r w:rsidRPr="00F57B9A">
        <w:rPr>
          <w:rFonts w:eastAsiaTheme="minorHAnsi"/>
          <w:sz w:val="24"/>
          <w:szCs w:val="24"/>
          <w:lang w:eastAsia="en-US"/>
        </w:rPr>
        <w:t>Kraljevica Med Omišljana, šuma</w:t>
      </w:r>
      <w:r w:rsidR="00197B95" w:rsidRPr="00F57B9A">
        <w:rPr>
          <w:rFonts w:eastAsiaTheme="minorHAnsi"/>
          <w:sz w:val="24"/>
          <w:szCs w:val="24"/>
          <w:lang w:eastAsia="en-US"/>
        </w:rPr>
        <w:t>, u odnosu na 12. Suvlasnički dio: 54/1296, 13. Suvlasnički dio: 54/1296</w:t>
      </w:r>
      <w:r w:rsidR="00CD38CE" w:rsidRPr="00F57B9A">
        <w:rPr>
          <w:rFonts w:eastAsiaTheme="minorHAnsi"/>
          <w:sz w:val="24"/>
          <w:szCs w:val="24"/>
          <w:lang w:eastAsia="en-US"/>
        </w:rPr>
        <w:t>, 20. Suvlasnički dio: 144/1296, 21. Suvlasnički di</w:t>
      </w:r>
      <w:r w:rsidR="002D4B15" w:rsidRPr="00F57B9A">
        <w:rPr>
          <w:rFonts w:eastAsiaTheme="minorHAnsi"/>
          <w:sz w:val="24"/>
          <w:szCs w:val="24"/>
          <w:lang w:eastAsia="en-US"/>
        </w:rPr>
        <w:t>o</w:t>
      </w:r>
      <w:r w:rsidR="00CD38CE" w:rsidRPr="00F57B9A">
        <w:rPr>
          <w:rFonts w:eastAsiaTheme="minorHAnsi"/>
          <w:sz w:val="24"/>
          <w:szCs w:val="24"/>
          <w:lang w:eastAsia="en-US"/>
        </w:rPr>
        <w:t>: 264/1296,</w:t>
      </w:r>
      <w:r w:rsidR="002D4B15" w:rsidRPr="00F57B9A">
        <w:rPr>
          <w:rFonts w:eastAsiaTheme="minorHAnsi"/>
          <w:sz w:val="24"/>
          <w:szCs w:val="24"/>
          <w:lang w:eastAsia="en-US"/>
        </w:rPr>
        <w:t xml:space="preserve"> 22. Suvlasnički dio: 27/1296 i 23. Suvlasnički dio: 27/1296</w:t>
      </w:r>
      <w:r w:rsidR="00CD38CE" w:rsidRPr="00F57B9A">
        <w:rPr>
          <w:rFonts w:eastAsiaTheme="minorHAnsi"/>
          <w:sz w:val="24"/>
          <w:szCs w:val="24"/>
          <w:lang w:eastAsia="en-US"/>
        </w:rPr>
        <w:t xml:space="preserve"> </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2510, kč.br. 2371, povr 709 m2, k.o. </w:t>
      </w:r>
      <w:r w:rsidR="00330171"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2502, kč.br. 2368/1, povr 37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2506, kč.br. 2372, povr 1030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2506, kč.br. 2373, povr 201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2506, kč.br. 2374/1, povr 19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2507, kč.br. 2349, povr 526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2507, kč.br. 2350, povr 201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šuma</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2507, kč.br. 2351/1, povr 108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lastRenderedPageBreak/>
        <w:t xml:space="preserve">- zk.ul. 2500, kč.br. 2367, povr 148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2499, kč.br. 2343/1, povr 244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2499, kč.br. 2344/1, povr 275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šuma</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2499, kč.br. 2348/1, povr 1397 m2, k.o. </w:t>
      </w:r>
      <w:r w:rsidR="00D329F2" w:rsidRPr="00F57B9A">
        <w:rPr>
          <w:rFonts w:eastAsiaTheme="minorHAnsi"/>
          <w:sz w:val="24"/>
          <w:szCs w:val="24"/>
          <w:lang w:eastAsia="en-US"/>
        </w:rPr>
        <w:t xml:space="preserve">324639 </w:t>
      </w:r>
      <w:r w:rsidRPr="00F57B9A">
        <w:rPr>
          <w:rFonts w:eastAsiaTheme="minorHAnsi"/>
          <w:sz w:val="24"/>
          <w:szCs w:val="24"/>
          <w:lang w:eastAsia="en-US"/>
        </w:rPr>
        <w:t>Kraljevica Med Omišljana, pašnjak</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2491, kč.br. 2366, povr 643 m2, k.o.</w:t>
      </w:r>
      <w:r w:rsidR="00D329F2" w:rsidRPr="00F57B9A">
        <w:rPr>
          <w:rFonts w:eastAsiaTheme="minorHAnsi"/>
          <w:sz w:val="24"/>
          <w:szCs w:val="24"/>
          <w:lang w:eastAsia="en-US"/>
        </w:rPr>
        <w:t xml:space="preserve"> 324639 </w:t>
      </w:r>
      <w:r w:rsidRPr="00F57B9A">
        <w:rPr>
          <w:rFonts w:eastAsiaTheme="minorHAnsi"/>
          <w:sz w:val="24"/>
          <w:szCs w:val="24"/>
          <w:lang w:eastAsia="en-US"/>
        </w:rPr>
        <w:t>Kraljevica Med Omišljana, pašnjak</w:t>
      </w:r>
    </w:p>
    <w:p w:rsidRDefault="008F6784" w:rsidP="00F57B9A" w:rsidR="0074266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745, kč.br. 281/1, povr 166 (2 jutra) čhv, k.o. </w:t>
      </w:r>
      <w:r w:rsidR="0089320C" w:rsidRPr="00F57B9A">
        <w:rPr>
          <w:rFonts w:eastAsiaTheme="minorHAnsi"/>
          <w:sz w:val="24"/>
          <w:szCs w:val="24"/>
          <w:lang w:eastAsia="en-US"/>
        </w:rPr>
        <w:t xml:space="preserve">333123 </w:t>
      </w:r>
      <w:r w:rsidRPr="00F57B9A">
        <w:rPr>
          <w:rFonts w:eastAsiaTheme="minorHAnsi"/>
          <w:sz w:val="24"/>
          <w:szCs w:val="24"/>
          <w:lang w:eastAsia="en-US"/>
        </w:rPr>
        <w:t>Negovec, Oranica i livada</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745, kč.br. 281/3, povr 141 čhv, k.o. </w:t>
      </w:r>
      <w:r w:rsidR="00035DD0" w:rsidRPr="00F57B9A">
        <w:rPr>
          <w:rFonts w:eastAsiaTheme="minorHAnsi"/>
          <w:sz w:val="24"/>
          <w:szCs w:val="24"/>
          <w:lang w:eastAsia="en-US"/>
        </w:rPr>
        <w:t xml:space="preserve">333123 </w:t>
      </w:r>
      <w:r w:rsidRPr="00F57B9A">
        <w:rPr>
          <w:rFonts w:eastAsiaTheme="minorHAnsi"/>
          <w:sz w:val="24"/>
          <w:szCs w:val="24"/>
          <w:lang w:eastAsia="en-US"/>
        </w:rPr>
        <w:t>Negovec, Oranica i livada</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239, kč.br. 282/8, povr 1477 čhv, k.o. </w:t>
      </w:r>
      <w:r w:rsidR="00035DD0" w:rsidRPr="00F57B9A">
        <w:rPr>
          <w:rFonts w:eastAsiaTheme="minorHAnsi"/>
          <w:sz w:val="24"/>
          <w:szCs w:val="24"/>
          <w:lang w:eastAsia="en-US"/>
        </w:rPr>
        <w:t xml:space="preserve">333123 </w:t>
      </w:r>
      <w:r w:rsidRPr="00F57B9A">
        <w:rPr>
          <w:rFonts w:eastAsiaTheme="minorHAnsi"/>
          <w:sz w:val="24"/>
          <w:szCs w:val="24"/>
          <w:lang w:eastAsia="en-US"/>
        </w:rPr>
        <w:t xml:space="preserve">Negovec, Oranica </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239, kč.br. 282/12, povr 291 čhv, k.o. </w:t>
      </w:r>
      <w:r w:rsidR="00084F9B" w:rsidRPr="00F57B9A">
        <w:rPr>
          <w:rFonts w:eastAsiaTheme="minorHAnsi"/>
          <w:sz w:val="24"/>
          <w:szCs w:val="24"/>
          <w:lang w:eastAsia="en-US"/>
        </w:rPr>
        <w:t xml:space="preserve">333123 </w:t>
      </w:r>
      <w:r w:rsidRPr="00F57B9A">
        <w:rPr>
          <w:rFonts w:eastAsiaTheme="minorHAnsi"/>
          <w:sz w:val="24"/>
          <w:szCs w:val="24"/>
          <w:lang w:eastAsia="en-US"/>
        </w:rPr>
        <w:t>Negovec, Oranica</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239, kč.br. 282/15, povr 1247 čhv, k.o. </w:t>
      </w:r>
      <w:r w:rsidR="00084F9B" w:rsidRPr="00F57B9A">
        <w:rPr>
          <w:rFonts w:eastAsiaTheme="minorHAnsi"/>
          <w:sz w:val="24"/>
          <w:szCs w:val="24"/>
          <w:lang w:eastAsia="en-US"/>
        </w:rPr>
        <w:t xml:space="preserve">333123 </w:t>
      </w:r>
      <w:r w:rsidRPr="00F57B9A">
        <w:rPr>
          <w:rFonts w:eastAsiaTheme="minorHAnsi"/>
          <w:sz w:val="24"/>
          <w:szCs w:val="24"/>
          <w:lang w:eastAsia="en-US"/>
        </w:rPr>
        <w:t>Negovec, Oranica</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239, kč.br. 282/16, povr 280 čhv, k.o. </w:t>
      </w:r>
      <w:r w:rsidR="00084F9B" w:rsidRPr="00F57B9A">
        <w:rPr>
          <w:rFonts w:eastAsiaTheme="minorHAnsi"/>
          <w:sz w:val="24"/>
          <w:szCs w:val="24"/>
          <w:lang w:eastAsia="en-US"/>
        </w:rPr>
        <w:t xml:space="preserve">333123 </w:t>
      </w:r>
      <w:r w:rsidRPr="00F57B9A">
        <w:rPr>
          <w:rFonts w:eastAsiaTheme="minorHAnsi"/>
          <w:sz w:val="24"/>
          <w:szCs w:val="24"/>
          <w:lang w:eastAsia="en-US"/>
        </w:rPr>
        <w:t>Negovec, Oranica</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1461, kč.br. 342/9, povr 388 čhv, k.o. </w:t>
      </w:r>
      <w:r w:rsidR="00922677" w:rsidRPr="00F57B9A">
        <w:rPr>
          <w:rFonts w:eastAsiaTheme="minorHAnsi"/>
          <w:sz w:val="24"/>
          <w:szCs w:val="24"/>
          <w:lang w:eastAsia="en-US"/>
        </w:rPr>
        <w:t xml:space="preserve">333298 </w:t>
      </w:r>
      <w:r w:rsidRPr="00F57B9A">
        <w:rPr>
          <w:rFonts w:eastAsiaTheme="minorHAnsi"/>
          <w:sz w:val="24"/>
          <w:szCs w:val="24"/>
          <w:lang w:eastAsia="en-US"/>
        </w:rPr>
        <w:t xml:space="preserve">Pirakovec, </w:t>
      </w:r>
      <w:r w:rsidR="0074266A">
        <w:rPr>
          <w:rFonts w:eastAsiaTheme="minorHAnsi"/>
          <w:sz w:val="24"/>
          <w:szCs w:val="24"/>
          <w:lang w:eastAsia="en-US"/>
        </w:rPr>
        <w:t>Oranica Široka Mekota u Dubovcu</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4399, kč.br. 2555;2557/1;dio.k.č.br.2560/1, povr 2009 m2, k.o. Stari Grad-Hvar, vanknjižno vlasništvo, kupoprodajni ugovor od 28.03.2000.</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1333, kč.br. 3562, povr 3374 m2, k.o. Strmec, vanknjižno vlasništvo, kupoprodajni ugovor od 08.06.1999.</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480, kč.br. 3561, povr 1721 m2, k.o. Strmec, vanknjižno vlasništvo, kupoprodajni ugovor od 08.06.1999.</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kč.br. 1/2 k.č.br.1868/3 i 1/4 k-č-br-1848/1, povr 14752 m2, k.o. Noršić Selo, vanknjižno vlasništvo, kupoprodajni ugovor od 19.09.2000.</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1258 i 1285, k.č.br.2424/44;k.č.br.2424/42, povr 1500 m2, k.o. Pazin, vanknjižno vanknjižno vlasništvo, kupoprodajni ugovor od 04.05.2000.</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165, k.č.br. dio kč.br.1007/2, povr 395 m2, k.o. Bisko, vanknjižno vlasništvo, kupoprodajni ugovor od 25.07.2006.</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613, k.č.br. 2311/2, povr 951 čhv, k.o. Brajakovo Brdo, vanknjižno vlasništvo, kupoprodajni ugovor od 14.02.1980</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253, k.č.br. 1516, povr 2345</w:t>
      </w:r>
      <w:r w:rsidRPr="00F57B9A">
        <w:rPr>
          <w:rFonts w:eastAsiaTheme="minorHAnsi"/>
          <w:sz w:val="24"/>
          <w:szCs w:val="24"/>
          <w:lang w:eastAsia="en-US"/>
        </w:rPr>
        <w:tab/>
        <w:t xml:space="preserve"> m2, k.o. Borut, vanknjižno vlasništvo, kupoprodajni ugovor od 07.01.1987.</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253, k.č.br. 1515/1, povr 1521 m2, k.o. Borut, vanknjižno vlasništvo, kupoprodajni ugovor od 07.01.1987.</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zk.ul. 253, k.č.br. 1515/2, povr 1053 m2, k.o. Borut, vanknjižno vlasništvo, kupoprodajni ugovor od 07.01.1987.</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stan, povr 45,72 m2,</w:t>
      </w:r>
      <w:r w:rsidRPr="00F57B9A">
        <w:rPr>
          <w:rFonts w:eastAsiaTheme="minorHAnsi"/>
          <w:sz w:val="24"/>
          <w:szCs w:val="24"/>
          <w:lang w:eastAsia="en-US"/>
        </w:rPr>
        <w:tab/>
        <w:t>ugovor o najmu stana od 18.12.1997. sa zaštićenom najamninom, stan Majetić, Siget 22B , Zagreb</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stan, povr 59,3 m2, ugovor o najmu stana od 18.12.1997. sa zaštićenom najamninom, stan Naranđić, Dunanta 1, Zagreb</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stan, povr 73,30 m2,</w:t>
      </w:r>
      <w:r w:rsidRPr="00F57B9A">
        <w:rPr>
          <w:rFonts w:eastAsiaTheme="minorHAnsi"/>
          <w:sz w:val="24"/>
          <w:szCs w:val="24"/>
          <w:lang w:eastAsia="en-US"/>
        </w:rPr>
        <w:tab/>
        <w:t>ugovor o najmu stana od 18.12.1997.</w:t>
      </w:r>
      <w:r w:rsidR="00922677" w:rsidRPr="00F57B9A">
        <w:rPr>
          <w:rFonts w:eastAsiaTheme="minorHAnsi"/>
          <w:sz w:val="24"/>
          <w:szCs w:val="24"/>
          <w:lang w:eastAsia="en-US"/>
        </w:rPr>
        <w:t xml:space="preserve"> sa</w:t>
      </w:r>
      <w:r w:rsidRPr="00F57B9A">
        <w:rPr>
          <w:rFonts w:eastAsiaTheme="minorHAnsi"/>
          <w:sz w:val="24"/>
          <w:szCs w:val="24"/>
          <w:lang w:eastAsia="en-US"/>
        </w:rPr>
        <w:t xml:space="preserve"> zaštićenom najamninom, stan Habus, Sinjska 13, Velika Gorica</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299, k.č.br. 344, povr 917 m2, k.o. Brijesta-Pelješac, vanknjižno vlasništvo, kupoprodajni ugovor od 15.05.2009. </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299, k.č.br. 345, povr 216  m2, k.o. Brijesta, vanknjižno vlasništvo, kupoprodajni ugovor od 15.05.2009. </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lastRenderedPageBreak/>
        <w:t xml:space="preserve">- zk.ul. 299, k.č.br. 369, povr 129 m2, k.o. Brijesta, vanknjižno vlasništvo, kupoprodajni ugovor od 15.05.2009. </w:t>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b/>
          <w:sz w:val="24"/>
          <w:szCs w:val="24"/>
          <w:lang w:eastAsia="en-US"/>
        </w:rPr>
      </w:pPr>
      <w:r w:rsidRPr="00F57B9A">
        <w:rPr>
          <w:rFonts w:eastAsiaTheme="minorHAnsi"/>
          <w:sz w:val="24"/>
          <w:szCs w:val="24"/>
          <w:lang w:eastAsia="en-US"/>
        </w:rPr>
        <w:t>- zk.ul. 75, k.č.br. dio.č.zem.388/2, povr 12 m2, k.o. Brijesta, vanknjižno vlasništvo, kupoprodajni ugovor od 15.03.2010.</w:t>
      </w:r>
      <w:r w:rsidRPr="00F57B9A">
        <w:rPr>
          <w:rFonts w:eastAsiaTheme="minorHAnsi"/>
          <w:b/>
          <w:sz w:val="24"/>
          <w:szCs w:val="24"/>
          <w:lang w:eastAsia="en-US"/>
        </w:rPr>
        <w:tab/>
      </w:r>
      <w:r w:rsidRPr="00F57B9A">
        <w:rPr>
          <w:rFonts w:eastAsiaTheme="minorHAnsi"/>
          <w:b/>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5498, k.č.br. 4508/1, povr 54,53  m2, k.o. </w:t>
      </w:r>
      <w:r w:rsidR="0017638F" w:rsidRPr="00F57B9A">
        <w:rPr>
          <w:rFonts w:eastAsiaTheme="minorHAnsi"/>
          <w:sz w:val="24"/>
          <w:szCs w:val="24"/>
          <w:lang w:eastAsia="en-US"/>
        </w:rPr>
        <w:t xml:space="preserve">999901 </w:t>
      </w:r>
      <w:r w:rsidRPr="00F57B9A">
        <w:rPr>
          <w:rFonts w:eastAsiaTheme="minorHAnsi"/>
          <w:sz w:val="24"/>
          <w:szCs w:val="24"/>
          <w:lang w:eastAsia="en-US"/>
        </w:rPr>
        <w:t xml:space="preserve">Grad Zagreb, </w:t>
      </w:r>
      <w:r w:rsidR="0017638F" w:rsidRPr="00F57B9A">
        <w:rPr>
          <w:rFonts w:eastAsiaTheme="minorHAnsi"/>
          <w:sz w:val="24"/>
          <w:szCs w:val="24"/>
          <w:lang w:eastAsia="en-US"/>
        </w:rPr>
        <w:t xml:space="preserve">u odnosu na 1. Suvlasnički dio s neodređenim omjerom Etažno vlasništvo (E-1): 1. </w:t>
      </w:r>
      <w:r w:rsidRPr="00F57B9A">
        <w:rPr>
          <w:rFonts w:eastAsiaTheme="minorHAnsi"/>
          <w:sz w:val="24"/>
          <w:szCs w:val="24"/>
          <w:lang w:eastAsia="en-US"/>
        </w:rPr>
        <w:t>dvosobni stan sa sporednimn prostorijama na prvom katu desno prema sjeveru, Tratinska 11, Zagreb</w:t>
      </w:r>
    </w:p>
    <w:p w:rsidRDefault="008F6784" w:rsidP="00F57B9A" w:rsidR="008F6784" w:rsidRPr="00F57B9A">
      <w:pPr>
        <w:overflowPunct/>
        <w:autoSpaceDE/>
        <w:autoSpaceDN/>
        <w:adjustRightInd/>
        <w:jc w:val="both"/>
        <w:textAlignment w:val="auto"/>
        <w:rPr>
          <w:rFonts w:eastAsiaTheme="minorHAnsi"/>
          <w:sz w:val="24"/>
          <w:szCs w:val="24"/>
          <w:lang w:eastAsia="en-US"/>
        </w:rPr>
      </w:pPr>
      <w:r w:rsidRPr="00F57B9A">
        <w:rPr>
          <w:rFonts w:eastAsiaTheme="minorHAnsi"/>
          <w:sz w:val="24"/>
          <w:szCs w:val="24"/>
          <w:lang w:eastAsia="en-US"/>
        </w:rPr>
        <w:t xml:space="preserve">- zk.ul. 5498, k.č.br. 4508/1, povr 37,08 m2, k.o. </w:t>
      </w:r>
      <w:r w:rsidR="00084F9B" w:rsidRPr="00F57B9A">
        <w:rPr>
          <w:rFonts w:eastAsiaTheme="minorHAnsi"/>
          <w:sz w:val="24"/>
          <w:szCs w:val="24"/>
          <w:lang w:eastAsia="en-US"/>
        </w:rPr>
        <w:t xml:space="preserve">999901 </w:t>
      </w:r>
      <w:r w:rsidR="001E767A" w:rsidRPr="00F57B9A">
        <w:rPr>
          <w:rFonts w:eastAsiaTheme="minorHAnsi"/>
          <w:sz w:val="24"/>
          <w:szCs w:val="24"/>
          <w:lang w:eastAsia="en-US"/>
        </w:rPr>
        <w:t xml:space="preserve">Grad </w:t>
      </w:r>
      <w:r w:rsidRPr="00F57B9A">
        <w:rPr>
          <w:rFonts w:eastAsiaTheme="minorHAnsi"/>
          <w:sz w:val="24"/>
          <w:szCs w:val="24"/>
          <w:lang w:eastAsia="en-US"/>
        </w:rPr>
        <w:t xml:space="preserve">Zagreb, </w:t>
      </w:r>
      <w:r w:rsidR="001E767A" w:rsidRPr="00F57B9A">
        <w:rPr>
          <w:rFonts w:eastAsiaTheme="minorHAnsi"/>
          <w:sz w:val="24"/>
          <w:szCs w:val="24"/>
          <w:lang w:eastAsia="en-US"/>
        </w:rPr>
        <w:t xml:space="preserve">u odnosu na 2. Suvlasnički dio s </w:t>
      </w:r>
      <w:r w:rsidR="0017638F" w:rsidRPr="00F57B9A">
        <w:rPr>
          <w:rFonts w:eastAsiaTheme="minorHAnsi"/>
          <w:sz w:val="24"/>
          <w:szCs w:val="24"/>
          <w:lang w:eastAsia="en-US"/>
        </w:rPr>
        <w:t>neodređenim</w:t>
      </w:r>
      <w:r w:rsidR="001E767A" w:rsidRPr="00F57B9A">
        <w:rPr>
          <w:rFonts w:eastAsiaTheme="minorHAnsi"/>
          <w:sz w:val="24"/>
          <w:szCs w:val="24"/>
          <w:lang w:eastAsia="en-US"/>
        </w:rPr>
        <w:t xml:space="preserve"> </w:t>
      </w:r>
      <w:r w:rsidR="002E1070" w:rsidRPr="00F57B9A">
        <w:rPr>
          <w:rFonts w:eastAsiaTheme="minorHAnsi"/>
          <w:sz w:val="24"/>
          <w:szCs w:val="24"/>
          <w:lang w:eastAsia="en-US"/>
        </w:rPr>
        <w:t xml:space="preserve">omjerom Etažno vlasništvo (E-2): 1. </w:t>
      </w:r>
      <w:r w:rsidRPr="00F57B9A">
        <w:rPr>
          <w:rFonts w:eastAsiaTheme="minorHAnsi"/>
          <w:sz w:val="24"/>
          <w:szCs w:val="24"/>
          <w:lang w:eastAsia="en-US"/>
        </w:rPr>
        <w:t>jednosobni stan sa sporednim prostorijama u prizemlju na desnoj strani zgrade prema sjeveru, Tratinska ulica 11, Zagreb</w:t>
      </w:r>
      <w:r w:rsidR="00CA7B4C">
        <w:rPr>
          <w:rFonts w:eastAsiaTheme="minorHAnsi"/>
          <w:sz w:val="24"/>
          <w:szCs w:val="24"/>
          <w:lang w:eastAsia="en-US"/>
        </w:rPr>
        <w:t>.</w:t>
      </w:r>
      <w:r w:rsidRPr="00F57B9A">
        <w:rPr>
          <w:rFonts w:eastAsiaTheme="minorHAnsi"/>
          <w:sz w:val="24"/>
          <w:szCs w:val="24"/>
          <w:lang w:eastAsia="en-US"/>
        </w:rPr>
        <w:tab/>
      </w:r>
      <w:r w:rsidRPr="00F57B9A">
        <w:rPr>
          <w:rFonts w:eastAsiaTheme="minorHAnsi"/>
          <w:sz w:val="24"/>
          <w:szCs w:val="24"/>
          <w:lang w:eastAsia="en-US"/>
        </w:rPr>
        <w:tab/>
      </w:r>
    </w:p>
    <w:p w:rsidRDefault="008F6784" w:rsidP="00F57B9A" w:rsidR="008F6784" w:rsidRPr="00F57B9A">
      <w:pPr>
        <w:overflowPunct/>
        <w:autoSpaceDE/>
        <w:autoSpaceDN/>
        <w:adjustRightInd/>
        <w:jc w:val="both"/>
        <w:textAlignment w:val="auto"/>
        <w:rPr>
          <w:rFonts w:eastAsiaTheme="minorHAnsi"/>
          <w:sz w:val="24"/>
          <w:szCs w:val="24"/>
          <w:lang w:eastAsia="en-US"/>
        </w:rPr>
      </w:pPr>
    </w:p>
    <w:p w:rsidRDefault="0007698F" w:rsidP="006D3ADA" w:rsidR="006D3ADA" w:rsidRPr="00837567">
      <w:pPr>
        <w:overflowPunct/>
        <w:autoSpaceDE/>
        <w:autoSpaceDN/>
        <w:adjustRightInd/>
        <w:ind w:firstLine="709"/>
        <w:jc w:val="both"/>
        <w:textAlignment w:val="auto"/>
        <w:rPr>
          <w:sz w:val="24"/>
          <w:szCs w:val="24"/>
        </w:rPr>
      </w:pPr>
      <w:r w:rsidRPr="00837567">
        <w:rPr>
          <w:sz w:val="24"/>
          <w:szCs w:val="24"/>
        </w:rPr>
        <w:t>Nadalje</w:t>
      </w:r>
      <w:r w:rsidR="005F25D3">
        <w:rPr>
          <w:sz w:val="24"/>
          <w:szCs w:val="24"/>
        </w:rPr>
        <w:t xml:space="preserve">, uvidom u  navedeni popis imovine i obveza </w:t>
      </w:r>
      <w:r w:rsidR="005F25D3" w:rsidRPr="00D23174">
        <w:rPr>
          <w:sz w:val="24"/>
          <w:szCs w:val="24"/>
        </w:rPr>
        <w:t>s pripadajućim ispravama</w:t>
      </w:r>
      <w:r w:rsidR="005F25D3">
        <w:rPr>
          <w:sz w:val="24"/>
          <w:szCs w:val="24"/>
        </w:rPr>
        <w:t>: „popis registriranih vozila i strojeva dužnika“ (list 1019. – 1025. spisa) i preslike prometnih dozvola (list 1026. – 1325. spisa)</w:t>
      </w:r>
      <w:r w:rsidR="00192EDD">
        <w:rPr>
          <w:sz w:val="24"/>
          <w:szCs w:val="24"/>
        </w:rPr>
        <w:t xml:space="preserve"> u bitnome</w:t>
      </w:r>
      <w:r w:rsidRPr="00837567">
        <w:rPr>
          <w:sz w:val="24"/>
          <w:szCs w:val="24"/>
        </w:rPr>
        <w:t xml:space="preserve"> je utvrđeno </w:t>
      </w:r>
      <w:r w:rsidR="00A852CA" w:rsidRPr="00837567">
        <w:rPr>
          <w:sz w:val="24"/>
          <w:szCs w:val="24"/>
        </w:rPr>
        <w:t>kako</w:t>
      </w:r>
      <w:r w:rsidRPr="00837567">
        <w:rPr>
          <w:sz w:val="24"/>
          <w:szCs w:val="24"/>
        </w:rPr>
        <w:t xml:space="preserve"> je dužnik </w:t>
      </w:r>
      <w:r w:rsidR="002F494C" w:rsidRPr="00837567">
        <w:rPr>
          <w:sz w:val="24"/>
          <w:szCs w:val="24"/>
        </w:rPr>
        <w:t>vlasnik</w:t>
      </w:r>
      <w:r w:rsidR="00837567">
        <w:rPr>
          <w:sz w:val="24"/>
          <w:szCs w:val="24"/>
        </w:rPr>
        <w:t>, odnosno korisnik</w:t>
      </w:r>
      <w:r w:rsidR="002F494C" w:rsidRPr="00837567">
        <w:rPr>
          <w:sz w:val="24"/>
          <w:szCs w:val="24"/>
        </w:rPr>
        <w:t xml:space="preserve"> sljedećih motorn</w:t>
      </w:r>
      <w:r w:rsidR="00C20F61">
        <w:rPr>
          <w:sz w:val="24"/>
          <w:szCs w:val="24"/>
        </w:rPr>
        <w:t>ih</w:t>
      </w:r>
      <w:r w:rsidR="00837567">
        <w:rPr>
          <w:sz w:val="24"/>
          <w:szCs w:val="24"/>
        </w:rPr>
        <w:t xml:space="preserve"> vozila:</w:t>
      </w:r>
    </w:p>
    <w:p w:rsidRDefault="0028267C" w:rsidP="0040486D" w:rsidR="006D3ADA" w:rsidRPr="0040486D">
      <w:pPr>
        <w:jc w:val="both"/>
        <w:rPr>
          <w:sz w:val="24"/>
          <w:szCs w:val="24"/>
        </w:rPr>
      </w:pPr>
      <w:r>
        <w:rPr>
          <w:sz w:val="24"/>
          <w:szCs w:val="24"/>
        </w:rPr>
        <w:t xml:space="preserve">- </w:t>
      </w:r>
      <w:r w:rsidR="004B2B3A">
        <w:rPr>
          <w:sz w:val="24"/>
          <w:szCs w:val="24"/>
        </w:rPr>
        <w:t>o</w:t>
      </w:r>
      <w:r w:rsidR="00BB1D2C">
        <w:rPr>
          <w:sz w:val="24"/>
          <w:szCs w:val="24"/>
        </w:rPr>
        <w:t>sobno vozilo</w:t>
      </w:r>
      <w:r w:rsidR="004B2B3A">
        <w:rPr>
          <w:sz w:val="24"/>
          <w:szCs w:val="24"/>
        </w:rPr>
        <w:t xml:space="preserve"> </w:t>
      </w:r>
      <w:r w:rsidR="006D3ADA" w:rsidRPr="006D3ADA">
        <w:rPr>
          <w:sz w:val="24"/>
          <w:szCs w:val="24"/>
        </w:rPr>
        <w:t xml:space="preserve">FIAT DOBLO 1.9 D SX, REG OZNAKA ZG 9402-AG, </w:t>
      </w:r>
      <w:r w:rsidR="006D3ADA" w:rsidRPr="0040486D">
        <w:rPr>
          <w:sz w:val="24"/>
          <w:szCs w:val="24"/>
        </w:rPr>
        <w:t>broj šasije ZFA22300025045573</w:t>
      </w:r>
    </w:p>
    <w:p w:rsidRDefault="004B2B3A" w:rsidP="0040486D" w:rsidR="006D3ADA" w:rsidRPr="0040486D">
      <w:pPr>
        <w:jc w:val="both"/>
        <w:rPr>
          <w:sz w:val="24"/>
          <w:szCs w:val="24"/>
        </w:rPr>
      </w:pPr>
      <w:r w:rsidRPr="0040486D">
        <w:rPr>
          <w:sz w:val="24"/>
          <w:szCs w:val="24"/>
        </w:rPr>
        <w:t xml:space="preserve">- osobno vozilo </w:t>
      </w:r>
      <w:r w:rsidR="006D3ADA" w:rsidRPr="0040486D">
        <w:rPr>
          <w:sz w:val="24"/>
          <w:szCs w:val="24"/>
        </w:rPr>
        <w:t>FIAT DOBLO 1.9 JTD ELX,</w:t>
      </w:r>
      <w:r w:rsidRPr="0040486D">
        <w:rPr>
          <w:sz w:val="24"/>
          <w:szCs w:val="24"/>
        </w:rPr>
        <w:t xml:space="preserve"> R</w:t>
      </w:r>
      <w:r w:rsidR="006D3ADA" w:rsidRPr="0040486D">
        <w:rPr>
          <w:sz w:val="24"/>
          <w:szCs w:val="24"/>
        </w:rPr>
        <w:t>EG. OZNAKA ZG 2154-AS, broj šasije ZFA22300005218775</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OPEL ASTRA 1.7DTH, REG. OZNAKA ZG 6401-BI, broj šasije WOLOAHL4865037820</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OPEL CORSA 1.7DTH, REG. OZNAKA ZG 6407-BI, broj šasije WOLOXCF6866018734</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TOYOTA COROLLA 1.4 D-4D, REG. OZNAKA ZG 4745-DC, broj šasije SB1KC28E30F051327</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VOLKSWAGEN CADDY KOMBI 1.9TDI, REG. OZNAKA ZG 1271-DJ, broj šasije WV2ZZZ2KZ8X023225</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VOLKSWAGEN CADDY KOMBI 1.9TDI, REG. OZNAKA ZG 7430-DK, broj šasije WV2ZZZ2KZ8X053968</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VOLKSWAGEN CADDY KOMBI 1.9TDI, REG. OZNAKA ZG 4721-DN, broj šasije WV2ZZZ2KZ8X102017</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VOLKSWAGEN CADDY KOMBI 1.9TDI, REG. OZNAKA ZG 4722-DN, broj šasije WV2ZZZ2KZ8X102027</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VOLKSWAGEN CADDY KOMBI 1.9TDI, REG. OZNAKA ZG 5234-DR, broj šasije WV2ZZZ2KZ9X004021</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VOLKSWAGEN POLO 1.6 TDI, REG. OZNAKA ZG 4786-EJ, broj šasije WVWZZZ6RZBY196554</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MAZDA 3 1.5 CHALLENGE, REG. OZNAKA ZG 8087-FI, broj šasije JMZBM525611163568</w:t>
      </w:r>
      <w:r w:rsidR="00837567" w:rsidRPr="0040486D">
        <w:rPr>
          <w:sz w:val="24"/>
          <w:szCs w:val="24"/>
        </w:rPr>
        <w:t xml:space="preserve"> (leasing – Erste &amp; Steier</w:t>
      </w:r>
      <w:r w:rsidR="00C20F61" w:rsidRPr="0040486D">
        <w:rPr>
          <w:sz w:val="24"/>
          <w:szCs w:val="24"/>
        </w:rPr>
        <w:t>märkische S-Leasing d.o.o.)</w:t>
      </w:r>
    </w:p>
    <w:p w:rsidRDefault="00317BCE" w:rsidP="0040486D" w:rsidR="006E680A" w:rsidRPr="0040486D">
      <w:pPr>
        <w:jc w:val="both"/>
        <w:rPr>
          <w:sz w:val="24"/>
          <w:szCs w:val="24"/>
        </w:rPr>
      </w:pPr>
      <w:r w:rsidRPr="0040486D">
        <w:rPr>
          <w:sz w:val="24"/>
          <w:szCs w:val="24"/>
        </w:rPr>
        <w:t xml:space="preserve">- osobno vozilo </w:t>
      </w:r>
      <w:r w:rsidR="006D3ADA" w:rsidRPr="0040486D">
        <w:rPr>
          <w:sz w:val="24"/>
          <w:szCs w:val="24"/>
        </w:rPr>
        <w:t>SUBARU OUTBACK 2.0 D 6MT, REG. OZNAKA ZG 9877-FF, broj šasije JF1BRDLZ4EG250411</w:t>
      </w:r>
      <w:r w:rsidR="006E680A" w:rsidRPr="0040486D">
        <w:rPr>
          <w:sz w:val="24"/>
          <w:szCs w:val="24"/>
        </w:rPr>
        <w:t xml:space="preserve"> (leasing – Erste &amp; Steiermärkische S-Leasing d.o.o.)</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SUBARU XV 2.0I-ES AWD CVT, REG. OZNAKA ZG 8615-FG, broj šasije JF1GP7LC5EG202615</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osobno vozilo </w:t>
      </w:r>
      <w:r w:rsidR="006D3ADA" w:rsidRPr="0040486D">
        <w:rPr>
          <w:sz w:val="24"/>
          <w:szCs w:val="24"/>
        </w:rPr>
        <w:t>SUBARU XV 2.0 D AWD MT FREE, REG. OZNAKA ZG 9624-FH, broj šasije JF1GPDLZ3EG204867</w:t>
      </w:r>
      <w:r w:rsidR="006E680A" w:rsidRPr="0040486D">
        <w:rPr>
          <w:sz w:val="24"/>
          <w:szCs w:val="24"/>
        </w:rPr>
        <w:t xml:space="preserve"> (leasing – Erste &amp; Steiermärkische S-Leasing d.o.o.)</w:t>
      </w:r>
    </w:p>
    <w:p w:rsidRDefault="00317BCE" w:rsidP="0040486D" w:rsidR="006D3ADA" w:rsidRPr="0040486D">
      <w:pPr>
        <w:jc w:val="both"/>
        <w:rPr>
          <w:sz w:val="24"/>
          <w:szCs w:val="24"/>
        </w:rPr>
      </w:pPr>
      <w:r w:rsidRPr="0040486D">
        <w:rPr>
          <w:sz w:val="24"/>
          <w:szCs w:val="24"/>
        </w:rPr>
        <w:lastRenderedPageBreak/>
        <w:t xml:space="preserve">- osobno vozilo </w:t>
      </w:r>
      <w:r w:rsidR="006D3ADA" w:rsidRPr="0040486D">
        <w:rPr>
          <w:sz w:val="24"/>
          <w:szCs w:val="24"/>
        </w:rPr>
        <w:t>VOLKSWAGEN PASSAT 2.0 TDI,</w:t>
      </w:r>
      <w:r w:rsidR="00C93580" w:rsidRPr="0040486D">
        <w:rPr>
          <w:sz w:val="24"/>
          <w:szCs w:val="24"/>
        </w:rPr>
        <w:t xml:space="preserve"> </w:t>
      </w:r>
      <w:r w:rsidR="006D3ADA" w:rsidRPr="0040486D">
        <w:rPr>
          <w:sz w:val="24"/>
          <w:szCs w:val="24"/>
        </w:rPr>
        <w:t>REG. OZNAKA ZG 1753-DH, broj šasije WVWZZZ3CZ7P160149</w:t>
      </w:r>
    </w:p>
    <w:p w:rsidRDefault="00317BCE" w:rsidP="0040486D" w:rsidR="006D3ADA" w:rsidRPr="0040486D">
      <w:pPr>
        <w:jc w:val="both"/>
        <w:rPr>
          <w:sz w:val="24"/>
          <w:szCs w:val="24"/>
        </w:rPr>
      </w:pPr>
      <w:r w:rsidRPr="0040486D">
        <w:rPr>
          <w:sz w:val="24"/>
          <w:szCs w:val="24"/>
        </w:rPr>
        <w:t xml:space="preserve">- osobno vozilo </w:t>
      </w:r>
      <w:r w:rsidR="006D3ADA" w:rsidRPr="0040486D">
        <w:rPr>
          <w:sz w:val="24"/>
          <w:szCs w:val="24"/>
        </w:rPr>
        <w:t>TOYOTA AVENSIS 2.0 D-4 LUNA, REG. OZNAKA ZG 140-C, broj šasije SB1BJ56L80E101413</w:t>
      </w:r>
    </w:p>
    <w:p w:rsidRDefault="00317BCE" w:rsidP="0040486D" w:rsidR="006D3ADA" w:rsidRPr="0040486D">
      <w:pPr>
        <w:jc w:val="both"/>
        <w:rPr>
          <w:sz w:val="24"/>
          <w:szCs w:val="24"/>
        </w:rPr>
      </w:pPr>
      <w:r w:rsidRPr="0040486D">
        <w:rPr>
          <w:sz w:val="24"/>
          <w:szCs w:val="24"/>
        </w:rPr>
        <w:t>- vozilo spec</w:t>
      </w:r>
      <w:r w:rsidR="006D3ADA" w:rsidRPr="0040486D">
        <w:rPr>
          <w:sz w:val="24"/>
          <w:szCs w:val="24"/>
        </w:rPr>
        <w:t>. FURGON FIAT SCUDO 1.9 D, REG. OZNAKA ZG 2931-FB, broj šasije ZFA22000012370213</w:t>
      </w:r>
    </w:p>
    <w:p w:rsidRDefault="00317BCE" w:rsidP="0040486D" w:rsidR="006D3ADA" w:rsidRPr="0040486D">
      <w:pPr>
        <w:jc w:val="both"/>
        <w:rPr>
          <w:sz w:val="24"/>
          <w:szCs w:val="24"/>
        </w:rPr>
      </w:pPr>
      <w:r w:rsidRPr="0040486D">
        <w:rPr>
          <w:sz w:val="24"/>
          <w:szCs w:val="24"/>
        </w:rPr>
        <w:t>- vozilo teretno</w:t>
      </w:r>
      <w:r w:rsidR="006D3ADA" w:rsidRPr="0040486D">
        <w:rPr>
          <w:sz w:val="24"/>
          <w:szCs w:val="24"/>
        </w:rPr>
        <w:t xml:space="preserve"> VOLKSWAGEN CADDY FURGON 2.0 SDI, REG. OZNAKA ZG 7129-BH, broj šasije WV1ZZZ2KZ5X109138</w:t>
      </w:r>
    </w:p>
    <w:p w:rsidRDefault="00317BCE" w:rsidP="0040486D" w:rsidR="006D3ADA" w:rsidRPr="0040486D">
      <w:pPr>
        <w:jc w:val="both"/>
        <w:rPr>
          <w:sz w:val="24"/>
          <w:szCs w:val="24"/>
        </w:rPr>
      </w:pPr>
      <w:r w:rsidRPr="0040486D">
        <w:rPr>
          <w:sz w:val="24"/>
          <w:szCs w:val="24"/>
        </w:rPr>
        <w:t xml:space="preserve">- </w:t>
      </w:r>
      <w:r w:rsidR="00EC6F33" w:rsidRPr="0040486D">
        <w:rPr>
          <w:sz w:val="24"/>
          <w:szCs w:val="24"/>
        </w:rPr>
        <w:t>vozilo furgon</w:t>
      </w:r>
      <w:r w:rsidR="006D3ADA" w:rsidRPr="0040486D">
        <w:rPr>
          <w:sz w:val="24"/>
          <w:szCs w:val="24"/>
        </w:rPr>
        <w:t xml:space="preserve"> VOLKSWAGEN CADDY FURGON 1.9 TD, REG. OZNAKA ZG 6469-DR, broj šasije WV1ZZZ2KZ8X155002</w:t>
      </w:r>
    </w:p>
    <w:p w:rsidRDefault="00317BCE" w:rsidP="0040486D" w:rsidR="006D3ADA" w:rsidRPr="0040486D">
      <w:pPr>
        <w:jc w:val="both"/>
        <w:rPr>
          <w:sz w:val="24"/>
          <w:szCs w:val="24"/>
        </w:rPr>
      </w:pPr>
      <w:r w:rsidRPr="0040486D">
        <w:rPr>
          <w:sz w:val="24"/>
          <w:szCs w:val="24"/>
        </w:rPr>
        <w:t xml:space="preserve">- </w:t>
      </w:r>
      <w:r w:rsidR="00BD72FB" w:rsidRPr="0040486D">
        <w:rPr>
          <w:sz w:val="24"/>
          <w:szCs w:val="24"/>
        </w:rPr>
        <w:t>vozilo terensko</w:t>
      </w:r>
      <w:r w:rsidR="006D3ADA" w:rsidRPr="0040486D">
        <w:rPr>
          <w:sz w:val="24"/>
          <w:szCs w:val="24"/>
        </w:rPr>
        <w:t xml:space="preserve"> TOYOTA RAV4 2.2D-4D 5V ACT, REG. OZNAKA ZG 1272-DJ, broj šasije JTMBA33V305060856</w:t>
      </w:r>
    </w:p>
    <w:p w:rsidRDefault="00317BCE" w:rsidP="0040486D" w:rsidR="006D3ADA" w:rsidRPr="0040486D">
      <w:pPr>
        <w:jc w:val="both"/>
        <w:rPr>
          <w:sz w:val="24"/>
          <w:szCs w:val="24"/>
        </w:rPr>
      </w:pPr>
      <w:r w:rsidRPr="0040486D">
        <w:rPr>
          <w:sz w:val="24"/>
          <w:szCs w:val="24"/>
        </w:rPr>
        <w:t xml:space="preserve">- </w:t>
      </w:r>
      <w:r w:rsidR="00C7302D" w:rsidRPr="0040486D">
        <w:rPr>
          <w:sz w:val="24"/>
          <w:szCs w:val="24"/>
        </w:rPr>
        <w:t xml:space="preserve">vozilo terensko </w:t>
      </w:r>
      <w:r w:rsidR="006D3ADA" w:rsidRPr="0040486D">
        <w:rPr>
          <w:sz w:val="24"/>
          <w:szCs w:val="24"/>
        </w:rPr>
        <w:t>TOYOTA RAV4 2.2D-4D 4WD LTD, REG. OZNAKA ZG 7429-DK, broj šasije JTMBA31V206082117</w:t>
      </w:r>
    </w:p>
    <w:p w:rsidRDefault="00317BCE" w:rsidP="0040486D" w:rsidR="006D3ADA" w:rsidRPr="0040486D">
      <w:pPr>
        <w:jc w:val="both"/>
        <w:rPr>
          <w:sz w:val="24"/>
          <w:szCs w:val="24"/>
        </w:rPr>
      </w:pPr>
      <w:r w:rsidRPr="0040486D">
        <w:rPr>
          <w:sz w:val="24"/>
          <w:szCs w:val="24"/>
        </w:rPr>
        <w:t xml:space="preserve">- </w:t>
      </w:r>
      <w:r w:rsidR="00C7302D" w:rsidRPr="0040486D">
        <w:rPr>
          <w:sz w:val="24"/>
          <w:szCs w:val="24"/>
        </w:rPr>
        <w:t xml:space="preserve">vozilo terensko </w:t>
      </w:r>
      <w:r w:rsidR="006D3ADA" w:rsidRPr="0040486D">
        <w:rPr>
          <w:sz w:val="24"/>
          <w:szCs w:val="24"/>
        </w:rPr>
        <w:t>TOYOTA RAV4 2.0D-4D 4X2 LTD, REG. OZNAKA ZG 5391-FL, broj šasije JTMWHREVX0D028053</w:t>
      </w:r>
    </w:p>
    <w:p w:rsidRDefault="00317BCE" w:rsidP="0040486D" w:rsidR="006E680A" w:rsidRPr="0040486D">
      <w:pPr>
        <w:jc w:val="both"/>
        <w:rPr>
          <w:sz w:val="24"/>
          <w:szCs w:val="24"/>
        </w:rPr>
      </w:pPr>
      <w:r w:rsidRPr="0040486D">
        <w:rPr>
          <w:sz w:val="24"/>
          <w:szCs w:val="24"/>
        </w:rPr>
        <w:t xml:space="preserve">- </w:t>
      </w:r>
      <w:r w:rsidR="00C7302D" w:rsidRPr="0040486D">
        <w:rPr>
          <w:sz w:val="24"/>
          <w:szCs w:val="24"/>
        </w:rPr>
        <w:t xml:space="preserve">vozilo terensko </w:t>
      </w:r>
      <w:r w:rsidR="006D3ADA" w:rsidRPr="0040486D">
        <w:rPr>
          <w:sz w:val="24"/>
          <w:szCs w:val="24"/>
        </w:rPr>
        <w:t>MITSUBISHI OUTLANDER 2.2 D 4WD, REG. OZNAKA ZG 9426-FH, broj šasije JMBXLGF6WEZD02266</w:t>
      </w:r>
      <w:r w:rsidR="006E680A" w:rsidRPr="0040486D">
        <w:rPr>
          <w:sz w:val="24"/>
          <w:szCs w:val="24"/>
        </w:rPr>
        <w:t xml:space="preserve"> (leasing – Erste &amp; Steiermärkische S-Leasing d.o.o.)</w:t>
      </w:r>
    </w:p>
    <w:p w:rsidRDefault="00317BCE" w:rsidP="0040486D" w:rsidR="006D3ADA" w:rsidRPr="0040486D">
      <w:pPr>
        <w:jc w:val="both"/>
        <w:rPr>
          <w:sz w:val="24"/>
          <w:szCs w:val="24"/>
        </w:rPr>
      </w:pPr>
      <w:r w:rsidRPr="0040486D">
        <w:rPr>
          <w:sz w:val="24"/>
          <w:szCs w:val="24"/>
        </w:rPr>
        <w:t xml:space="preserve">- </w:t>
      </w:r>
      <w:r w:rsidR="00C7302D" w:rsidRPr="0040486D">
        <w:rPr>
          <w:sz w:val="24"/>
          <w:szCs w:val="24"/>
        </w:rPr>
        <w:t>vozilo put. kombi</w:t>
      </w:r>
      <w:r w:rsidR="006D3ADA" w:rsidRPr="0040486D">
        <w:rPr>
          <w:sz w:val="24"/>
          <w:szCs w:val="24"/>
        </w:rPr>
        <w:t xml:space="preserve"> IVECO 30.8 C DAILY, REG. OZNAKA ZG 6415-ES, broj šasije ZCFC3060005122177</w:t>
      </w:r>
    </w:p>
    <w:p w:rsidRDefault="00317BCE" w:rsidP="0040486D" w:rsidR="006E680A" w:rsidRPr="0040486D">
      <w:pPr>
        <w:jc w:val="both"/>
        <w:rPr>
          <w:sz w:val="24"/>
          <w:szCs w:val="24"/>
        </w:rPr>
      </w:pPr>
      <w:r w:rsidRPr="0040486D">
        <w:rPr>
          <w:sz w:val="24"/>
          <w:szCs w:val="24"/>
        </w:rPr>
        <w:t xml:space="preserve">- </w:t>
      </w:r>
      <w:r w:rsidR="00030CFC" w:rsidRPr="0040486D">
        <w:rPr>
          <w:sz w:val="24"/>
          <w:szCs w:val="24"/>
        </w:rPr>
        <w:t>vozilo teretno</w:t>
      </w:r>
      <w:r w:rsidR="006D3ADA" w:rsidRPr="0040486D">
        <w:rPr>
          <w:sz w:val="24"/>
          <w:szCs w:val="24"/>
        </w:rPr>
        <w:t xml:space="preserve"> N1 FIAT DOBLO COMBI 1,6 JTD, REG. OZNAKA ZG 7751-FI, broj šasije</w:t>
      </w:r>
      <w:r w:rsidR="00AA6550" w:rsidRPr="0040486D">
        <w:rPr>
          <w:sz w:val="24"/>
          <w:szCs w:val="24"/>
        </w:rPr>
        <w:t xml:space="preserve"> </w:t>
      </w:r>
      <w:r w:rsidR="006D3ADA" w:rsidRPr="0040486D">
        <w:rPr>
          <w:sz w:val="24"/>
          <w:szCs w:val="24"/>
        </w:rPr>
        <w:t>ZFA26300006174371</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BB130A" w:rsidRPr="0040486D">
        <w:rPr>
          <w:sz w:val="24"/>
          <w:szCs w:val="24"/>
        </w:rPr>
        <w:t xml:space="preserve">vozilo teretno </w:t>
      </w:r>
      <w:r w:rsidR="006D3ADA" w:rsidRPr="0040486D">
        <w:rPr>
          <w:sz w:val="24"/>
          <w:szCs w:val="24"/>
        </w:rPr>
        <w:t>N1  FIAT DOBLO COMBI 1,6 JTD, REG. OZNAKA ZG 7752-FI, broj šasije ZFA26300006174402</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BB130A" w:rsidRPr="0040486D">
        <w:rPr>
          <w:sz w:val="24"/>
          <w:szCs w:val="24"/>
        </w:rPr>
        <w:t xml:space="preserve">vozilo teretno </w:t>
      </w:r>
      <w:r w:rsidR="006D3ADA" w:rsidRPr="0040486D">
        <w:rPr>
          <w:sz w:val="24"/>
          <w:szCs w:val="24"/>
        </w:rPr>
        <w:t>N1 FIAT DOBLO COMBI 1,6 JTD, REG. OZNAKA ZG 7753-FI, broj šasije</w:t>
      </w:r>
      <w:r w:rsidRPr="0040486D">
        <w:rPr>
          <w:sz w:val="24"/>
          <w:szCs w:val="24"/>
        </w:rPr>
        <w:t xml:space="preserve"> </w:t>
      </w:r>
      <w:r w:rsidR="006D3ADA" w:rsidRPr="0040486D">
        <w:rPr>
          <w:sz w:val="24"/>
          <w:szCs w:val="24"/>
        </w:rPr>
        <w:t>ZFA26300006174406</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BB130A" w:rsidRPr="0040486D">
        <w:rPr>
          <w:sz w:val="24"/>
          <w:szCs w:val="24"/>
        </w:rPr>
        <w:t xml:space="preserve">vozilo teretno </w:t>
      </w:r>
      <w:r w:rsidR="006D3ADA" w:rsidRPr="0040486D">
        <w:rPr>
          <w:sz w:val="24"/>
          <w:szCs w:val="24"/>
        </w:rPr>
        <w:t>N1 FIAT DOBLO COMBI 1,6 JTD, REG. OZNAKA ZG 7754-FI, broj šasije</w:t>
      </w:r>
      <w:r w:rsidR="00BB130A" w:rsidRPr="0040486D">
        <w:rPr>
          <w:sz w:val="24"/>
          <w:szCs w:val="24"/>
        </w:rPr>
        <w:t xml:space="preserve"> </w:t>
      </w:r>
      <w:r w:rsidR="006D3ADA" w:rsidRPr="0040486D">
        <w:rPr>
          <w:sz w:val="24"/>
          <w:szCs w:val="24"/>
        </w:rPr>
        <w:t>ZFA26300006174486</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BB130A" w:rsidRPr="0040486D">
        <w:rPr>
          <w:sz w:val="24"/>
          <w:szCs w:val="24"/>
        </w:rPr>
        <w:t xml:space="preserve">vozilo teretno </w:t>
      </w:r>
      <w:r w:rsidR="006D3ADA" w:rsidRPr="0040486D">
        <w:rPr>
          <w:sz w:val="24"/>
          <w:szCs w:val="24"/>
        </w:rPr>
        <w:t>N1 FIAT DOBLO COMBI 1,6 JTD, REG. OZNAKA ZG 7756-FI, broj šasije</w:t>
      </w:r>
      <w:r w:rsidRPr="0040486D">
        <w:rPr>
          <w:sz w:val="24"/>
          <w:szCs w:val="24"/>
        </w:rPr>
        <w:t xml:space="preserve"> </w:t>
      </w:r>
      <w:r w:rsidR="006D3ADA" w:rsidRPr="0040486D">
        <w:rPr>
          <w:sz w:val="24"/>
          <w:szCs w:val="24"/>
        </w:rPr>
        <w:t>ZFA26300006174530</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6D3ADA" w:rsidRPr="0040486D">
        <w:rPr>
          <w:sz w:val="24"/>
          <w:szCs w:val="24"/>
        </w:rPr>
        <w:t>VOZILO TERETNO N1 FIAT DOBLO COMBI 1,6 JTD, REG.</w:t>
      </w:r>
      <w:r w:rsidR="00BB130A" w:rsidRPr="0040486D">
        <w:rPr>
          <w:sz w:val="24"/>
          <w:szCs w:val="24"/>
        </w:rPr>
        <w:t xml:space="preserve"> OZNAKA ZG 7757-FI, broj šasije </w:t>
      </w:r>
      <w:r w:rsidR="006D3ADA" w:rsidRPr="0040486D">
        <w:rPr>
          <w:sz w:val="24"/>
          <w:szCs w:val="24"/>
        </w:rPr>
        <w:t>ZFA26300006174575</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BB130A" w:rsidRPr="0040486D">
        <w:rPr>
          <w:sz w:val="24"/>
          <w:szCs w:val="24"/>
        </w:rPr>
        <w:t xml:space="preserve">vozilo teretno </w:t>
      </w:r>
      <w:r w:rsidR="006D3ADA" w:rsidRPr="0040486D">
        <w:rPr>
          <w:sz w:val="24"/>
          <w:szCs w:val="24"/>
        </w:rPr>
        <w:t>N1 FIAT DOBLO COMBI 1,6 JTD, REG. OZNAKA ZG 7758-FI, broj šasije</w:t>
      </w:r>
      <w:r w:rsidR="00BB130A" w:rsidRPr="0040486D">
        <w:rPr>
          <w:sz w:val="24"/>
          <w:szCs w:val="24"/>
        </w:rPr>
        <w:t xml:space="preserve"> </w:t>
      </w:r>
      <w:r w:rsidR="006D3ADA" w:rsidRPr="0040486D">
        <w:rPr>
          <w:sz w:val="24"/>
          <w:szCs w:val="24"/>
        </w:rPr>
        <w:t>ZFA26300006174576</w:t>
      </w:r>
      <w:r w:rsidR="006E680A" w:rsidRPr="0040486D">
        <w:rPr>
          <w:sz w:val="24"/>
          <w:szCs w:val="24"/>
        </w:rPr>
        <w:t xml:space="preserve"> (leasing – Erste &amp; Steiermärkische S-Leasing d.o.o.)</w:t>
      </w:r>
    </w:p>
    <w:p w:rsidRDefault="008D5D6C" w:rsidP="0040486D" w:rsidR="006E680A" w:rsidRPr="0040486D">
      <w:pPr>
        <w:jc w:val="both"/>
        <w:rPr>
          <w:sz w:val="24"/>
          <w:szCs w:val="24"/>
        </w:rPr>
      </w:pPr>
      <w:r w:rsidRPr="0040486D">
        <w:rPr>
          <w:sz w:val="24"/>
          <w:szCs w:val="24"/>
        </w:rPr>
        <w:t xml:space="preserve">- vozilo teretno </w:t>
      </w:r>
      <w:r w:rsidR="006D3ADA" w:rsidRPr="0040486D">
        <w:rPr>
          <w:sz w:val="24"/>
          <w:szCs w:val="24"/>
        </w:rPr>
        <w:t>N1 FIAT DOBLO COMBI 1,6 JTD, REG. OZNAKA ZG 7760-FI, broj šasije</w:t>
      </w:r>
      <w:r w:rsidR="00317BCE" w:rsidRPr="0040486D">
        <w:rPr>
          <w:sz w:val="24"/>
          <w:szCs w:val="24"/>
        </w:rPr>
        <w:t xml:space="preserve"> </w:t>
      </w:r>
      <w:r w:rsidR="006D3ADA" w:rsidRPr="0040486D">
        <w:rPr>
          <w:sz w:val="24"/>
          <w:szCs w:val="24"/>
        </w:rPr>
        <w:t>ZFA26300006174618</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8D5D6C" w:rsidRPr="0040486D">
        <w:rPr>
          <w:sz w:val="24"/>
          <w:szCs w:val="24"/>
        </w:rPr>
        <w:t xml:space="preserve">vozilo teretno </w:t>
      </w:r>
      <w:r w:rsidR="006D3ADA" w:rsidRPr="0040486D">
        <w:rPr>
          <w:sz w:val="24"/>
          <w:szCs w:val="24"/>
        </w:rPr>
        <w:t>N1 FIAT DOBLO COMBI 1,6 JTD, REG. OZNAKA ZG 7761-FI, broj šasije</w:t>
      </w:r>
      <w:r w:rsidR="00C509E7" w:rsidRPr="0040486D">
        <w:rPr>
          <w:sz w:val="24"/>
          <w:szCs w:val="24"/>
        </w:rPr>
        <w:t xml:space="preserve"> </w:t>
      </w:r>
      <w:r w:rsidR="006D3ADA" w:rsidRPr="0040486D">
        <w:rPr>
          <w:sz w:val="24"/>
          <w:szCs w:val="24"/>
        </w:rPr>
        <w:t>ZFA26300006175921</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8D5D6C" w:rsidRPr="0040486D">
        <w:rPr>
          <w:sz w:val="24"/>
          <w:szCs w:val="24"/>
        </w:rPr>
        <w:t xml:space="preserve">vozilo teretno </w:t>
      </w:r>
      <w:r w:rsidR="006D3ADA" w:rsidRPr="0040486D">
        <w:rPr>
          <w:sz w:val="24"/>
          <w:szCs w:val="24"/>
        </w:rPr>
        <w:t>N1 FIAT DOBLO COMBI 1,6 JTD, REG. OZNAKA ZG 7763-FI, broj šasije</w:t>
      </w:r>
      <w:r w:rsidRPr="0040486D">
        <w:rPr>
          <w:sz w:val="24"/>
          <w:szCs w:val="24"/>
        </w:rPr>
        <w:t xml:space="preserve"> </w:t>
      </w:r>
      <w:r w:rsidR="006D3ADA" w:rsidRPr="0040486D">
        <w:rPr>
          <w:sz w:val="24"/>
          <w:szCs w:val="24"/>
        </w:rPr>
        <w:t>ZFA2630000617599</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8D5D6C" w:rsidRPr="0040486D">
        <w:rPr>
          <w:sz w:val="24"/>
          <w:szCs w:val="24"/>
        </w:rPr>
        <w:t xml:space="preserve">vozilo teretno </w:t>
      </w:r>
      <w:r w:rsidR="006D3ADA" w:rsidRPr="0040486D">
        <w:rPr>
          <w:sz w:val="24"/>
          <w:szCs w:val="24"/>
        </w:rPr>
        <w:t>N1 FIAT DOBLO COMBI 1,6 JTD, REG. OZNAKA ZG 7764-FI, broj šasije</w:t>
      </w:r>
      <w:r w:rsidRPr="0040486D">
        <w:rPr>
          <w:sz w:val="24"/>
          <w:szCs w:val="24"/>
        </w:rPr>
        <w:t xml:space="preserve"> </w:t>
      </w:r>
      <w:r w:rsidR="006D3ADA" w:rsidRPr="0040486D">
        <w:rPr>
          <w:sz w:val="24"/>
          <w:szCs w:val="24"/>
        </w:rPr>
        <w:t>ZFA26300006176047</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8D5D6C" w:rsidRPr="0040486D">
        <w:rPr>
          <w:sz w:val="24"/>
          <w:szCs w:val="24"/>
        </w:rPr>
        <w:t xml:space="preserve">vozilo teretno </w:t>
      </w:r>
      <w:r w:rsidR="006D3ADA" w:rsidRPr="0040486D">
        <w:rPr>
          <w:sz w:val="24"/>
          <w:szCs w:val="24"/>
        </w:rPr>
        <w:t>N1 FIAT DOBLO COMBI 1,6 JTD, REG. OZNAKA ZG 7765-FI, broj šasije</w:t>
      </w:r>
      <w:r w:rsidRPr="0040486D">
        <w:rPr>
          <w:sz w:val="24"/>
          <w:szCs w:val="24"/>
        </w:rPr>
        <w:t xml:space="preserve"> </w:t>
      </w:r>
      <w:r w:rsidR="006D3ADA" w:rsidRPr="0040486D">
        <w:rPr>
          <w:sz w:val="24"/>
          <w:szCs w:val="24"/>
        </w:rPr>
        <w:t>ZFA26300006176066</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8D5D6C" w:rsidRPr="0040486D">
        <w:rPr>
          <w:sz w:val="24"/>
          <w:szCs w:val="24"/>
        </w:rPr>
        <w:t xml:space="preserve">vozilo teretno </w:t>
      </w:r>
      <w:r w:rsidR="006D3ADA" w:rsidRPr="0040486D">
        <w:rPr>
          <w:sz w:val="24"/>
          <w:szCs w:val="24"/>
        </w:rPr>
        <w:t>N1 FIAT DOBLO COMBI 1,6 JTD, REG. OZNAKA ZG 7766-FI, broj šasije</w:t>
      </w:r>
      <w:r w:rsidR="008D5D6C" w:rsidRPr="0040486D">
        <w:rPr>
          <w:sz w:val="24"/>
          <w:szCs w:val="24"/>
        </w:rPr>
        <w:t xml:space="preserve"> </w:t>
      </w:r>
      <w:r w:rsidR="006D3ADA" w:rsidRPr="0040486D">
        <w:rPr>
          <w:sz w:val="24"/>
          <w:szCs w:val="24"/>
        </w:rPr>
        <w:t>ZFA26300006176114</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064E71" w:rsidRPr="0040486D">
        <w:rPr>
          <w:sz w:val="24"/>
          <w:szCs w:val="24"/>
        </w:rPr>
        <w:t xml:space="preserve">vozilo teretno </w:t>
      </w:r>
      <w:r w:rsidR="006D3ADA" w:rsidRPr="0040486D">
        <w:rPr>
          <w:sz w:val="24"/>
          <w:szCs w:val="24"/>
        </w:rPr>
        <w:t>N1 FIAT DOBLO COMBI 1,6 JTD, REG.</w:t>
      </w:r>
      <w:r w:rsidRPr="0040486D">
        <w:rPr>
          <w:sz w:val="24"/>
          <w:szCs w:val="24"/>
        </w:rPr>
        <w:t xml:space="preserve"> OZNAKA ZG 7767-FI, broj šasije </w:t>
      </w:r>
      <w:r w:rsidR="006D3ADA" w:rsidRPr="0040486D">
        <w:rPr>
          <w:sz w:val="24"/>
          <w:szCs w:val="24"/>
        </w:rPr>
        <w:t>ZFA26300006176576</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lastRenderedPageBreak/>
        <w:t xml:space="preserve">- </w:t>
      </w:r>
      <w:r w:rsidR="00064E71" w:rsidRPr="0040486D">
        <w:rPr>
          <w:sz w:val="24"/>
          <w:szCs w:val="24"/>
        </w:rPr>
        <w:t xml:space="preserve">vozilo teretno </w:t>
      </w:r>
      <w:r w:rsidR="006D3ADA" w:rsidRPr="0040486D">
        <w:rPr>
          <w:sz w:val="24"/>
          <w:szCs w:val="24"/>
        </w:rPr>
        <w:t>N1 FIAT DOBLO COMBI 1,6 JTD, REG. OZNAKA ZG 7770-FI, broj šasije</w:t>
      </w:r>
      <w:r w:rsidR="00064E71" w:rsidRPr="0040486D">
        <w:rPr>
          <w:sz w:val="24"/>
          <w:szCs w:val="24"/>
        </w:rPr>
        <w:t xml:space="preserve"> </w:t>
      </w:r>
      <w:r w:rsidR="006D3ADA" w:rsidRPr="0040486D">
        <w:rPr>
          <w:sz w:val="24"/>
          <w:szCs w:val="24"/>
        </w:rPr>
        <w:t>ZFA26300006176637</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B1377A" w:rsidRPr="0040486D">
        <w:rPr>
          <w:sz w:val="24"/>
          <w:szCs w:val="24"/>
        </w:rPr>
        <w:t xml:space="preserve">vozilo teretno </w:t>
      </w:r>
      <w:r w:rsidR="006D3ADA" w:rsidRPr="0040486D">
        <w:rPr>
          <w:sz w:val="24"/>
          <w:szCs w:val="24"/>
        </w:rPr>
        <w:t>N1 FIAT DOBLO COMBI 1,6 JTD, REG. OZNAKA ZG 7771-FI, broj šasije</w:t>
      </w:r>
      <w:r w:rsidR="00B1377A" w:rsidRPr="0040486D">
        <w:rPr>
          <w:sz w:val="24"/>
          <w:szCs w:val="24"/>
        </w:rPr>
        <w:t xml:space="preserve"> </w:t>
      </w:r>
      <w:r w:rsidR="006D3ADA" w:rsidRPr="0040486D">
        <w:rPr>
          <w:sz w:val="24"/>
          <w:szCs w:val="24"/>
        </w:rPr>
        <w:t>ZFA26300006176660</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N1 FIAT DOBLO COMBI 1,6 JTD, REG. OZNAKA ZG 7773-FI, broj šasije</w:t>
      </w:r>
      <w:r w:rsidR="00A41D4D" w:rsidRPr="0040486D">
        <w:rPr>
          <w:sz w:val="24"/>
          <w:szCs w:val="24"/>
        </w:rPr>
        <w:t xml:space="preserve"> </w:t>
      </w:r>
      <w:r w:rsidR="006D3ADA" w:rsidRPr="0040486D">
        <w:rPr>
          <w:sz w:val="24"/>
          <w:szCs w:val="24"/>
        </w:rPr>
        <w:t>ZFA26300006179337</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N1 FIAT DOBLO COMBI 1,6 JTD, REG. OZNAKA ZG 7774-FI, broj šasije</w:t>
      </w:r>
      <w:r w:rsidR="00A41D4D" w:rsidRPr="0040486D">
        <w:rPr>
          <w:sz w:val="24"/>
          <w:szCs w:val="24"/>
        </w:rPr>
        <w:t xml:space="preserve"> </w:t>
      </w:r>
      <w:r w:rsidR="006D3ADA" w:rsidRPr="0040486D">
        <w:rPr>
          <w:sz w:val="24"/>
          <w:szCs w:val="24"/>
        </w:rPr>
        <w:t>ZFA26300006179357</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N1 FIAT DOBLO COMBI 1,6 JTD, REG. OZNAKA ZG 7775-FI, broj šasije</w:t>
      </w:r>
      <w:r w:rsidR="00A41D4D" w:rsidRPr="0040486D">
        <w:rPr>
          <w:sz w:val="24"/>
          <w:szCs w:val="24"/>
        </w:rPr>
        <w:t xml:space="preserve"> </w:t>
      </w:r>
      <w:r w:rsidR="006D3ADA" w:rsidRPr="0040486D">
        <w:rPr>
          <w:sz w:val="24"/>
          <w:szCs w:val="24"/>
        </w:rPr>
        <w:t>ZFA26300006179359</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N1 FIAT DOBLO COMBI 1,6 JTD, REG. OZNAKA ZG 7778-FI, broj šasije</w:t>
      </w:r>
      <w:r w:rsidR="00A41D4D" w:rsidRPr="0040486D">
        <w:rPr>
          <w:sz w:val="24"/>
          <w:szCs w:val="24"/>
        </w:rPr>
        <w:t xml:space="preserve"> </w:t>
      </w:r>
      <w:r w:rsidR="006D3ADA" w:rsidRPr="0040486D">
        <w:rPr>
          <w:sz w:val="24"/>
          <w:szCs w:val="24"/>
        </w:rPr>
        <w:t>ZFA26300006179419</w:t>
      </w:r>
      <w:r w:rsidR="006E680A" w:rsidRPr="0040486D">
        <w:rPr>
          <w:sz w:val="24"/>
          <w:szCs w:val="24"/>
        </w:rPr>
        <w:t xml:space="preserve"> (leasing – Erste &amp; Steiermärkische S-Leasing d.o.o.)</w:t>
      </w:r>
    </w:p>
    <w:p w:rsidRDefault="00317BCE" w:rsidP="0040486D" w:rsidR="006E680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N1 FIAT DOBLO COMBI 1,6 JTD, REG. OZNAKA ZG 7779-FI, broj šasije</w:t>
      </w:r>
      <w:r w:rsidR="00A41D4D" w:rsidRPr="0040486D">
        <w:rPr>
          <w:sz w:val="24"/>
          <w:szCs w:val="24"/>
        </w:rPr>
        <w:t xml:space="preserve"> </w:t>
      </w:r>
      <w:r w:rsidR="006D3ADA" w:rsidRPr="0040486D">
        <w:rPr>
          <w:sz w:val="24"/>
          <w:szCs w:val="24"/>
        </w:rPr>
        <w:t>ZFA26300006179430</w:t>
      </w:r>
      <w:r w:rsidR="006E680A" w:rsidRPr="0040486D">
        <w:rPr>
          <w:sz w:val="24"/>
          <w:szCs w:val="24"/>
        </w:rPr>
        <w:t xml:space="preserve"> (leasing – Erste &amp; Steiermärkische S-Leasing d.o.o.)</w:t>
      </w:r>
    </w:p>
    <w:p w:rsidRDefault="00317BCE" w:rsidP="0040486D" w:rsidR="006D3AD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 xml:space="preserve">FURGON VOLKSWAGEN </w:t>
      </w:r>
      <w:r w:rsidRPr="0040486D">
        <w:rPr>
          <w:sz w:val="24"/>
          <w:szCs w:val="24"/>
        </w:rPr>
        <w:t>TRANSPORTER 1.9TDI,REG.</w:t>
      </w:r>
      <w:r w:rsidR="006D3ADA" w:rsidRPr="0040486D">
        <w:rPr>
          <w:sz w:val="24"/>
          <w:szCs w:val="24"/>
        </w:rPr>
        <w:t>OZNAKA ZG 4723-DN, broj šasije WV1ZZZ7HZ8H114314</w:t>
      </w:r>
    </w:p>
    <w:p w:rsidRDefault="00317BCE" w:rsidP="0040486D" w:rsidR="006D3AD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CESTAR IVECO DAILY 35.8 D, REG. OZNAKA ZG 4706-FD, broj šasije</w:t>
      </w:r>
      <w:r w:rsidRPr="0040486D">
        <w:rPr>
          <w:sz w:val="24"/>
          <w:szCs w:val="24"/>
        </w:rPr>
        <w:t xml:space="preserve"> </w:t>
      </w:r>
      <w:r w:rsidR="006D3ADA" w:rsidRPr="0040486D">
        <w:rPr>
          <w:sz w:val="24"/>
          <w:szCs w:val="24"/>
        </w:rPr>
        <w:t xml:space="preserve">ZCFC3550105072994 </w:t>
      </w:r>
    </w:p>
    <w:p w:rsidRDefault="00317BCE" w:rsidP="0040486D" w:rsidR="006D3AD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CESTAR IVECO DAILY 35.8 D, REG. OZNAKA ZG 355-UF, broj šasije</w:t>
      </w:r>
      <w:r w:rsidRPr="0040486D">
        <w:rPr>
          <w:sz w:val="24"/>
          <w:szCs w:val="24"/>
        </w:rPr>
        <w:t xml:space="preserve"> </w:t>
      </w:r>
      <w:r w:rsidR="006D3ADA" w:rsidRPr="0040486D">
        <w:rPr>
          <w:sz w:val="24"/>
          <w:szCs w:val="24"/>
        </w:rPr>
        <w:t>ZCFC3550105103473</w:t>
      </w:r>
    </w:p>
    <w:p w:rsidRDefault="00317BCE" w:rsidP="0040486D" w:rsidR="006D3AD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CESTAR IVECO DAILY 35.8 D, REG. OZNAKA ZG 6271-ES, broj šasije</w:t>
      </w:r>
      <w:r w:rsidRPr="0040486D">
        <w:rPr>
          <w:sz w:val="24"/>
          <w:szCs w:val="24"/>
        </w:rPr>
        <w:t xml:space="preserve"> </w:t>
      </w:r>
      <w:r w:rsidR="006D3ADA" w:rsidRPr="0040486D">
        <w:rPr>
          <w:sz w:val="24"/>
          <w:szCs w:val="24"/>
        </w:rPr>
        <w:t>ZCFC3561005122575</w:t>
      </w:r>
    </w:p>
    <w:p w:rsidRDefault="00317BCE" w:rsidP="0040486D" w:rsidR="006D3AD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CESTAR IVECO DAILY 35.8 D, REG. OZNAKA ZG 2913-FB, broj šasije</w:t>
      </w:r>
      <w:r w:rsidRPr="0040486D">
        <w:rPr>
          <w:sz w:val="24"/>
          <w:szCs w:val="24"/>
        </w:rPr>
        <w:t xml:space="preserve"> </w:t>
      </w:r>
      <w:r w:rsidR="006D3ADA" w:rsidRPr="0040486D">
        <w:rPr>
          <w:sz w:val="24"/>
          <w:szCs w:val="24"/>
        </w:rPr>
        <w:t>ZCFC3561005125411</w:t>
      </w:r>
    </w:p>
    <w:p w:rsidRDefault="00317BCE" w:rsidP="0040486D" w:rsidR="006D3ADA"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CESTAR  VECO DAILY 35.8 D, REG. OZNAKA ZG 7781-ED, broj šasije</w:t>
      </w:r>
      <w:r w:rsidRPr="0040486D">
        <w:rPr>
          <w:sz w:val="24"/>
          <w:szCs w:val="24"/>
        </w:rPr>
        <w:t xml:space="preserve"> </w:t>
      </w:r>
      <w:r w:rsidR="006D3ADA" w:rsidRPr="0040486D">
        <w:rPr>
          <w:sz w:val="24"/>
          <w:szCs w:val="24"/>
        </w:rPr>
        <w:t>ZCFC3561005151082</w:t>
      </w:r>
    </w:p>
    <w:p w:rsidRDefault="00317BCE" w:rsidP="0040486D" w:rsidR="00317BCE"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CESTAR IVECO DAILY 35.8 D, REG. OZNAKA ZG 7806-ET, broj šasije</w:t>
      </w:r>
      <w:r w:rsidRPr="0040486D">
        <w:rPr>
          <w:sz w:val="24"/>
          <w:szCs w:val="24"/>
        </w:rPr>
        <w:t xml:space="preserve"> </w:t>
      </w:r>
      <w:r w:rsidR="006D3ADA" w:rsidRPr="0040486D">
        <w:rPr>
          <w:sz w:val="24"/>
          <w:szCs w:val="24"/>
        </w:rPr>
        <w:t>ZCFC3561005151080</w:t>
      </w:r>
    </w:p>
    <w:p w:rsidRDefault="00317BCE" w:rsidP="0040486D" w:rsidR="00317BCE" w:rsidRPr="0040486D">
      <w:pPr>
        <w:jc w:val="both"/>
        <w:rPr>
          <w:sz w:val="24"/>
          <w:szCs w:val="24"/>
        </w:rPr>
      </w:pPr>
      <w:r w:rsidRPr="0040486D">
        <w:rPr>
          <w:sz w:val="24"/>
          <w:szCs w:val="24"/>
        </w:rPr>
        <w:t xml:space="preserve">- </w:t>
      </w:r>
      <w:r w:rsidR="00A41D4D" w:rsidRPr="0040486D">
        <w:rPr>
          <w:sz w:val="24"/>
          <w:szCs w:val="24"/>
        </w:rPr>
        <w:t xml:space="preserve">vozilo teretno </w:t>
      </w:r>
      <w:r w:rsidR="006D3ADA" w:rsidRPr="0040486D">
        <w:rPr>
          <w:sz w:val="24"/>
          <w:szCs w:val="24"/>
        </w:rPr>
        <w:t>FURGON IVECO DAILY 35 S 12V, REG. OZNAKA ZG 4541-AU, broj šasije</w:t>
      </w:r>
      <w:r w:rsidR="00A41D4D" w:rsidRPr="0040486D">
        <w:rPr>
          <w:sz w:val="24"/>
          <w:szCs w:val="24"/>
        </w:rPr>
        <w:t xml:space="preserve"> </w:t>
      </w:r>
      <w:r w:rsidR="006D3ADA" w:rsidRPr="0040486D">
        <w:rPr>
          <w:sz w:val="24"/>
          <w:szCs w:val="24"/>
        </w:rPr>
        <w:t>ZCFC3581005477088</w:t>
      </w:r>
      <w:r w:rsidRPr="0040486D">
        <w:rPr>
          <w:sz w:val="24"/>
          <w:szCs w:val="24"/>
        </w:rPr>
        <w:tab/>
      </w:r>
    </w:p>
    <w:p w:rsidRDefault="00317BCE" w:rsidP="0040486D" w:rsidR="00317BCE" w:rsidRPr="0040486D">
      <w:pPr>
        <w:jc w:val="both"/>
        <w:rPr>
          <w:sz w:val="24"/>
          <w:szCs w:val="24"/>
        </w:rPr>
      </w:pPr>
      <w:r w:rsidRPr="0040486D">
        <w:rPr>
          <w:sz w:val="24"/>
          <w:szCs w:val="24"/>
        </w:rPr>
        <w:t>-</w:t>
      </w:r>
      <w:r w:rsidR="00A41D4D" w:rsidRPr="0040486D">
        <w:rPr>
          <w:sz w:val="24"/>
          <w:szCs w:val="24"/>
        </w:rPr>
        <w:t xml:space="preserve"> vozilo teretno </w:t>
      </w:r>
      <w:r w:rsidR="006D3ADA" w:rsidRPr="0040486D">
        <w:rPr>
          <w:sz w:val="24"/>
          <w:szCs w:val="24"/>
        </w:rPr>
        <w:t>CESTAR IVECO DAILY 35 C 12D, REG. OZNAKA ZG 7691-AU, broj šasije</w:t>
      </w:r>
      <w:r w:rsidR="00A41D4D" w:rsidRPr="0040486D">
        <w:rPr>
          <w:sz w:val="24"/>
          <w:szCs w:val="24"/>
        </w:rPr>
        <w:t xml:space="preserve"> </w:t>
      </w:r>
      <w:r w:rsidR="006D3ADA" w:rsidRPr="0040486D">
        <w:rPr>
          <w:sz w:val="24"/>
          <w:szCs w:val="24"/>
        </w:rPr>
        <w:t>ZCFC3582005478052</w:t>
      </w:r>
      <w:r w:rsidRPr="0040486D">
        <w:rPr>
          <w:sz w:val="24"/>
          <w:szCs w:val="24"/>
        </w:rPr>
        <w:tab/>
      </w:r>
    </w:p>
    <w:p w:rsidRDefault="00317BCE" w:rsidP="0040486D" w:rsidR="00317BCE" w:rsidRPr="0040486D">
      <w:pPr>
        <w:jc w:val="both"/>
        <w:rPr>
          <w:sz w:val="24"/>
          <w:szCs w:val="24"/>
        </w:rPr>
      </w:pPr>
      <w:r w:rsidRPr="0040486D">
        <w:rPr>
          <w:sz w:val="24"/>
          <w:szCs w:val="24"/>
        </w:rPr>
        <w:t xml:space="preserve">- </w:t>
      </w:r>
      <w:r w:rsidR="00244A77" w:rsidRPr="0040486D">
        <w:rPr>
          <w:sz w:val="24"/>
          <w:szCs w:val="24"/>
        </w:rPr>
        <w:t xml:space="preserve">vozilo teretno </w:t>
      </w:r>
      <w:r w:rsidR="006D3ADA" w:rsidRPr="0040486D">
        <w:rPr>
          <w:sz w:val="24"/>
          <w:szCs w:val="24"/>
        </w:rPr>
        <w:t>CESTAR IVECO DAILY 35 C 12D, REG. OZNAKA ZG 7692-AU, broj šasije</w:t>
      </w:r>
      <w:r w:rsidR="00244A77" w:rsidRPr="0040486D">
        <w:rPr>
          <w:sz w:val="24"/>
          <w:szCs w:val="24"/>
        </w:rPr>
        <w:t xml:space="preserve"> </w:t>
      </w:r>
      <w:r w:rsidR="006D3ADA" w:rsidRPr="0040486D">
        <w:rPr>
          <w:sz w:val="24"/>
          <w:szCs w:val="24"/>
        </w:rPr>
        <w:t>ZCFC3582005478053</w:t>
      </w:r>
      <w:r w:rsidRPr="0040486D">
        <w:rPr>
          <w:sz w:val="24"/>
          <w:szCs w:val="24"/>
        </w:rPr>
        <w:tab/>
      </w:r>
    </w:p>
    <w:p w:rsidRDefault="00317BCE" w:rsidP="0040486D" w:rsidR="00317BCE" w:rsidRPr="0040486D">
      <w:pPr>
        <w:jc w:val="both"/>
        <w:rPr>
          <w:sz w:val="24"/>
          <w:szCs w:val="24"/>
        </w:rPr>
      </w:pPr>
      <w:r w:rsidRPr="0040486D">
        <w:rPr>
          <w:sz w:val="24"/>
          <w:szCs w:val="24"/>
        </w:rPr>
        <w:t xml:space="preserve">- </w:t>
      </w:r>
      <w:r w:rsidR="00244A77" w:rsidRPr="0040486D">
        <w:rPr>
          <w:sz w:val="24"/>
          <w:szCs w:val="24"/>
        </w:rPr>
        <w:t xml:space="preserve">vozilo teretno </w:t>
      </w:r>
      <w:r w:rsidR="006D3ADA" w:rsidRPr="0040486D">
        <w:rPr>
          <w:sz w:val="24"/>
          <w:szCs w:val="24"/>
        </w:rPr>
        <w:t>CESTAR IVECO DAILY 35 C 12D, REG. OZNAKA ZG 7693-AU, broj šasije</w:t>
      </w:r>
      <w:r w:rsidR="00244A77" w:rsidRPr="0040486D">
        <w:rPr>
          <w:sz w:val="24"/>
          <w:szCs w:val="24"/>
        </w:rPr>
        <w:t xml:space="preserve"> </w:t>
      </w:r>
      <w:r w:rsidR="006D3ADA" w:rsidRPr="0040486D">
        <w:rPr>
          <w:sz w:val="24"/>
          <w:szCs w:val="24"/>
        </w:rPr>
        <w:t>ZCFC3582005478054</w:t>
      </w:r>
    </w:p>
    <w:p w:rsidRDefault="00317BCE" w:rsidP="0040486D" w:rsidR="00317BCE" w:rsidRPr="0040486D">
      <w:pPr>
        <w:jc w:val="both"/>
        <w:rPr>
          <w:sz w:val="24"/>
          <w:szCs w:val="24"/>
        </w:rPr>
      </w:pPr>
      <w:r w:rsidRPr="0040486D">
        <w:rPr>
          <w:sz w:val="24"/>
          <w:szCs w:val="24"/>
        </w:rPr>
        <w:t xml:space="preserve">- </w:t>
      </w:r>
      <w:r w:rsidR="00244A77" w:rsidRPr="0040486D">
        <w:rPr>
          <w:sz w:val="24"/>
          <w:szCs w:val="24"/>
        </w:rPr>
        <w:t xml:space="preserve">vozilo teretno </w:t>
      </w:r>
      <w:r w:rsidR="006D3ADA" w:rsidRPr="0040486D">
        <w:rPr>
          <w:sz w:val="24"/>
          <w:szCs w:val="24"/>
        </w:rPr>
        <w:t>CESTAR IVECO DAILY 35 C 12D, REG. OZNAKA ZG 7694-AU, broj šasije</w:t>
      </w:r>
      <w:r w:rsidR="00244A77" w:rsidRPr="0040486D">
        <w:rPr>
          <w:sz w:val="24"/>
          <w:szCs w:val="24"/>
        </w:rPr>
        <w:t xml:space="preserve"> </w:t>
      </w:r>
      <w:r w:rsidR="006D3ADA" w:rsidRPr="0040486D">
        <w:rPr>
          <w:sz w:val="24"/>
          <w:szCs w:val="24"/>
        </w:rPr>
        <w:t>ZCFC3582005478055</w:t>
      </w:r>
    </w:p>
    <w:p w:rsidRDefault="00317BCE" w:rsidP="0040486D" w:rsidR="00317BCE" w:rsidRPr="0040486D">
      <w:pPr>
        <w:jc w:val="both"/>
        <w:rPr>
          <w:sz w:val="24"/>
          <w:szCs w:val="24"/>
        </w:rPr>
      </w:pPr>
      <w:r w:rsidRPr="0040486D">
        <w:rPr>
          <w:sz w:val="24"/>
          <w:szCs w:val="24"/>
        </w:rPr>
        <w:t xml:space="preserve">- </w:t>
      </w:r>
      <w:r w:rsidR="00244A77" w:rsidRPr="0040486D">
        <w:rPr>
          <w:sz w:val="24"/>
          <w:szCs w:val="24"/>
        </w:rPr>
        <w:t xml:space="preserve">vozilo teretno </w:t>
      </w:r>
      <w:r w:rsidR="006D3ADA" w:rsidRPr="0040486D">
        <w:rPr>
          <w:sz w:val="24"/>
          <w:szCs w:val="24"/>
        </w:rPr>
        <w:t>CESTAR IVECO DAILY 35 C 12D</w:t>
      </w:r>
      <w:r w:rsidR="006D3ADA" w:rsidRPr="0040486D">
        <w:rPr>
          <w:sz w:val="24"/>
          <w:szCs w:val="24"/>
        </w:rPr>
        <w:tab/>
        <w:t>, REG. OZNAKA ZG 7695-AU, broj šasije</w:t>
      </w:r>
      <w:r w:rsidR="00244A77" w:rsidRPr="0040486D">
        <w:rPr>
          <w:sz w:val="24"/>
          <w:szCs w:val="24"/>
        </w:rPr>
        <w:t xml:space="preserve"> </w:t>
      </w:r>
      <w:r w:rsidR="006D3ADA" w:rsidRPr="0040486D">
        <w:rPr>
          <w:sz w:val="24"/>
          <w:szCs w:val="24"/>
        </w:rPr>
        <w:t xml:space="preserve">ZCFC3582005478056 </w:t>
      </w:r>
    </w:p>
    <w:p w:rsidRDefault="00317BCE" w:rsidP="0040486D" w:rsidR="00317BCE" w:rsidRPr="0040486D">
      <w:pPr>
        <w:jc w:val="both"/>
        <w:rPr>
          <w:sz w:val="24"/>
          <w:szCs w:val="24"/>
        </w:rPr>
      </w:pPr>
      <w:r w:rsidRPr="0040486D">
        <w:rPr>
          <w:sz w:val="24"/>
          <w:szCs w:val="24"/>
        </w:rPr>
        <w:t xml:space="preserve">- </w:t>
      </w:r>
      <w:r w:rsidR="00244A77" w:rsidRPr="0040486D">
        <w:rPr>
          <w:sz w:val="24"/>
          <w:szCs w:val="24"/>
        </w:rPr>
        <w:t xml:space="preserve">vozilo teretno </w:t>
      </w:r>
      <w:r w:rsidR="006D3ADA" w:rsidRPr="0040486D">
        <w:rPr>
          <w:sz w:val="24"/>
          <w:szCs w:val="24"/>
        </w:rPr>
        <w:t>CESTAR IVECO DAILY 35 C 12D</w:t>
      </w:r>
      <w:r w:rsidR="006D3ADA" w:rsidRPr="0040486D">
        <w:rPr>
          <w:sz w:val="24"/>
          <w:szCs w:val="24"/>
        </w:rPr>
        <w:tab/>
        <w:t>, REG. OZNAKA ZG 5761-FB, broj šasije</w:t>
      </w:r>
      <w:r w:rsidR="00244A77" w:rsidRPr="0040486D">
        <w:rPr>
          <w:sz w:val="24"/>
          <w:szCs w:val="24"/>
        </w:rPr>
        <w:t xml:space="preserve"> </w:t>
      </w:r>
      <w:r w:rsidR="006D3ADA" w:rsidRPr="0040486D">
        <w:rPr>
          <w:sz w:val="24"/>
          <w:szCs w:val="24"/>
        </w:rPr>
        <w:t>ZCFC3582005478057</w:t>
      </w:r>
    </w:p>
    <w:p w:rsidRDefault="00317BCE" w:rsidP="0040486D" w:rsidR="00317BCE" w:rsidRPr="0040486D">
      <w:pPr>
        <w:jc w:val="both"/>
        <w:rPr>
          <w:sz w:val="24"/>
          <w:szCs w:val="24"/>
        </w:rPr>
      </w:pPr>
      <w:r w:rsidRPr="0040486D">
        <w:rPr>
          <w:sz w:val="24"/>
          <w:szCs w:val="24"/>
        </w:rPr>
        <w:t xml:space="preserve">- </w:t>
      </w:r>
      <w:r w:rsidR="00C509E7" w:rsidRPr="0040486D">
        <w:rPr>
          <w:sz w:val="24"/>
          <w:szCs w:val="24"/>
        </w:rPr>
        <w:t xml:space="preserve">vozilo teretno </w:t>
      </w:r>
      <w:r w:rsidR="006D3ADA" w:rsidRPr="0040486D">
        <w:rPr>
          <w:sz w:val="24"/>
          <w:szCs w:val="24"/>
        </w:rPr>
        <w:t>CESTAR IVECO DAILY 35 C 12D, REG. OZNAKA ZG 3281-DG, broj šasije</w:t>
      </w:r>
      <w:r w:rsidR="00C509E7" w:rsidRPr="0040486D">
        <w:rPr>
          <w:sz w:val="24"/>
          <w:szCs w:val="24"/>
        </w:rPr>
        <w:t xml:space="preserve"> </w:t>
      </w:r>
      <w:r w:rsidR="006D3ADA" w:rsidRPr="0040486D">
        <w:rPr>
          <w:sz w:val="24"/>
          <w:szCs w:val="24"/>
        </w:rPr>
        <w:t>ZCFC3582005478058</w:t>
      </w:r>
    </w:p>
    <w:p w:rsidRDefault="00317BCE" w:rsidP="0040486D" w:rsidR="00317BCE" w:rsidRPr="0040486D">
      <w:pPr>
        <w:jc w:val="both"/>
        <w:rPr>
          <w:sz w:val="24"/>
          <w:szCs w:val="24"/>
        </w:rPr>
      </w:pPr>
      <w:r w:rsidRPr="0040486D">
        <w:rPr>
          <w:sz w:val="24"/>
          <w:szCs w:val="24"/>
        </w:rPr>
        <w:t xml:space="preserve">- </w:t>
      </w:r>
      <w:r w:rsidR="00C509E7" w:rsidRPr="0040486D">
        <w:rPr>
          <w:sz w:val="24"/>
          <w:szCs w:val="24"/>
        </w:rPr>
        <w:t xml:space="preserve">vozilo teretno </w:t>
      </w:r>
      <w:r w:rsidR="006D3ADA" w:rsidRPr="0040486D">
        <w:rPr>
          <w:sz w:val="24"/>
          <w:szCs w:val="24"/>
        </w:rPr>
        <w:t>CESTAR IVECO DAILY 35 C 12D</w:t>
      </w:r>
      <w:r w:rsidR="006D3ADA" w:rsidRPr="0040486D">
        <w:rPr>
          <w:sz w:val="24"/>
          <w:szCs w:val="24"/>
        </w:rPr>
        <w:tab/>
        <w:t>, REG. OZNAKA ZG 7698-AU, broj šasije</w:t>
      </w:r>
      <w:r w:rsidR="00C509E7" w:rsidRPr="0040486D">
        <w:rPr>
          <w:sz w:val="24"/>
          <w:szCs w:val="24"/>
        </w:rPr>
        <w:t xml:space="preserve"> </w:t>
      </w:r>
      <w:r w:rsidR="006D3ADA" w:rsidRPr="0040486D">
        <w:rPr>
          <w:sz w:val="24"/>
          <w:szCs w:val="24"/>
        </w:rPr>
        <w:t>ZCFC3582005478059</w:t>
      </w:r>
    </w:p>
    <w:p w:rsidRDefault="00317BCE" w:rsidP="0040486D" w:rsidR="00317BCE" w:rsidRPr="0040486D">
      <w:pPr>
        <w:jc w:val="both"/>
        <w:rPr>
          <w:sz w:val="24"/>
          <w:szCs w:val="24"/>
        </w:rPr>
      </w:pPr>
      <w:r w:rsidRPr="0040486D">
        <w:rPr>
          <w:sz w:val="24"/>
          <w:szCs w:val="24"/>
        </w:rPr>
        <w:t xml:space="preserve">- </w:t>
      </w:r>
      <w:r w:rsidR="00C509E7" w:rsidRPr="0040486D">
        <w:rPr>
          <w:sz w:val="24"/>
          <w:szCs w:val="24"/>
        </w:rPr>
        <w:t xml:space="preserve">vozilo teretno </w:t>
      </w:r>
      <w:r w:rsidR="006D3ADA" w:rsidRPr="0040486D">
        <w:rPr>
          <w:sz w:val="24"/>
          <w:szCs w:val="24"/>
        </w:rPr>
        <w:t>FURGON IVECO DAILY 35 S 13V, REG. OZNAKA ZG 5921-BO, broj šasije ZCFC3590005513578</w:t>
      </w:r>
    </w:p>
    <w:p w:rsidRDefault="00317BCE" w:rsidP="0040486D" w:rsidR="006D3ADA" w:rsidRPr="0040486D">
      <w:pPr>
        <w:jc w:val="both"/>
        <w:rPr>
          <w:sz w:val="24"/>
          <w:szCs w:val="24"/>
        </w:rPr>
      </w:pPr>
      <w:r w:rsidRPr="0040486D">
        <w:rPr>
          <w:sz w:val="24"/>
          <w:szCs w:val="24"/>
        </w:rPr>
        <w:t xml:space="preserve">- </w:t>
      </w:r>
      <w:r w:rsidR="00C509E7" w:rsidRPr="0040486D">
        <w:rPr>
          <w:sz w:val="24"/>
          <w:szCs w:val="24"/>
        </w:rPr>
        <w:t xml:space="preserve">vozilo teretno </w:t>
      </w:r>
      <w:r w:rsidR="006D3ADA" w:rsidRPr="0040486D">
        <w:rPr>
          <w:sz w:val="24"/>
          <w:szCs w:val="24"/>
        </w:rPr>
        <w:t>CESTAR IVECO DAILY 35 C 13D, REG. OZNAKA ZG 5922-BO, broj šasije ZCFC3591005537881</w:t>
      </w:r>
    </w:p>
    <w:p w:rsidRDefault="00C509E7" w:rsidP="0040486D" w:rsidR="006D3ADA" w:rsidRPr="0040486D">
      <w:pPr>
        <w:jc w:val="both"/>
        <w:rPr>
          <w:sz w:val="24"/>
          <w:szCs w:val="24"/>
        </w:rPr>
      </w:pPr>
      <w:r w:rsidRPr="0040486D">
        <w:rPr>
          <w:sz w:val="24"/>
          <w:szCs w:val="24"/>
        </w:rPr>
        <w:lastRenderedPageBreak/>
        <w:t xml:space="preserve">- vozilo teretno </w:t>
      </w:r>
      <w:r w:rsidR="006D3ADA" w:rsidRPr="0040486D">
        <w:rPr>
          <w:sz w:val="24"/>
          <w:szCs w:val="24"/>
        </w:rPr>
        <w:t>CESTAR IVECO DAILY 35 C 13D, REG.. OZNAKA ZG 5923-BO, broj šasije ZCFC3591005607104</w:t>
      </w:r>
    </w:p>
    <w:p w:rsidRDefault="00C509E7" w:rsidP="0040486D" w:rsidR="006D3ADA" w:rsidRPr="0040486D">
      <w:pPr>
        <w:jc w:val="both"/>
        <w:rPr>
          <w:sz w:val="24"/>
          <w:szCs w:val="24"/>
        </w:rPr>
      </w:pPr>
      <w:r w:rsidRPr="0040486D">
        <w:rPr>
          <w:sz w:val="24"/>
          <w:szCs w:val="24"/>
        </w:rPr>
        <w:t xml:space="preserve">- vozilo teretno </w:t>
      </w:r>
      <w:r w:rsidR="006D3ADA" w:rsidRPr="0040486D">
        <w:rPr>
          <w:sz w:val="24"/>
          <w:szCs w:val="24"/>
        </w:rPr>
        <w:t>CESTAR IVECO DAILY 35 C 13D, REG. OZNAKA ZG 3549-DI, broj šasije ZCFC35A8005631351</w:t>
      </w:r>
    </w:p>
    <w:p w:rsidRDefault="00C509E7" w:rsidP="0040486D" w:rsidR="006D3ADA" w:rsidRPr="0040486D">
      <w:pPr>
        <w:jc w:val="both"/>
        <w:rPr>
          <w:sz w:val="24"/>
          <w:szCs w:val="24"/>
        </w:rPr>
      </w:pPr>
      <w:r w:rsidRPr="0040486D">
        <w:rPr>
          <w:sz w:val="24"/>
          <w:szCs w:val="24"/>
        </w:rPr>
        <w:t xml:space="preserve">- vozilo teretno </w:t>
      </w:r>
      <w:r w:rsidR="006D3ADA" w:rsidRPr="0040486D">
        <w:rPr>
          <w:sz w:val="24"/>
          <w:szCs w:val="24"/>
        </w:rPr>
        <w:t>CESTAR IVECO DAILY 35 C 13D, REG. OZNAKA ZG 9047-FC, broj šasije ZCFC35A8005640697</w:t>
      </w:r>
    </w:p>
    <w:p w:rsidRDefault="00C509E7" w:rsidP="0040486D" w:rsidR="0007186B" w:rsidRPr="0040486D">
      <w:pPr>
        <w:jc w:val="both"/>
        <w:rPr>
          <w:sz w:val="24"/>
          <w:szCs w:val="24"/>
        </w:rPr>
      </w:pPr>
      <w:r w:rsidRPr="0040486D">
        <w:rPr>
          <w:sz w:val="24"/>
          <w:szCs w:val="24"/>
        </w:rPr>
        <w:t xml:space="preserve">- vozilo teretno </w:t>
      </w:r>
      <w:r w:rsidR="006D3ADA" w:rsidRPr="0040486D">
        <w:rPr>
          <w:sz w:val="24"/>
          <w:szCs w:val="24"/>
        </w:rPr>
        <w:t>CESTAR IVECO DAILY 35 C 13D E5, REG. OZNAKA ZG 5211-FG, broj šasije</w:t>
      </w:r>
      <w:r w:rsidR="006D3ADA" w:rsidRPr="0040486D">
        <w:rPr>
          <w:sz w:val="24"/>
          <w:szCs w:val="24"/>
        </w:rPr>
        <w:tab/>
        <w:t>ZCFC3593005987885</w:t>
      </w:r>
      <w:r w:rsidR="0007186B" w:rsidRPr="0040486D">
        <w:rPr>
          <w:sz w:val="24"/>
          <w:szCs w:val="24"/>
        </w:rPr>
        <w:t xml:space="preserve"> (leasing – Erste &amp; Steiermärkische S-Leasing d.o.o.)</w:t>
      </w:r>
    </w:p>
    <w:p w:rsidRDefault="00C509E7" w:rsidP="0040486D" w:rsidR="0007186B" w:rsidRPr="0040486D">
      <w:pPr>
        <w:jc w:val="both"/>
        <w:rPr>
          <w:sz w:val="24"/>
          <w:szCs w:val="24"/>
        </w:rPr>
      </w:pPr>
      <w:r w:rsidRPr="0040486D">
        <w:rPr>
          <w:sz w:val="24"/>
          <w:szCs w:val="24"/>
        </w:rPr>
        <w:t xml:space="preserve">- vozilo teretno </w:t>
      </w:r>
      <w:r w:rsidR="006D3ADA" w:rsidRPr="0040486D">
        <w:rPr>
          <w:sz w:val="24"/>
          <w:szCs w:val="24"/>
        </w:rPr>
        <w:t>CESTAR IVECO DAILY 35 C 13D E5, REG. OZNAKA ZG 5212-FG, broj šasije</w:t>
      </w:r>
      <w:r w:rsidR="006D3ADA" w:rsidRPr="0040486D">
        <w:rPr>
          <w:sz w:val="24"/>
          <w:szCs w:val="24"/>
        </w:rPr>
        <w:tab/>
        <w:t>ZCFC3593005988035</w:t>
      </w:r>
      <w:r w:rsidR="0007186B" w:rsidRPr="0040486D">
        <w:rPr>
          <w:sz w:val="24"/>
          <w:szCs w:val="24"/>
        </w:rPr>
        <w:t xml:space="preserve"> (leasing – Erste &amp; Steiermärkische S-Leasing d.o.o.)</w:t>
      </w:r>
    </w:p>
    <w:p w:rsidRDefault="00C509E7" w:rsidP="0040486D" w:rsidR="0007186B" w:rsidRPr="0040486D">
      <w:pPr>
        <w:jc w:val="both"/>
        <w:rPr>
          <w:sz w:val="24"/>
          <w:szCs w:val="24"/>
        </w:rPr>
      </w:pPr>
      <w:r w:rsidRPr="0040486D">
        <w:rPr>
          <w:sz w:val="24"/>
          <w:szCs w:val="24"/>
        </w:rPr>
        <w:t xml:space="preserve">- vozilo teretno </w:t>
      </w:r>
      <w:r w:rsidR="006D3ADA" w:rsidRPr="0040486D">
        <w:rPr>
          <w:sz w:val="24"/>
          <w:szCs w:val="24"/>
        </w:rPr>
        <w:t>CESTAR IVECO DAILY 35 C 13D E5, REG. OZNAKA ZG 5213-FG, broj šasije</w:t>
      </w:r>
      <w:r w:rsidR="006D3ADA" w:rsidRPr="0040486D">
        <w:rPr>
          <w:sz w:val="24"/>
          <w:szCs w:val="24"/>
        </w:rPr>
        <w:tab/>
        <w:t>ZCFC3593005988036</w:t>
      </w:r>
      <w:r w:rsidR="0007186B" w:rsidRPr="0040486D">
        <w:rPr>
          <w:sz w:val="24"/>
          <w:szCs w:val="24"/>
        </w:rPr>
        <w:t xml:space="preserve"> (leasing – Erste &amp; Steiermärkische S-Leasing d.o.o.)</w:t>
      </w:r>
    </w:p>
    <w:p w:rsidRDefault="00C509E7" w:rsidP="0040486D" w:rsidR="0007186B" w:rsidRPr="0040486D">
      <w:pPr>
        <w:jc w:val="both"/>
        <w:rPr>
          <w:sz w:val="24"/>
          <w:szCs w:val="24"/>
        </w:rPr>
      </w:pPr>
      <w:r w:rsidRPr="0040486D">
        <w:rPr>
          <w:sz w:val="24"/>
          <w:szCs w:val="24"/>
        </w:rPr>
        <w:t xml:space="preserve">- vozilo teretno </w:t>
      </w:r>
      <w:r w:rsidR="006D3ADA" w:rsidRPr="0040486D">
        <w:rPr>
          <w:sz w:val="24"/>
          <w:szCs w:val="24"/>
        </w:rPr>
        <w:t>CESTAR IVECO DAILY 35 C 13D E5, REG. OZNAKA ZG 5214-FG, broj šasije</w:t>
      </w:r>
      <w:r w:rsidR="006D3ADA" w:rsidRPr="0040486D">
        <w:rPr>
          <w:sz w:val="24"/>
          <w:szCs w:val="24"/>
        </w:rPr>
        <w:tab/>
        <w:t>ZCFC3593005988191</w:t>
      </w:r>
      <w:r w:rsidR="0007186B" w:rsidRPr="0040486D">
        <w:rPr>
          <w:sz w:val="24"/>
          <w:szCs w:val="24"/>
        </w:rPr>
        <w:t xml:space="preserve"> (leasing – Erste &amp; Steiermärkische S-Leasing d.o.o.)</w:t>
      </w:r>
    </w:p>
    <w:p w:rsidRDefault="00C509E7" w:rsidP="0040486D" w:rsidR="006D3ADA" w:rsidRPr="0040486D">
      <w:pPr>
        <w:jc w:val="both"/>
        <w:rPr>
          <w:sz w:val="24"/>
          <w:szCs w:val="24"/>
        </w:rPr>
      </w:pPr>
      <w:r w:rsidRPr="0040486D">
        <w:rPr>
          <w:sz w:val="24"/>
          <w:szCs w:val="24"/>
        </w:rPr>
        <w:t xml:space="preserve">- vozilo teretno </w:t>
      </w:r>
      <w:r w:rsidR="006D3ADA" w:rsidRPr="0040486D">
        <w:rPr>
          <w:sz w:val="24"/>
          <w:szCs w:val="24"/>
        </w:rPr>
        <w:t>SANDUČAR</w:t>
      </w:r>
      <w:r w:rsidR="006D3ADA" w:rsidRPr="0040486D">
        <w:rPr>
          <w:sz w:val="24"/>
          <w:szCs w:val="24"/>
        </w:rPr>
        <w:tab/>
        <w:t>IVECO EUROCARGO 150 E 18, REG. OZNAKA ZG 5258-G, broj šasije ZCFA1LD0002265311</w:t>
      </w:r>
    </w:p>
    <w:p w:rsidRDefault="00C509E7" w:rsidP="0040486D" w:rsidR="006D3ADA" w:rsidRPr="0040486D">
      <w:pPr>
        <w:jc w:val="both"/>
        <w:rPr>
          <w:sz w:val="24"/>
          <w:szCs w:val="24"/>
        </w:rPr>
      </w:pPr>
      <w:r w:rsidRPr="0040486D">
        <w:rPr>
          <w:sz w:val="24"/>
          <w:szCs w:val="24"/>
        </w:rPr>
        <w:t xml:space="preserve">- vozilo teretno </w:t>
      </w:r>
      <w:r w:rsidR="006D3ADA" w:rsidRPr="0040486D">
        <w:rPr>
          <w:sz w:val="24"/>
          <w:szCs w:val="24"/>
        </w:rPr>
        <w:t>SANDUČAR</w:t>
      </w:r>
      <w:r w:rsidR="006D3ADA" w:rsidRPr="0040486D">
        <w:rPr>
          <w:sz w:val="24"/>
          <w:szCs w:val="24"/>
        </w:rPr>
        <w:tab/>
        <w:t>IVECO EUROCARGO 150 E 18, REG. OZNAKA ZG 2591-FH, broj šasije  ZCFA1LD0002265597</w:t>
      </w:r>
    </w:p>
    <w:p w:rsidRDefault="00C509E7" w:rsidP="0040486D" w:rsidR="006D3ADA" w:rsidRPr="0040486D">
      <w:pPr>
        <w:jc w:val="both"/>
        <w:rPr>
          <w:sz w:val="24"/>
          <w:szCs w:val="24"/>
        </w:rPr>
      </w:pPr>
      <w:r w:rsidRPr="0040486D">
        <w:rPr>
          <w:sz w:val="24"/>
          <w:szCs w:val="24"/>
        </w:rPr>
        <w:t xml:space="preserve">- vozilo teretno </w:t>
      </w:r>
      <w:r w:rsidR="006D3ADA" w:rsidRPr="0040486D">
        <w:rPr>
          <w:sz w:val="24"/>
          <w:szCs w:val="24"/>
        </w:rPr>
        <w:t>SANDUČAR</w:t>
      </w:r>
      <w:r w:rsidR="006D3ADA" w:rsidRPr="0040486D">
        <w:rPr>
          <w:sz w:val="24"/>
          <w:szCs w:val="24"/>
        </w:rPr>
        <w:tab/>
        <w:t>IVECO EUROCARGO 150 E 18, REG. OZNAKA ZG 5264-EZ, broj šasije  ZCFA1LD0002266217</w:t>
      </w:r>
    </w:p>
    <w:p w:rsidRDefault="00985446" w:rsidP="0040486D" w:rsidR="006D3ADA" w:rsidRPr="0040486D">
      <w:pPr>
        <w:jc w:val="both"/>
        <w:rPr>
          <w:sz w:val="24"/>
          <w:szCs w:val="24"/>
        </w:rPr>
      </w:pPr>
      <w:r w:rsidRPr="0040486D">
        <w:rPr>
          <w:sz w:val="24"/>
          <w:szCs w:val="24"/>
        </w:rPr>
        <w:t>- vozilo sandučar</w:t>
      </w:r>
      <w:r w:rsidR="006D3ADA" w:rsidRPr="0040486D">
        <w:rPr>
          <w:sz w:val="24"/>
          <w:szCs w:val="24"/>
        </w:rPr>
        <w:t xml:space="preserve"> ZATVORENI MAN LE 10.220 4X4BB, REG. OZNAKA ZG 3997-BH, broj šasije WMAL27ZZ85Y154260</w:t>
      </w:r>
    </w:p>
    <w:p w:rsidRDefault="00985446" w:rsidP="0040486D" w:rsidR="006D3ADA" w:rsidRPr="0040486D">
      <w:pPr>
        <w:jc w:val="both"/>
        <w:rPr>
          <w:sz w:val="24"/>
          <w:szCs w:val="24"/>
        </w:rPr>
      </w:pPr>
      <w:r w:rsidRPr="0040486D">
        <w:rPr>
          <w:sz w:val="24"/>
          <w:szCs w:val="24"/>
        </w:rPr>
        <w:t xml:space="preserve">- vozilo teretno </w:t>
      </w:r>
      <w:r w:rsidR="006D3ADA" w:rsidRPr="0040486D">
        <w:rPr>
          <w:sz w:val="24"/>
          <w:szCs w:val="24"/>
        </w:rPr>
        <w:t>SANDUČAR</w:t>
      </w:r>
      <w:r w:rsidR="006D3ADA" w:rsidRPr="0040486D">
        <w:rPr>
          <w:sz w:val="24"/>
          <w:szCs w:val="24"/>
        </w:rPr>
        <w:tab/>
        <w:t>MAN</w:t>
      </w:r>
      <w:r w:rsidRPr="0040486D">
        <w:rPr>
          <w:sz w:val="24"/>
          <w:szCs w:val="24"/>
        </w:rPr>
        <w:t xml:space="preserve"> </w:t>
      </w:r>
      <w:r w:rsidR="006D3ADA" w:rsidRPr="0040486D">
        <w:rPr>
          <w:sz w:val="24"/>
          <w:szCs w:val="24"/>
        </w:rPr>
        <w:t>19.373 FC, REG. OZNAKA ZG 762-UV, broj šasije</w:t>
      </w:r>
      <w:r w:rsidR="006D3ADA" w:rsidRPr="0040486D">
        <w:rPr>
          <w:sz w:val="24"/>
          <w:szCs w:val="24"/>
        </w:rPr>
        <w:tab/>
        <w:t>WMAT310280M216830</w:t>
      </w:r>
    </w:p>
    <w:p w:rsidRDefault="00985446" w:rsidP="0040486D" w:rsidR="006D3ADA" w:rsidRPr="0040486D">
      <w:pPr>
        <w:jc w:val="both"/>
        <w:rPr>
          <w:sz w:val="24"/>
          <w:szCs w:val="24"/>
        </w:rPr>
      </w:pPr>
      <w:r w:rsidRPr="0040486D">
        <w:rPr>
          <w:sz w:val="24"/>
          <w:szCs w:val="24"/>
        </w:rPr>
        <w:t>- vozilo teretno SANDUČAR</w:t>
      </w:r>
      <w:r w:rsidRPr="0040486D">
        <w:rPr>
          <w:sz w:val="24"/>
          <w:szCs w:val="24"/>
        </w:rPr>
        <w:tab/>
        <w:t xml:space="preserve">MAN </w:t>
      </w:r>
      <w:r w:rsidR="006D3ADA" w:rsidRPr="0040486D">
        <w:rPr>
          <w:sz w:val="24"/>
          <w:szCs w:val="24"/>
        </w:rPr>
        <w:t>26.414 FNLLW, REG. OZNAKA ZG 7699-AU, broj šasije</w:t>
      </w:r>
      <w:r w:rsidRPr="0040486D">
        <w:rPr>
          <w:sz w:val="24"/>
          <w:szCs w:val="24"/>
        </w:rPr>
        <w:t xml:space="preserve"> </w:t>
      </w:r>
      <w:r w:rsidR="006D3ADA" w:rsidRPr="0040486D">
        <w:rPr>
          <w:sz w:val="24"/>
          <w:szCs w:val="24"/>
        </w:rPr>
        <w:t>WMAT37ZZZ1M314033</w:t>
      </w:r>
    </w:p>
    <w:p w:rsidRDefault="00985446" w:rsidP="0040486D" w:rsidR="006D3ADA" w:rsidRPr="0040486D">
      <w:pPr>
        <w:jc w:val="both"/>
        <w:rPr>
          <w:sz w:val="24"/>
          <w:szCs w:val="24"/>
        </w:rPr>
      </w:pPr>
      <w:r w:rsidRPr="0040486D">
        <w:rPr>
          <w:sz w:val="24"/>
          <w:szCs w:val="24"/>
        </w:rPr>
        <w:t xml:space="preserve">- vozilo sandučar s kranom </w:t>
      </w:r>
      <w:r w:rsidR="006D3ADA" w:rsidRPr="0040486D">
        <w:rPr>
          <w:sz w:val="24"/>
          <w:szCs w:val="24"/>
        </w:rPr>
        <w:t>MAN</w:t>
      </w:r>
      <w:r w:rsidRPr="0040486D">
        <w:rPr>
          <w:sz w:val="24"/>
          <w:szCs w:val="24"/>
        </w:rPr>
        <w:t xml:space="preserve"> </w:t>
      </w:r>
      <w:r w:rsidR="006D3ADA" w:rsidRPr="0040486D">
        <w:rPr>
          <w:sz w:val="24"/>
          <w:szCs w:val="24"/>
        </w:rPr>
        <w:t>TGA 26.430 6X4 BL, REG. OZNAKA ZG 5240-BK, broj šasije WMAH30ZZ56M441591</w:t>
      </w:r>
    </w:p>
    <w:p w:rsidRDefault="00BF5E05" w:rsidP="0040486D" w:rsidR="006D3ADA" w:rsidRPr="0040486D">
      <w:pPr>
        <w:jc w:val="both"/>
        <w:rPr>
          <w:sz w:val="24"/>
          <w:szCs w:val="24"/>
        </w:rPr>
      </w:pPr>
      <w:r w:rsidRPr="0040486D">
        <w:rPr>
          <w:sz w:val="24"/>
          <w:szCs w:val="24"/>
        </w:rPr>
        <w:t xml:space="preserve">- vozilo sandučar s kranom </w:t>
      </w:r>
      <w:r w:rsidR="006D3ADA" w:rsidRPr="0040486D">
        <w:rPr>
          <w:sz w:val="24"/>
          <w:szCs w:val="24"/>
        </w:rPr>
        <w:t>MAN</w:t>
      </w:r>
      <w:r w:rsidRPr="0040486D">
        <w:rPr>
          <w:sz w:val="24"/>
          <w:szCs w:val="24"/>
        </w:rPr>
        <w:t xml:space="preserve"> </w:t>
      </w:r>
      <w:r w:rsidR="006D3ADA" w:rsidRPr="0040486D">
        <w:rPr>
          <w:sz w:val="24"/>
          <w:szCs w:val="24"/>
        </w:rPr>
        <w:t>26.393 FNLLW 6X2-2, REG. OZNAKA ZG 2870-DZ, broj šasije WMAH21ZZ95M412103</w:t>
      </w:r>
    </w:p>
    <w:p w:rsidRDefault="00BF5E05" w:rsidP="0040486D" w:rsidR="0007186B" w:rsidRPr="0040486D">
      <w:pPr>
        <w:jc w:val="both"/>
        <w:rPr>
          <w:sz w:val="24"/>
          <w:szCs w:val="24"/>
        </w:rPr>
      </w:pPr>
      <w:r w:rsidRPr="0040486D">
        <w:rPr>
          <w:sz w:val="24"/>
          <w:szCs w:val="24"/>
        </w:rPr>
        <w:t xml:space="preserve">- vozilo sandučar s kranom </w:t>
      </w:r>
      <w:r w:rsidR="006D3ADA" w:rsidRPr="0040486D">
        <w:rPr>
          <w:sz w:val="24"/>
          <w:szCs w:val="24"/>
        </w:rPr>
        <w:t>MAN</w:t>
      </w:r>
      <w:r w:rsidRPr="0040486D">
        <w:rPr>
          <w:sz w:val="24"/>
          <w:szCs w:val="24"/>
        </w:rPr>
        <w:t xml:space="preserve"> </w:t>
      </w:r>
      <w:r w:rsidR="006D3ADA" w:rsidRPr="0040486D">
        <w:rPr>
          <w:sz w:val="24"/>
          <w:szCs w:val="24"/>
        </w:rPr>
        <w:t>TGS 26.440 6X4 BL, REG. OZNAKA ZG 8161-FI, broj šasije WMA30SZZ0FM658433</w:t>
      </w:r>
      <w:r w:rsidR="0007186B" w:rsidRPr="0040486D">
        <w:rPr>
          <w:sz w:val="24"/>
          <w:szCs w:val="24"/>
        </w:rPr>
        <w:t xml:space="preserve"> (leasing – Erste &amp; Steiermärkische S-Leasing d.o.o.)</w:t>
      </w:r>
    </w:p>
    <w:p w:rsidRDefault="00BF5E05" w:rsidP="0040486D" w:rsidR="0007186B" w:rsidRPr="0040486D">
      <w:pPr>
        <w:jc w:val="both"/>
        <w:rPr>
          <w:sz w:val="24"/>
          <w:szCs w:val="24"/>
        </w:rPr>
      </w:pPr>
      <w:r w:rsidRPr="0040486D">
        <w:rPr>
          <w:sz w:val="24"/>
          <w:szCs w:val="24"/>
        </w:rPr>
        <w:t xml:space="preserve">- vozilo sandučar s kranom </w:t>
      </w:r>
      <w:r w:rsidR="006D3ADA" w:rsidRPr="0040486D">
        <w:rPr>
          <w:sz w:val="24"/>
          <w:szCs w:val="24"/>
        </w:rPr>
        <w:t>MAN</w:t>
      </w:r>
      <w:r w:rsidRPr="0040486D">
        <w:rPr>
          <w:sz w:val="24"/>
          <w:szCs w:val="24"/>
        </w:rPr>
        <w:t xml:space="preserve"> </w:t>
      </w:r>
      <w:r w:rsidR="006D3ADA" w:rsidRPr="0040486D">
        <w:rPr>
          <w:sz w:val="24"/>
          <w:szCs w:val="24"/>
        </w:rPr>
        <w:t>TGS 26.440 6X4 BL, REG. OZNAKA ZG 4857-FI, broj šasije WMA30SZZXFM658388</w:t>
      </w:r>
      <w:r w:rsidR="0007186B" w:rsidRPr="0040486D">
        <w:rPr>
          <w:sz w:val="24"/>
          <w:szCs w:val="24"/>
        </w:rPr>
        <w:t xml:space="preserve"> (leasing – Erste &amp; Steiermärkische S-Leasing d.o.o.)</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10.163 LAK, REG. OZNAKA ZG 8756-FD, broj šasije</w:t>
      </w:r>
      <w:r w:rsidR="00C93580" w:rsidRPr="0040486D">
        <w:rPr>
          <w:sz w:val="24"/>
          <w:szCs w:val="24"/>
        </w:rPr>
        <w:t xml:space="preserve"> </w:t>
      </w:r>
      <w:r w:rsidR="006D3ADA" w:rsidRPr="0040486D">
        <w:rPr>
          <w:sz w:val="24"/>
          <w:szCs w:val="24"/>
        </w:rPr>
        <w:tab/>
        <w:t>WMAL260096G118010</w:t>
      </w:r>
    </w:p>
    <w:p w:rsidRDefault="00BF5E05" w:rsidP="0040486D" w:rsidR="006D3ADA" w:rsidRPr="0040486D">
      <w:pPr>
        <w:jc w:val="both"/>
        <w:rPr>
          <w:sz w:val="24"/>
          <w:szCs w:val="24"/>
        </w:rPr>
      </w:pPr>
      <w:r w:rsidRPr="0040486D">
        <w:rPr>
          <w:sz w:val="24"/>
          <w:szCs w:val="24"/>
        </w:rPr>
        <w:t>- vozilo kiper</w:t>
      </w:r>
      <w:r w:rsidR="006D3ADA" w:rsidRPr="0040486D">
        <w:rPr>
          <w:sz w:val="24"/>
          <w:szCs w:val="24"/>
        </w:rPr>
        <w:t xml:space="preserve"> MAN 33.372 F09, REG. OZNAKA ZG 1514-EL, broj šasije</w:t>
      </w:r>
      <w:r w:rsidRPr="0040486D">
        <w:rPr>
          <w:sz w:val="24"/>
          <w:szCs w:val="24"/>
        </w:rPr>
        <w:t xml:space="preserve"> </w:t>
      </w:r>
      <w:r w:rsidR="006D3ADA" w:rsidRPr="0040486D">
        <w:rPr>
          <w:sz w:val="24"/>
          <w:szCs w:val="24"/>
        </w:rPr>
        <w:t>WMAF096105M137217</w:t>
      </w:r>
    </w:p>
    <w:p w:rsidRDefault="00BF5E05" w:rsidP="0040486D" w:rsidR="006D3ADA" w:rsidRPr="0040486D">
      <w:pPr>
        <w:jc w:val="both"/>
        <w:rPr>
          <w:sz w:val="24"/>
          <w:szCs w:val="24"/>
        </w:rPr>
      </w:pPr>
      <w:r w:rsidRPr="0040486D">
        <w:rPr>
          <w:sz w:val="24"/>
          <w:szCs w:val="24"/>
        </w:rPr>
        <w:t>- vozilo kiper</w:t>
      </w:r>
      <w:r w:rsidR="006D3ADA" w:rsidRPr="0040486D">
        <w:rPr>
          <w:sz w:val="24"/>
          <w:szCs w:val="24"/>
        </w:rPr>
        <w:t xml:space="preserve"> MAN 33.372 F09, REG. OZNAKA ZG 6935-GA, broj šasije</w:t>
      </w:r>
      <w:r w:rsidRPr="0040486D">
        <w:rPr>
          <w:sz w:val="24"/>
          <w:szCs w:val="24"/>
        </w:rPr>
        <w:t xml:space="preserve">  </w:t>
      </w:r>
      <w:r w:rsidR="006D3ADA" w:rsidRPr="0040486D">
        <w:rPr>
          <w:sz w:val="24"/>
          <w:szCs w:val="24"/>
        </w:rPr>
        <w:t>WMAF095041M128208</w:t>
      </w:r>
    </w:p>
    <w:p w:rsidRDefault="00BF5E05" w:rsidP="0040486D" w:rsidR="006D3ADA" w:rsidRPr="0040486D">
      <w:pPr>
        <w:jc w:val="both"/>
        <w:rPr>
          <w:sz w:val="24"/>
          <w:szCs w:val="24"/>
        </w:rPr>
      </w:pPr>
      <w:r w:rsidRPr="0040486D">
        <w:rPr>
          <w:sz w:val="24"/>
          <w:szCs w:val="24"/>
        </w:rPr>
        <w:t>- vozilo kiper</w:t>
      </w:r>
      <w:r w:rsidR="006D3ADA" w:rsidRPr="0040486D">
        <w:rPr>
          <w:sz w:val="24"/>
          <w:szCs w:val="24"/>
        </w:rPr>
        <w:t xml:space="preserve"> MAN 33.372 F09, REG.</w:t>
      </w:r>
      <w:r w:rsidR="00C93580" w:rsidRPr="0040486D">
        <w:rPr>
          <w:sz w:val="24"/>
          <w:szCs w:val="24"/>
        </w:rPr>
        <w:t xml:space="preserve"> OZNAKA ZG 1542-EL, broj šasije </w:t>
      </w:r>
      <w:r w:rsidR="006D3ADA" w:rsidRPr="0040486D">
        <w:rPr>
          <w:sz w:val="24"/>
          <w:szCs w:val="24"/>
        </w:rPr>
        <w:t>WMAF095042M128204</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33.372 F09, REG. OZNAKA ZG 2360-DV, broj šasije</w:t>
      </w:r>
      <w:r w:rsidR="00C93580" w:rsidRPr="0040486D">
        <w:rPr>
          <w:sz w:val="24"/>
          <w:szCs w:val="24"/>
        </w:rPr>
        <w:t xml:space="preserve"> </w:t>
      </w:r>
      <w:r w:rsidR="006D3ADA" w:rsidRPr="0040486D">
        <w:rPr>
          <w:sz w:val="24"/>
          <w:szCs w:val="24"/>
        </w:rPr>
        <w:tab/>
        <w:t>WMAF094984M128021</w:t>
      </w:r>
    </w:p>
    <w:p w:rsidRDefault="00BF5E05" w:rsidP="0040486D" w:rsidR="006D3ADA" w:rsidRPr="0040486D">
      <w:pPr>
        <w:ind w:firstLine="567" w:left="-567"/>
        <w:jc w:val="both"/>
        <w:rPr>
          <w:sz w:val="24"/>
          <w:szCs w:val="24"/>
        </w:rPr>
      </w:pPr>
      <w:r w:rsidRPr="0040486D">
        <w:rPr>
          <w:sz w:val="24"/>
          <w:szCs w:val="24"/>
        </w:rPr>
        <w:lastRenderedPageBreak/>
        <w:t>- vozilo kiper</w:t>
      </w:r>
      <w:r w:rsidR="006D3ADA" w:rsidRPr="0040486D">
        <w:rPr>
          <w:sz w:val="24"/>
          <w:szCs w:val="24"/>
        </w:rPr>
        <w:t xml:space="preserve"> MAN 33.373 DFK, REG.OZNAKA ZG 1541-EL, broj šasije</w:t>
      </w:r>
      <w:r w:rsidR="006D3ADA" w:rsidRPr="0040486D">
        <w:rPr>
          <w:sz w:val="24"/>
          <w:szCs w:val="24"/>
        </w:rPr>
        <w:tab/>
        <w:t>WMAT480873M217645</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3667-EJ, broj šasije</w:t>
      </w:r>
      <w:r w:rsidR="00C93580" w:rsidRPr="0040486D">
        <w:rPr>
          <w:sz w:val="24"/>
          <w:szCs w:val="24"/>
        </w:rPr>
        <w:t xml:space="preserve"> </w:t>
      </w:r>
      <w:r w:rsidR="006D3ADA" w:rsidRPr="0040486D">
        <w:rPr>
          <w:sz w:val="24"/>
          <w:szCs w:val="24"/>
        </w:rPr>
        <w:tab/>
        <w:t>WMAT480885M217743</w:t>
      </w:r>
    </w:p>
    <w:p w:rsidRDefault="00BF5E05" w:rsidP="0040486D" w:rsidR="006D3ADA" w:rsidRPr="0040486D">
      <w:pPr>
        <w:jc w:val="both"/>
        <w:rPr>
          <w:sz w:val="24"/>
          <w:szCs w:val="24"/>
        </w:rPr>
      </w:pPr>
      <w:r w:rsidRPr="0040486D">
        <w:rPr>
          <w:sz w:val="24"/>
          <w:szCs w:val="24"/>
        </w:rPr>
        <w:t>- vozilo kiper</w:t>
      </w:r>
      <w:r w:rsidR="006D3ADA" w:rsidRPr="0040486D">
        <w:rPr>
          <w:sz w:val="24"/>
          <w:szCs w:val="24"/>
        </w:rPr>
        <w:t xml:space="preserve"> MAN 33.373 DFK , REG</w:t>
      </w:r>
      <w:r w:rsidR="00C93580" w:rsidRPr="0040486D">
        <w:rPr>
          <w:sz w:val="24"/>
          <w:szCs w:val="24"/>
        </w:rPr>
        <w:t xml:space="preserve">. OZNAKA ZG 2085-I, broj šasije </w:t>
      </w:r>
      <w:r w:rsidR="006D3ADA" w:rsidRPr="0040486D">
        <w:rPr>
          <w:sz w:val="24"/>
          <w:szCs w:val="24"/>
        </w:rPr>
        <w:t>WMAT480874M217648</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w:t>
      </w:r>
      <w:r w:rsidRPr="0040486D">
        <w:rPr>
          <w:sz w:val="24"/>
          <w:szCs w:val="24"/>
        </w:rPr>
        <w:t>373 DFK, REG. OZNAKA ZG 5336-EE</w:t>
      </w:r>
      <w:r w:rsidR="006D3ADA" w:rsidRPr="0040486D">
        <w:rPr>
          <w:sz w:val="24"/>
          <w:szCs w:val="24"/>
        </w:rPr>
        <w:t>, broj šasije</w:t>
      </w:r>
      <w:r w:rsidR="006D3ADA" w:rsidRPr="0040486D">
        <w:rPr>
          <w:sz w:val="24"/>
          <w:szCs w:val="24"/>
        </w:rPr>
        <w:tab/>
        <w:t>WMAT480887M217750</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9900-DJ, broj šasije</w:t>
      </w:r>
      <w:r w:rsidR="00C93580" w:rsidRPr="0040486D">
        <w:rPr>
          <w:sz w:val="24"/>
          <w:szCs w:val="24"/>
        </w:rPr>
        <w:t xml:space="preserve"> </w:t>
      </w:r>
      <w:r w:rsidR="006D3ADA" w:rsidRPr="0040486D">
        <w:rPr>
          <w:sz w:val="24"/>
          <w:szCs w:val="24"/>
        </w:rPr>
        <w:tab/>
        <w:t>WMAT480881M217726</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w:t>
      </w:r>
      <w:r w:rsidRPr="0040486D">
        <w:rPr>
          <w:sz w:val="24"/>
          <w:szCs w:val="24"/>
        </w:rPr>
        <w:t>373 DFK, REG. OZNAKA ZG 6809-AP</w:t>
      </w:r>
      <w:r w:rsidR="006D3ADA" w:rsidRPr="0040486D">
        <w:rPr>
          <w:sz w:val="24"/>
          <w:szCs w:val="24"/>
        </w:rPr>
        <w:t>, broj šasije</w:t>
      </w:r>
      <w:r w:rsidR="006D3ADA" w:rsidRPr="0040486D">
        <w:rPr>
          <w:sz w:val="24"/>
          <w:szCs w:val="24"/>
        </w:rPr>
        <w:tab/>
        <w:t>WMAT480889M217758</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w:t>
      </w:r>
      <w:r w:rsidRPr="0040486D">
        <w:rPr>
          <w:sz w:val="24"/>
          <w:szCs w:val="24"/>
        </w:rPr>
        <w:t>373 DFK, REG. OZNAKA ZG 3126-EZ</w:t>
      </w:r>
      <w:r w:rsidR="006D3ADA" w:rsidRPr="0040486D">
        <w:rPr>
          <w:sz w:val="24"/>
          <w:szCs w:val="24"/>
        </w:rPr>
        <w:t>, broj šasije</w:t>
      </w:r>
      <w:r w:rsidR="006D3ADA" w:rsidRPr="0040486D">
        <w:rPr>
          <w:sz w:val="24"/>
          <w:szCs w:val="24"/>
        </w:rPr>
        <w:tab/>
        <w:t>WMAT480888M217756</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750-UV, broj šasije</w:t>
      </w:r>
      <w:r w:rsidR="006D3ADA" w:rsidRPr="0040486D">
        <w:rPr>
          <w:sz w:val="24"/>
          <w:szCs w:val="24"/>
        </w:rPr>
        <w:tab/>
        <w:t>WMAT480879M217664</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1549-EL, broj šasije</w:t>
      </w:r>
      <w:r w:rsidR="00184D02">
        <w:rPr>
          <w:sz w:val="24"/>
          <w:szCs w:val="24"/>
        </w:rPr>
        <w:t xml:space="preserve"> </w:t>
      </w:r>
      <w:r w:rsidR="006D3ADA" w:rsidRPr="0040486D">
        <w:rPr>
          <w:sz w:val="24"/>
          <w:szCs w:val="24"/>
        </w:rPr>
        <w:tab/>
        <w:t>WMAT480880M217723</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9932-DJ, broj šasije</w:t>
      </w:r>
      <w:r w:rsidR="00184D02">
        <w:rPr>
          <w:sz w:val="24"/>
          <w:szCs w:val="24"/>
        </w:rPr>
        <w:t xml:space="preserve"> </w:t>
      </w:r>
      <w:r w:rsidR="006D3ADA" w:rsidRPr="0040486D">
        <w:rPr>
          <w:sz w:val="24"/>
          <w:szCs w:val="24"/>
        </w:rPr>
        <w:tab/>
        <w:t>WMAT480872M217642</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761-UV, broj šasije</w:t>
      </w:r>
      <w:r w:rsidR="006D3ADA" w:rsidRPr="0040486D">
        <w:rPr>
          <w:sz w:val="24"/>
          <w:szCs w:val="24"/>
        </w:rPr>
        <w:tab/>
        <w:t>WMAT480886M217747</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6957-DO, broj šasije</w:t>
      </w:r>
      <w:r w:rsidR="00184D02">
        <w:rPr>
          <w:sz w:val="24"/>
          <w:szCs w:val="24"/>
        </w:rPr>
        <w:t xml:space="preserve"> </w:t>
      </w:r>
      <w:r w:rsidR="006D3ADA" w:rsidRPr="0040486D">
        <w:rPr>
          <w:sz w:val="24"/>
          <w:szCs w:val="24"/>
        </w:rPr>
        <w:tab/>
        <w:t>WMAT480882M217729</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6961-DO, broj šasije</w:t>
      </w:r>
      <w:r w:rsidR="00184D02">
        <w:rPr>
          <w:sz w:val="24"/>
          <w:szCs w:val="24"/>
        </w:rPr>
        <w:t xml:space="preserve"> </w:t>
      </w:r>
      <w:r w:rsidR="006D3ADA" w:rsidRPr="0040486D">
        <w:rPr>
          <w:sz w:val="24"/>
          <w:szCs w:val="24"/>
        </w:rPr>
        <w:tab/>
        <w:t>WMAT480876M217654</w:t>
      </w:r>
    </w:p>
    <w:p w:rsidRDefault="00BF5E05" w:rsidP="0040486D" w:rsidR="006D3ADA" w:rsidRPr="0040486D">
      <w:pPr>
        <w:jc w:val="both"/>
        <w:rPr>
          <w:sz w:val="24"/>
          <w:szCs w:val="24"/>
        </w:rPr>
      </w:pPr>
      <w:r w:rsidRPr="0040486D">
        <w:rPr>
          <w:sz w:val="24"/>
          <w:szCs w:val="24"/>
        </w:rPr>
        <w:t xml:space="preserve">- vozilo kiper </w:t>
      </w:r>
      <w:r w:rsidR="006D3ADA" w:rsidRPr="0040486D">
        <w:rPr>
          <w:sz w:val="24"/>
          <w:szCs w:val="24"/>
        </w:rPr>
        <w:t>VOZILO KIPER MAN 33.373 DFK, REG. OZNAKA ZG 5339-EE, broj šasije</w:t>
      </w:r>
      <w:r w:rsidRPr="0040486D">
        <w:rPr>
          <w:sz w:val="24"/>
          <w:szCs w:val="24"/>
        </w:rPr>
        <w:t xml:space="preserve"> </w:t>
      </w:r>
      <w:r w:rsidR="006D3ADA" w:rsidRPr="0040486D">
        <w:rPr>
          <w:sz w:val="24"/>
          <w:szCs w:val="24"/>
        </w:rPr>
        <w:t>WMAT480878M217660</w:t>
      </w:r>
    </w:p>
    <w:p w:rsidRDefault="00BF5E05"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KIPER MAN 33.373 DFK, REG. OZNAKA ZG 3666-EJ, broj šasije</w:t>
      </w:r>
      <w:r w:rsidR="006D3ADA" w:rsidRPr="0040486D">
        <w:rPr>
          <w:sz w:val="24"/>
          <w:szCs w:val="24"/>
        </w:rPr>
        <w:tab/>
        <w:t>WMAT480877M217657</w:t>
      </w:r>
    </w:p>
    <w:p w:rsidRDefault="00BF5E05"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6956-DO, broj šasije</w:t>
      </w:r>
      <w:r w:rsidR="00184D02">
        <w:rPr>
          <w:sz w:val="24"/>
          <w:szCs w:val="24"/>
        </w:rPr>
        <w:t xml:space="preserve"> </w:t>
      </w:r>
      <w:r w:rsidR="006D3ADA" w:rsidRPr="0040486D">
        <w:rPr>
          <w:sz w:val="24"/>
          <w:szCs w:val="24"/>
        </w:rPr>
        <w:tab/>
        <w:t>WMAT480871M217639</w:t>
      </w:r>
    </w:p>
    <w:p w:rsidRDefault="00710A27"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33.373 DFK, REG. OZNAKA ZG 3144-EZ, broj šasije</w:t>
      </w:r>
      <w:r w:rsidR="006D3ADA" w:rsidRPr="0040486D">
        <w:rPr>
          <w:sz w:val="24"/>
          <w:szCs w:val="24"/>
        </w:rPr>
        <w:tab/>
        <w:t>WMAT480875M217651</w:t>
      </w:r>
    </w:p>
    <w:p w:rsidRDefault="00710A27"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MAN 33.373 DFK, REG. OZNAKA ZG 1548-EL, broj šasije</w:t>
      </w:r>
      <w:r w:rsidR="006D3ADA" w:rsidRPr="0040486D">
        <w:rPr>
          <w:sz w:val="24"/>
          <w:szCs w:val="24"/>
        </w:rPr>
        <w:tab/>
        <w:t>WMAT480884M217741</w:t>
      </w:r>
    </w:p>
    <w:p w:rsidRDefault="00710A27"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MAN 33.403 DFK, REG. OZNAKA ZG 7610-AT, broj šasije</w:t>
      </w:r>
      <w:r w:rsidR="00C93580" w:rsidRPr="0040486D">
        <w:rPr>
          <w:sz w:val="24"/>
          <w:szCs w:val="24"/>
        </w:rPr>
        <w:t xml:space="preserve"> </w:t>
      </w:r>
      <w:r w:rsidR="006D3ADA" w:rsidRPr="0040486D">
        <w:rPr>
          <w:sz w:val="24"/>
          <w:szCs w:val="24"/>
        </w:rPr>
        <w:tab/>
        <w:t>WMAT483111M251998</w:t>
      </w:r>
    </w:p>
    <w:p w:rsidRDefault="00710A27"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33.403 DFK, REG. OZNAKA ZG 9001-E, broj šasije</w:t>
      </w:r>
      <w:r w:rsidR="006D3ADA" w:rsidRPr="0040486D">
        <w:rPr>
          <w:sz w:val="24"/>
          <w:szCs w:val="24"/>
        </w:rPr>
        <w:tab/>
        <w:t>WMAT483112M251976</w:t>
      </w:r>
    </w:p>
    <w:p w:rsidRDefault="00710A27"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MAN 33.403 DFK, REG. OZNAKA ZG 3669-EJ, broj šasije</w:t>
      </w:r>
      <w:r w:rsidR="006D3ADA" w:rsidRPr="0040486D">
        <w:rPr>
          <w:sz w:val="24"/>
          <w:szCs w:val="24"/>
        </w:rPr>
        <w:tab/>
        <w:t>WMAT483113M252047</w:t>
      </w:r>
    </w:p>
    <w:p w:rsidRDefault="00710A27"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MAN 33.403 DFK, REG. OZNAKA ZG 9003-E, broj šasije</w:t>
      </w:r>
      <w:r w:rsidR="00C93580" w:rsidRPr="0040486D">
        <w:rPr>
          <w:sz w:val="24"/>
          <w:szCs w:val="24"/>
        </w:rPr>
        <w:t xml:space="preserve"> </w:t>
      </w:r>
      <w:r w:rsidR="006D3ADA" w:rsidRPr="0040486D">
        <w:rPr>
          <w:sz w:val="24"/>
          <w:szCs w:val="24"/>
        </w:rPr>
        <w:tab/>
        <w:t>WMAT483162M252034</w:t>
      </w:r>
    </w:p>
    <w:p w:rsidRDefault="00710A27"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33.403 DFK, REG</w:t>
      </w:r>
      <w:r w:rsidR="00C93580" w:rsidRPr="0040486D">
        <w:rPr>
          <w:sz w:val="24"/>
          <w:szCs w:val="24"/>
        </w:rPr>
        <w:t xml:space="preserve">. OZNAKA ZG 9004-E, broj šasije </w:t>
      </w:r>
      <w:r w:rsidR="006D3ADA" w:rsidRPr="0040486D">
        <w:rPr>
          <w:sz w:val="24"/>
          <w:szCs w:val="24"/>
        </w:rPr>
        <w:tab/>
        <w:t>WMAT483163M252028</w:t>
      </w:r>
    </w:p>
    <w:p w:rsidRDefault="00710A27"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MAN 33.403 DFK, REG. OZNAKA ZG 9898-DJ, broj šasije</w:t>
      </w:r>
      <w:r w:rsidR="006D3ADA" w:rsidRPr="0040486D">
        <w:rPr>
          <w:sz w:val="24"/>
          <w:szCs w:val="24"/>
        </w:rPr>
        <w:tab/>
        <w:t>WMAT483274M252053</w:t>
      </w:r>
    </w:p>
    <w:p w:rsidRDefault="00710A27" w:rsidP="0040486D" w:rsidR="006D3ADA" w:rsidRPr="0040486D">
      <w:pPr>
        <w:ind w:firstLine="567" w:left="-567"/>
        <w:jc w:val="both"/>
        <w:rPr>
          <w:sz w:val="24"/>
          <w:szCs w:val="24"/>
        </w:rPr>
      </w:pPr>
      <w:r w:rsidRPr="0040486D">
        <w:rPr>
          <w:sz w:val="24"/>
          <w:szCs w:val="24"/>
        </w:rPr>
        <w:t xml:space="preserve">- vozilo kiper </w:t>
      </w:r>
      <w:r w:rsidR="006D3ADA" w:rsidRPr="0040486D">
        <w:rPr>
          <w:sz w:val="24"/>
          <w:szCs w:val="24"/>
        </w:rPr>
        <w:t>MAN 33.403 DFK, REG. OZNAKA ZG 9006-E, broj šasije</w:t>
      </w:r>
      <w:r w:rsidR="00C93580" w:rsidRPr="0040486D">
        <w:rPr>
          <w:sz w:val="24"/>
          <w:szCs w:val="24"/>
        </w:rPr>
        <w:t xml:space="preserve"> </w:t>
      </w:r>
      <w:r w:rsidR="006D3ADA" w:rsidRPr="0040486D">
        <w:rPr>
          <w:sz w:val="24"/>
          <w:szCs w:val="24"/>
        </w:rPr>
        <w:tab/>
        <w:t>WMAT483275M252086</w:t>
      </w:r>
    </w:p>
    <w:p w:rsidRDefault="00710A27" w:rsidP="0040486D" w:rsidR="006D3ADA" w:rsidRPr="0040486D">
      <w:pPr>
        <w:ind w:firstLine="567" w:left="-567"/>
        <w:jc w:val="both"/>
        <w:rPr>
          <w:sz w:val="24"/>
          <w:szCs w:val="24"/>
        </w:rPr>
      </w:pPr>
      <w:r w:rsidRPr="0040486D">
        <w:rPr>
          <w:sz w:val="24"/>
          <w:szCs w:val="24"/>
        </w:rPr>
        <w:lastRenderedPageBreak/>
        <w:t xml:space="preserve">- vozilo kiper </w:t>
      </w:r>
      <w:r w:rsidR="006D3ADA" w:rsidRPr="0040486D">
        <w:rPr>
          <w:sz w:val="24"/>
          <w:szCs w:val="24"/>
        </w:rPr>
        <w:t>MAN 33.403 DFK, REG. OZNAKA ZG 6965-DO, broj šasije</w:t>
      </w:r>
      <w:r w:rsidR="00C93580" w:rsidRPr="0040486D">
        <w:rPr>
          <w:sz w:val="24"/>
          <w:szCs w:val="24"/>
        </w:rPr>
        <w:t xml:space="preserve"> </w:t>
      </w:r>
      <w:r w:rsidR="006D3ADA" w:rsidRPr="0040486D">
        <w:rPr>
          <w:sz w:val="24"/>
          <w:szCs w:val="24"/>
        </w:rPr>
        <w:tab/>
        <w:t>WMAT483276M252072</w:t>
      </w:r>
    </w:p>
    <w:p w:rsidRDefault="00710A27"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33.403 DFK, REG. OZNAKA ZG 8201-DI, broj šasije</w:t>
      </w:r>
      <w:r w:rsidR="006D3ADA" w:rsidRPr="0040486D">
        <w:rPr>
          <w:sz w:val="24"/>
          <w:szCs w:val="24"/>
        </w:rPr>
        <w:tab/>
        <w:t>WMAT483277M252092</w:t>
      </w:r>
    </w:p>
    <w:p w:rsidRDefault="00710A27" w:rsidP="0040486D" w:rsidR="006D3ADA" w:rsidRPr="0040486D">
      <w:pPr>
        <w:ind w:firstLine="567" w:left="-567"/>
        <w:jc w:val="both"/>
        <w:rPr>
          <w:sz w:val="24"/>
          <w:szCs w:val="24"/>
        </w:rPr>
      </w:pPr>
      <w:r w:rsidRPr="0040486D">
        <w:rPr>
          <w:sz w:val="24"/>
          <w:szCs w:val="24"/>
        </w:rPr>
        <w:t>- vozilo kiper</w:t>
      </w:r>
      <w:r w:rsidR="006D3ADA" w:rsidRPr="0040486D">
        <w:rPr>
          <w:sz w:val="24"/>
          <w:szCs w:val="24"/>
        </w:rPr>
        <w:t xml:space="preserve"> MAN 33.403 DFK, REG. OZNAKA ZG 9009-E, broj šasije</w:t>
      </w:r>
      <w:r w:rsidR="00C93580" w:rsidRPr="0040486D">
        <w:rPr>
          <w:sz w:val="24"/>
          <w:szCs w:val="24"/>
        </w:rPr>
        <w:t xml:space="preserve"> </w:t>
      </w:r>
      <w:r w:rsidR="006D3ADA" w:rsidRPr="0040486D">
        <w:rPr>
          <w:sz w:val="24"/>
          <w:szCs w:val="24"/>
        </w:rPr>
        <w:tab/>
        <w:t>WMAT483278M252132</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4130-BK, broj </w:t>
      </w:r>
      <w:r w:rsidRPr="0040486D">
        <w:rPr>
          <w:sz w:val="24"/>
          <w:szCs w:val="24"/>
        </w:rPr>
        <w:t xml:space="preserve">šasije </w:t>
      </w:r>
      <w:r w:rsidR="006D3ADA" w:rsidRPr="0040486D">
        <w:rPr>
          <w:sz w:val="24"/>
          <w:szCs w:val="24"/>
        </w:rPr>
        <w:t>WMAH26ZZ46M441961</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3117-EZ, broj </w:t>
      </w:r>
      <w:r w:rsidRPr="0040486D">
        <w:rPr>
          <w:sz w:val="24"/>
          <w:szCs w:val="24"/>
        </w:rPr>
        <w:t xml:space="preserve">šasije </w:t>
      </w:r>
      <w:r w:rsidR="006D3ADA" w:rsidRPr="0040486D">
        <w:rPr>
          <w:sz w:val="24"/>
          <w:szCs w:val="24"/>
        </w:rPr>
        <w:t>WMAH26ZZ56M441984</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4132-BK, broj </w:t>
      </w:r>
      <w:r w:rsidRPr="0040486D">
        <w:rPr>
          <w:sz w:val="24"/>
          <w:szCs w:val="24"/>
        </w:rPr>
        <w:t xml:space="preserve">šasije </w:t>
      </w:r>
      <w:r w:rsidR="006D3ADA" w:rsidRPr="0040486D">
        <w:rPr>
          <w:sz w:val="24"/>
          <w:szCs w:val="24"/>
        </w:rPr>
        <w:t>WMAH26ZZ76M441999</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4133-BK, broj </w:t>
      </w:r>
      <w:r w:rsidRPr="0040486D">
        <w:rPr>
          <w:sz w:val="24"/>
          <w:szCs w:val="24"/>
        </w:rPr>
        <w:t>šasije</w:t>
      </w:r>
      <w:r w:rsidR="006D3ADA" w:rsidRPr="0040486D">
        <w:rPr>
          <w:sz w:val="24"/>
          <w:szCs w:val="24"/>
        </w:rPr>
        <w:t>WMAH26ZZ76M442019</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4134-BK, broj </w:t>
      </w:r>
      <w:r w:rsidRPr="0040486D">
        <w:rPr>
          <w:sz w:val="24"/>
          <w:szCs w:val="24"/>
        </w:rPr>
        <w:t xml:space="preserve">šasije </w:t>
      </w:r>
      <w:r w:rsidR="006D3ADA" w:rsidRPr="0040486D">
        <w:rPr>
          <w:sz w:val="24"/>
          <w:szCs w:val="24"/>
        </w:rPr>
        <w:t>WMAH26ZZ86M442028</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8000-FZ, broj </w:t>
      </w:r>
      <w:r w:rsidRPr="0040486D">
        <w:rPr>
          <w:sz w:val="24"/>
          <w:szCs w:val="24"/>
        </w:rPr>
        <w:t xml:space="preserve">šasije </w:t>
      </w:r>
      <w:r w:rsidR="006D3ADA" w:rsidRPr="0040486D">
        <w:rPr>
          <w:sz w:val="24"/>
          <w:szCs w:val="24"/>
        </w:rPr>
        <w:t>WMAH26ZZ56M442052</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4136-BK, broj </w:t>
      </w:r>
      <w:r w:rsidRPr="0040486D">
        <w:rPr>
          <w:sz w:val="24"/>
          <w:szCs w:val="24"/>
        </w:rPr>
        <w:t xml:space="preserve">šasije </w:t>
      </w:r>
      <w:r w:rsidR="006D3ADA" w:rsidRPr="0040486D">
        <w:rPr>
          <w:sz w:val="24"/>
          <w:szCs w:val="24"/>
        </w:rPr>
        <w:t>WMAH26ZZ16M442064</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4137-BK, broj </w:t>
      </w:r>
      <w:r w:rsidRPr="0040486D">
        <w:rPr>
          <w:sz w:val="24"/>
          <w:szCs w:val="24"/>
        </w:rPr>
        <w:t xml:space="preserve">šasije </w:t>
      </w:r>
      <w:r w:rsidR="006D3ADA" w:rsidRPr="0040486D">
        <w:rPr>
          <w:sz w:val="24"/>
          <w:szCs w:val="24"/>
        </w:rPr>
        <w:t>WMAH26ZZ96M442071</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4138-BK, broj </w:t>
      </w:r>
      <w:r w:rsidRPr="0040486D">
        <w:rPr>
          <w:sz w:val="24"/>
          <w:szCs w:val="24"/>
        </w:rPr>
        <w:t xml:space="preserve">šasije </w:t>
      </w:r>
      <w:r w:rsidR="006D3ADA" w:rsidRPr="0040486D">
        <w:rPr>
          <w:sz w:val="24"/>
          <w:szCs w:val="24"/>
        </w:rPr>
        <w:t>WMAH26ZZ76M442084</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4139-BK, broj </w:t>
      </w:r>
      <w:r w:rsidRPr="0040486D">
        <w:rPr>
          <w:sz w:val="24"/>
          <w:szCs w:val="24"/>
        </w:rPr>
        <w:t xml:space="preserve">šasije </w:t>
      </w:r>
      <w:r w:rsidR="006D3ADA" w:rsidRPr="0040486D">
        <w:rPr>
          <w:sz w:val="24"/>
          <w:szCs w:val="24"/>
        </w:rPr>
        <w:t>WMAH26ZZX6M442130</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2921-FS, broj </w:t>
      </w:r>
      <w:r w:rsidRPr="0040486D">
        <w:rPr>
          <w:sz w:val="24"/>
          <w:szCs w:val="24"/>
        </w:rPr>
        <w:t xml:space="preserve">šasije </w:t>
      </w:r>
      <w:r w:rsidR="006D3ADA" w:rsidRPr="0040486D">
        <w:rPr>
          <w:sz w:val="24"/>
          <w:szCs w:val="24"/>
        </w:rPr>
        <w:t>WMAH26ZZ18M510298</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9902-DJ, broj </w:t>
      </w:r>
      <w:r w:rsidRPr="0040486D">
        <w:rPr>
          <w:sz w:val="24"/>
          <w:szCs w:val="24"/>
        </w:rPr>
        <w:t xml:space="preserve">šasije </w:t>
      </w:r>
      <w:r w:rsidR="006D3ADA" w:rsidRPr="0040486D">
        <w:rPr>
          <w:sz w:val="24"/>
          <w:szCs w:val="24"/>
        </w:rPr>
        <w:t>WMAH26ZZ28M510441</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9903-DJ, broj </w:t>
      </w:r>
      <w:r w:rsidRPr="0040486D">
        <w:rPr>
          <w:sz w:val="24"/>
          <w:szCs w:val="24"/>
        </w:rPr>
        <w:t xml:space="preserve">šasije </w:t>
      </w:r>
      <w:r w:rsidR="006D3ADA" w:rsidRPr="0040486D">
        <w:rPr>
          <w:sz w:val="24"/>
          <w:szCs w:val="24"/>
        </w:rPr>
        <w:t>WMAH26ZZ38M510397</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 xml:space="preserve">MAN TGA 33.430 6X4 BB, REG. OZNAKA ZG 9904-DJ, broj </w:t>
      </w:r>
      <w:r w:rsidRPr="0040486D">
        <w:rPr>
          <w:sz w:val="24"/>
          <w:szCs w:val="24"/>
        </w:rPr>
        <w:t xml:space="preserve">šasije </w:t>
      </w:r>
      <w:r w:rsidR="006D3ADA" w:rsidRPr="0040486D">
        <w:rPr>
          <w:sz w:val="24"/>
          <w:szCs w:val="24"/>
        </w:rPr>
        <w:t>WMAH26ZZ78M510239</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9905-DJ, broj </w:t>
      </w:r>
      <w:r w:rsidRPr="0040486D">
        <w:rPr>
          <w:sz w:val="24"/>
          <w:szCs w:val="24"/>
        </w:rPr>
        <w:t xml:space="preserve">šasije </w:t>
      </w:r>
      <w:r w:rsidR="006D3ADA" w:rsidRPr="0040486D">
        <w:rPr>
          <w:sz w:val="24"/>
          <w:szCs w:val="24"/>
        </w:rPr>
        <w:t>WMAH26ZZX8M514382</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9906-DJ, broj </w:t>
      </w:r>
      <w:r w:rsidRPr="0040486D">
        <w:rPr>
          <w:sz w:val="24"/>
          <w:szCs w:val="24"/>
        </w:rPr>
        <w:t xml:space="preserve">šasije </w:t>
      </w:r>
      <w:r w:rsidR="006D3ADA" w:rsidRPr="0040486D">
        <w:rPr>
          <w:sz w:val="24"/>
          <w:szCs w:val="24"/>
        </w:rPr>
        <w:t>WMAH26ZZ18M510401</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9907-DJ, broj </w:t>
      </w:r>
      <w:r w:rsidRPr="0040486D">
        <w:rPr>
          <w:sz w:val="24"/>
          <w:szCs w:val="24"/>
        </w:rPr>
        <w:t xml:space="preserve">šasije </w:t>
      </w:r>
      <w:r w:rsidR="006D3ADA" w:rsidRPr="0040486D">
        <w:rPr>
          <w:sz w:val="24"/>
          <w:szCs w:val="24"/>
        </w:rPr>
        <w:t>WMAH26ZZ18M514335</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9908-DJ, broj </w:t>
      </w:r>
      <w:r w:rsidRPr="0040486D">
        <w:rPr>
          <w:sz w:val="24"/>
          <w:szCs w:val="24"/>
        </w:rPr>
        <w:t xml:space="preserve">šasije </w:t>
      </w:r>
      <w:r w:rsidR="006D3ADA" w:rsidRPr="0040486D">
        <w:rPr>
          <w:sz w:val="24"/>
          <w:szCs w:val="24"/>
        </w:rPr>
        <w:t>WMAH26ZZ48M514331</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3665-EJ, broj </w:t>
      </w:r>
      <w:r w:rsidRPr="0040486D">
        <w:rPr>
          <w:sz w:val="24"/>
          <w:szCs w:val="24"/>
        </w:rPr>
        <w:t xml:space="preserve">šasije </w:t>
      </w:r>
      <w:r w:rsidR="006D3ADA" w:rsidRPr="0040486D">
        <w:rPr>
          <w:sz w:val="24"/>
          <w:szCs w:val="24"/>
        </w:rPr>
        <w:t>WMAH26ZZ88M510718</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MAN TGA 33.430 6X4 BB, REG. OZNAKA ZG 2922-FS, broj </w:t>
      </w:r>
      <w:r w:rsidRPr="0040486D">
        <w:rPr>
          <w:sz w:val="24"/>
          <w:szCs w:val="24"/>
        </w:rPr>
        <w:t xml:space="preserve">šasije </w:t>
      </w:r>
      <w:r w:rsidR="006D3ADA" w:rsidRPr="0040486D">
        <w:rPr>
          <w:sz w:val="24"/>
          <w:szCs w:val="24"/>
        </w:rPr>
        <w:t>WMAH26ZZ88M514316</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5335-EE, </w:t>
      </w:r>
      <w:r w:rsidRPr="0040486D">
        <w:rPr>
          <w:sz w:val="24"/>
          <w:szCs w:val="24"/>
        </w:rPr>
        <w:t xml:space="preserve">broj šasije </w:t>
      </w:r>
      <w:r w:rsidR="006D3ADA" w:rsidRPr="0040486D">
        <w:rPr>
          <w:sz w:val="24"/>
          <w:szCs w:val="24"/>
        </w:rPr>
        <w:t>WMAT461740M251851</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9011-E, broj šasije</w:t>
      </w:r>
      <w:r w:rsidRPr="0040486D">
        <w:rPr>
          <w:sz w:val="24"/>
          <w:szCs w:val="24"/>
        </w:rPr>
        <w:t xml:space="preserve"> </w:t>
      </w:r>
      <w:r w:rsidR="006D3ADA" w:rsidRPr="0040486D">
        <w:rPr>
          <w:sz w:val="24"/>
          <w:szCs w:val="24"/>
        </w:rPr>
        <w:t>WMAT461741M251918</w:t>
      </w:r>
    </w:p>
    <w:p w:rsidRDefault="001E7ED4" w:rsidP="0040486D" w:rsidR="006D3ADA" w:rsidRPr="0040486D">
      <w:pPr>
        <w:jc w:val="both"/>
        <w:rPr>
          <w:sz w:val="24"/>
          <w:szCs w:val="24"/>
        </w:rPr>
      </w:pPr>
      <w:r w:rsidRPr="0040486D">
        <w:rPr>
          <w:sz w:val="24"/>
          <w:szCs w:val="24"/>
        </w:rPr>
        <w:lastRenderedPageBreak/>
        <w:t>- vozilo kiper</w:t>
      </w:r>
      <w:r w:rsidR="006D3ADA" w:rsidRPr="0040486D">
        <w:rPr>
          <w:sz w:val="24"/>
          <w:szCs w:val="24"/>
        </w:rPr>
        <w:t xml:space="preserve"> 4-OSOVINE  MAN 41.403 VFK, REG. OZNAKA ZG 9012-E, broj </w:t>
      </w:r>
      <w:r w:rsidRPr="0040486D">
        <w:rPr>
          <w:sz w:val="24"/>
          <w:szCs w:val="24"/>
        </w:rPr>
        <w:t xml:space="preserve">šasije </w:t>
      </w:r>
      <w:r w:rsidR="006D3ADA" w:rsidRPr="0040486D">
        <w:rPr>
          <w:sz w:val="24"/>
          <w:szCs w:val="24"/>
        </w:rPr>
        <w:t>WMAT461742M251934</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9013-E, broj šasije</w:t>
      </w:r>
      <w:r w:rsidRPr="0040486D">
        <w:rPr>
          <w:sz w:val="24"/>
          <w:szCs w:val="24"/>
        </w:rPr>
        <w:t xml:space="preserve"> </w:t>
      </w:r>
      <w:r w:rsidR="006D3ADA" w:rsidRPr="0040486D">
        <w:rPr>
          <w:sz w:val="24"/>
          <w:szCs w:val="24"/>
        </w:rPr>
        <w:t>WMAT461743M251898</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4-OSOVINE MAN 41.403 VFK, REG. OZNAKA ZG 6960-DO, broj šasije</w:t>
      </w:r>
      <w:r w:rsidRPr="0040486D">
        <w:rPr>
          <w:sz w:val="24"/>
          <w:szCs w:val="24"/>
        </w:rPr>
        <w:t xml:space="preserve"> </w:t>
      </w:r>
      <w:r w:rsidR="006D3ADA" w:rsidRPr="0040486D">
        <w:rPr>
          <w:sz w:val="24"/>
          <w:szCs w:val="24"/>
        </w:rPr>
        <w:t>WMAT461744M252038</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9015-E, broj šasije</w:t>
      </w:r>
      <w:r w:rsidRPr="0040486D">
        <w:rPr>
          <w:sz w:val="24"/>
          <w:szCs w:val="24"/>
        </w:rPr>
        <w:t xml:space="preserve"> </w:t>
      </w:r>
      <w:r w:rsidR="006D3ADA" w:rsidRPr="0040486D">
        <w:rPr>
          <w:sz w:val="24"/>
          <w:szCs w:val="24"/>
        </w:rPr>
        <w:t>WMAT461745M252024</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9016-E, broj šasije</w:t>
      </w:r>
      <w:r w:rsidRPr="0040486D">
        <w:rPr>
          <w:sz w:val="24"/>
          <w:szCs w:val="24"/>
        </w:rPr>
        <w:t xml:space="preserve"> </w:t>
      </w:r>
      <w:r w:rsidR="006D3ADA" w:rsidRPr="0040486D">
        <w:rPr>
          <w:sz w:val="24"/>
          <w:szCs w:val="24"/>
        </w:rPr>
        <w:t>WMAT461746M252136</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1134-FL, broj šasije</w:t>
      </w:r>
      <w:r w:rsidRPr="0040486D">
        <w:rPr>
          <w:sz w:val="24"/>
          <w:szCs w:val="24"/>
        </w:rPr>
        <w:t xml:space="preserve"> </w:t>
      </w:r>
      <w:r w:rsidR="006D3ADA" w:rsidRPr="0040486D">
        <w:rPr>
          <w:sz w:val="24"/>
          <w:szCs w:val="24"/>
        </w:rPr>
        <w:t>WMAT461791M251877</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41.403 VFK, REG. OZNAKA ZG 3664-EJ, </w:t>
      </w:r>
      <w:r w:rsidRPr="0040486D">
        <w:rPr>
          <w:sz w:val="24"/>
          <w:szCs w:val="24"/>
        </w:rPr>
        <w:t xml:space="preserve">broj šasije </w:t>
      </w:r>
      <w:r w:rsidR="006D3ADA" w:rsidRPr="0040486D">
        <w:rPr>
          <w:sz w:val="24"/>
          <w:szCs w:val="24"/>
        </w:rPr>
        <w:t>WMAT461806M251947</w:t>
      </w:r>
    </w:p>
    <w:p w:rsidRDefault="001E7ED4" w:rsidP="0040486D" w:rsidR="006D3ADA" w:rsidRPr="0040486D">
      <w:pPr>
        <w:jc w:val="both"/>
        <w:rPr>
          <w:sz w:val="24"/>
          <w:szCs w:val="24"/>
        </w:rPr>
      </w:pPr>
      <w:r w:rsidRPr="0040486D">
        <w:rPr>
          <w:sz w:val="24"/>
          <w:szCs w:val="24"/>
        </w:rPr>
        <w:t xml:space="preserve">- vozilo kiper </w:t>
      </w:r>
      <w:r w:rsidR="006D3ADA" w:rsidRPr="0040486D">
        <w:rPr>
          <w:sz w:val="24"/>
          <w:szCs w:val="24"/>
        </w:rPr>
        <w:t>VOZILO KIPER 4-OSOVINE MAN 41.403 VFK, REG. OZNAKA ZG 9019-E, broj šasije</w:t>
      </w:r>
      <w:r w:rsidRPr="0040486D">
        <w:rPr>
          <w:sz w:val="24"/>
          <w:szCs w:val="24"/>
        </w:rPr>
        <w:t xml:space="preserve"> </w:t>
      </w:r>
      <w:r w:rsidR="006D3ADA" w:rsidRPr="0040486D">
        <w:rPr>
          <w:sz w:val="24"/>
          <w:szCs w:val="24"/>
        </w:rPr>
        <w:t>WMAT461813M252056</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4140-BK, broj šasije</w:t>
      </w:r>
      <w:r w:rsidR="006D3ADA" w:rsidRPr="0040486D">
        <w:rPr>
          <w:sz w:val="24"/>
          <w:szCs w:val="24"/>
        </w:rPr>
        <w:tab/>
        <w:t>WMAH39ZZ26M442105</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4141-BK, broj šasije</w:t>
      </w:r>
      <w:r w:rsidR="006D3ADA" w:rsidRPr="0040486D">
        <w:rPr>
          <w:sz w:val="24"/>
          <w:szCs w:val="24"/>
        </w:rPr>
        <w:tab/>
        <w:t>WMAH39ZZ96M442117</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4142-BK, broj šasije</w:t>
      </w:r>
      <w:r w:rsidR="006D3ADA" w:rsidRPr="0040486D">
        <w:rPr>
          <w:sz w:val="24"/>
          <w:szCs w:val="24"/>
        </w:rPr>
        <w:tab/>
        <w:t>WMAH39ZZ76M442133</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4143-BK, broj šasije</w:t>
      </w:r>
      <w:r w:rsidR="006D3ADA" w:rsidRPr="0040486D">
        <w:rPr>
          <w:sz w:val="24"/>
          <w:szCs w:val="24"/>
        </w:rPr>
        <w:tab/>
        <w:t>WMAH39ZZ66M442138</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4144-BK, broj šasije</w:t>
      </w:r>
      <w:r w:rsidR="006D3ADA" w:rsidRPr="0040486D">
        <w:rPr>
          <w:sz w:val="24"/>
          <w:szCs w:val="24"/>
        </w:rPr>
        <w:tab/>
        <w:t>WMAH39ZZ56M442292</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4145-BK, broj šasije</w:t>
      </w:r>
      <w:r w:rsidR="006D3ADA" w:rsidRPr="0040486D">
        <w:rPr>
          <w:sz w:val="24"/>
          <w:szCs w:val="24"/>
        </w:rPr>
        <w:tab/>
        <w:t>WMAH39ZZ66M442298</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4146-BK, broj šasije</w:t>
      </w:r>
      <w:r w:rsidR="006D3ADA" w:rsidRPr="0040486D">
        <w:rPr>
          <w:sz w:val="24"/>
          <w:szCs w:val="24"/>
        </w:rPr>
        <w:tab/>
        <w:t>WMAH39ZZ86M442304</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4147-BK, broj šasije</w:t>
      </w:r>
      <w:r w:rsidR="006D3ADA" w:rsidRPr="0040486D">
        <w:rPr>
          <w:sz w:val="24"/>
          <w:szCs w:val="24"/>
        </w:rPr>
        <w:tab/>
        <w:t>WMAH39ZZ16M442337</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4148-BK, broj šasije</w:t>
      </w:r>
      <w:r w:rsidR="006D3ADA" w:rsidRPr="0040486D">
        <w:rPr>
          <w:sz w:val="24"/>
          <w:szCs w:val="24"/>
        </w:rPr>
        <w:tab/>
        <w:t>WMAH39ZZ76M442360</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4149-BK, broj šasije</w:t>
      </w:r>
      <w:r w:rsidR="006D3ADA" w:rsidRPr="0040486D">
        <w:rPr>
          <w:sz w:val="24"/>
          <w:szCs w:val="24"/>
        </w:rPr>
        <w:tab/>
        <w:t>WMAH39ZZ06M442555</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9911-DJ, broj šasije</w:t>
      </w:r>
      <w:r w:rsidR="006D3ADA" w:rsidRPr="0040486D">
        <w:rPr>
          <w:sz w:val="24"/>
          <w:szCs w:val="24"/>
        </w:rPr>
        <w:tab/>
        <w:t>WMAH39ZZX8M517779</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9912-DJ, broj šasije</w:t>
      </w:r>
      <w:r w:rsidR="006D3ADA" w:rsidRPr="0040486D">
        <w:rPr>
          <w:sz w:val="24"/>
          <w:szCs w:val="24"/>
        </w:rPr>
        <w:tab/>
        <w:t>WMAH39ZZ18M517718</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9913-DJ, broj šasije</w:t>
      </w:r>
      <w:r w:rsidR="006D3ADA" w:rsidRPr="0040486D">
        <w:rPr>
          <w:sz w:val="24"/>
          <w:szCs w:val="24"/>
        </w:rPr>
        <w:tab/>
        <w:t>WMAH39ZZ18M517721</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9914-DJ, broj šasije</w:t>
      </w:r>
      <w:r w:rsidR="006D3ADA" w:rsidRPr="0040486D">
        <w:rPr>
          <w:sz w:val="24"/>
          <w:szCs w:val="24"/>
        </w:rPr>
        <w:tab/>
        <w:t>WMAH39ZZ58M517690</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9915-DJ, broj šasije WMAH39ZZ58M517771</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9916-DJ, broj šasije WMAH39ZZ68M517729</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3668-EJ, broj šasije WMAH39ZZ68M517763</w:t>
      </w:r>
    </w:p>
    <w:p w:rsidRDefault="001E7ED4" w:rsidP="0040486D" w:rsidR="006D3ADA" w:rsidRPr="0040486D">
      <w:pPr>
        <w:jc w:val="both"/>
        <w:rPr>
          <w:sz w:val="24"/>
          <w:szCs w:val="24"/>
        </w:rPr>
      </w:pPr>
      <w:r w:rsidRPr="0040486D">
        <w:rPr>
          <w:sz w:val="24"/>
          <w:szCs w:val="24"/>
        </w:rPr>
        <w:lastRenderedPageBreak/>
        <w:t>- vozilo kiper</w:t>
      </w:r>
      <w:r w:rsidR="006D3ADA" w:rsidRPr="0040486D">
        <w:rPr>
          <w:sz w:val="24"/>
          <w:szCs w:val="24"/>
        </w:rPr>
        <w:t xml:space="preserve"> 4-OSOVINE MAN TGA 41.430 8X4 BB, REG. OZNAKA ZG 9918-DJ, broj šasije WMAH39ZZ78M517755</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9919-DJ, broj šasije WMAH39ZZ88M517747</w:t>
      </w:r>
    </w:p>
    <w:p w:rsidRDefault="001E7ED4" w:rsidP="0040486D" w:rsidR="006D3ADA" w:rsidRPr="0040486D">
      <w:pPr>
        <w:jc w:val="both"/>
        <w:rPr>
          <w:sz w:val="24"/>
          <w:szCs w:val="24"/>
        </w:rPr>
      </w:pPr>
      <w:r w:rsidRPr="0040486D">
        <w:rPr>
          <w:sz w:val="24"/>
          <w:szCs w:val="24"/>
        </w:rPr>
        <w:t>- vozilo kiper</w:t>
      </w:r>
      <w:r w:rsidR="006D3ADA" w:rsidRPr="0040486D">
        <w:rPr>
          <w:sz w:val="24"/>
          <w:szCs w:val="24"/>
        </w:rPr>
        <w:t xml:space="preserve"> 4-OSOVINE MAN TGA 41.430 8X4 BB, REG. OZNAKA ZG 9920-DJ, broj šasije WMAH39ZZ98M517739</w:t>
      </w:r>
    </w:p>
    <w:p w:rsidRDefault="001E7ED4" w:rsidP="0040486D" w:rsidR="006D3ADA" w:rsidRPr="0040486D">
      <w:pPr>
        <w:jc w:val="both"/>
        <w:rPr>
          <w:sz w:val="24"/>
          <w:szCs w:val="24"/>
        </w:rPr>
      </w:pPr>
      <w:r w:rsidRPr="0040486D">
        <w:rPr>
          <w:sz w:val="24"/>
          <w:szCs w:val="24"/>
        </w:rPr>
        <w:t>- vozilo damper</w:t>
      </w:r>
      <w:r w:rsidR="006D3ADA" w:rsidRPr="0040486D">
        <w:rPr>
          <w:sz w:val="24"/>
          <w:szCs w:val="24"/>
        </w:rPr>
        <w:t xml:space="preserve"> MINI AUSA D 250 AHG, REG. OZNAKA ZG 1801-FD, broj </w:t>
      </w:r>
      <w:r w:rsidRPr="0040486D">
        <w:rPr>
          <w:sz w:val="24"/>
          <w:szCs w:val="24"/>
        </w:rPr>
        <w:t xml:space="preserve">šasije </w:t>
      </w:r>
      <w:r w:rsidR="006D3ADA" w:rsidRPr="0040486D">
        <w:rPr>
          <w:sz w:val="24"/>
          <w:szCs w:val="24"/>
        </w:rPr>
        <w:t>65470832</w:t>
      </w:r>
    </w:p>
    <w:p w:rsidRDefault="001E7ED4" w:rsidP="0040486D" w:rsidR="006D3ADA" w:rsidRPr="0040486D">
      <w:pPr>
        <w:jc w:val="both"/>
        <w:rPr>
          <w:sz w:val="24"/>
          <w:szCs w:val="24"/>
        </w:rPr>
      </w:pPr>
      <w:r w:rsidRPr="0040486D">
        <w:rPr>
          <w:sz w:val="24"/>
          <w:szCs w:val="24"/>
        </w:rPr>
        <w:t>- vozilo damper</w:t>
      </w:r>
      <w:r w:rsidR="006D3ADA" w:rsidRPr="0040486D">
        <w:rPr>
          <w:sz w:val="24"/>
          <w:szCs w:val="24"/>
        </w:rPr>
        <w:t xml:space="preserve"> REG. OZNAKA ZGLOBNI</w:t>
      </w:r>
      <w:r w:rsidR="006D3ADA" w:rsidRPr="0040486D">
        <w:rPr>
          <w:sz w:val="24"/>
          <w:szCs w:val="24"/>
        </w:rPr>
        <w:tab/>
        <w:t>VOLVO A 25 C 6X6, REG. OZNAKA ZG 4509-AG, broj šasije 5350V70499</w:t>
      </w:r>
    </w:p>
    <w:p w:rsidRDefault="001E7ED4" w:rsidP="0040486D" w:rsidR="006D3ADA" w:rsidRPr="0040486D">
      <w:pPr>
        <w:jc w:val="both"/>
        <w:rPr>
          <w:sz w:val="24"/>
          <w:szCs w:val="24"/>
        </w:rPr>
      </w:pPr>
      <w:r w:rsidRPr="0040486D">
        <w:rPr>
          <w:sz w:val="24"/>
          <w:szCs w:val="24"/>
        </w:rPr>
        <w:t>- vozilo damper</w:t>
      </w:r>
      <w:r w:rsidR="006D3ADA" w:rsidRPr="0040486D">
        <w:rPr>
          <w:sz w:val="24"/>
          <w:szCs w:val="24"/>
        </w:rPr>
        <w:t xml:space="preserve"> REG. OZNAKA ZGLOBNI</w:t>
      </w:r>
      <w:r w:rsidR="006D3ADA" w:rsidRPr="0040486D">
        <w:rPr>
          <w:sz w:val="24"/>
          <w:szCs w:val="24"/>
        </w:rPr>
        <w:tab/>
        <w:t>VOLVO A 25 C 6X6, REG. OZNAKA ZG 2518-AV, broj šasije 5350V70494</w:t>
      </w:r>
    </w:p>
    <w:p w:rsidRDefault="001E7ED4" w:rsidP="0040486D" w:rsidR="006D3ADA" w:rsidRPr="0040486D">
      <w:pPr>
        <w:jc w:val="both"/>
        <w:rPr>
          <w:sz w:val="24"/>
          <w:szCs w:val="24"/>
        </w:rPr>
      </w:pPr>
      <w:r w:rsidRPr="0040486D">
        <w:rPr>
          <w:sz w:val="24"/>
          <w:szCs w:val="24"/>
        </w:rPr>
        <w:t>- vozilo damper</w:t>
      </w:r>
      <w:r w:rsidR="006D3ADA" w:rsidRPr="0040486D">
        <w:rPr>
          <w:sz w:val="24"/>
          <w:szCs w:val="24"/>
        </w:rPr>
        <w:t xml:space="preserve"> REG. OZNAKA ZGLOBNI</w:t>
      </w:r>
      <w:r w:rsidR="006D3ADA" w:rsidRPr="0040486D">
        <w:rPr>
          <w:sz w:val="24"/>
          <w:szCs w:val="24"/>
        </w:rPr>
        <w:tab/>
        <w:t>VOLVO A 25 C 6X6, REG. OZNAKA ZG 2520-AV, broj šasije 350V70497</w:t>
      </w:r>
    </w:p>
    <w:p w:rsidRDefault="001E7ED4" w:rsidP="0040486D" w:rsidR="006D3ADA" w:rsidRPr="0040486D">
      <w:pPr>
        <w:jc w:val="both"/>
        <w:rPr>
          <w:sz w:val="24"/>
          <w:szCs w:val="24"/>
        </w:rPr>
      </w:pPr>
      <w:r w:rsidRPr="0040486D">
        <w:rPr>
          <w:sz w:val="24"/>
          <w:szCs w:val="24"/>
        </w:rPr>
        <w:t>- vozilo damper</w:t>
      </w:r>
      <w:r w:rsidR="006D3ADA" w:rsidRPr="0040486D">
        <w:rPr>
          <w:sz w:val="24"/>
          <w:szCs w:val="24"/>
        </w:rPr>
        <w:t xml:space="preserve"> REG. OZNAKA ZGLOBNI</w:t>
      </w:r>
      <w:r w:rsidR="006D3ADA" w:rsidRPr="0040486D">
        <w:rPr>
          <w:sz w:val="24"/>
          <w:szCs w:val="24"/>
        </w:rPr>
        <w:tab/>
        <w:t>VOLVO A 25 C 6X6, REG. OZNAKA ZG 2516-AV, broj šasije 5350V70498</w:t>
      </w:r>
    </w:p>
    <w:p w:rsidRDefault="001E7ED4" w:rsidP="0040486D" w:rsidR="006D3ADA" w:rsidRPr="0040486D">
      <w:pPr>
        <w:jc w:val="both"/>
        <w:rPr>
          <w:sz w:val="24"/>
          <w:szCs w:val="24"/>
        </w:rPr>
      </w:pPr>
      <w:r w:rsidRPr="0040486D">
        <w:rPr>
          <w:sz w:val="24"/>
          <w:szCs w:val="24"/>
        </w:rPr>
        <w:t>- traktor s kotačima</w:t>
      </w:r>
      <w:r w:rsidR="006D3ADA" w:rsidRPr="0040486D">
        <w:rPr>
          <w:sz w:val="24"/>
          <w:szCs w:val="24"/>
        </w:rPr>
        <w:t xml:space="preserve"> MASSEY FERGUSON MF 3065 S, REG. OZNAKA ZG 6761-FH, broj šasije B764SB246021</w:t>
      </w:r>
    </w:p>
    <w:p w:rsidRDefault="001E7ED4" w:rsidP="0040486D" w:rsidR="006D3ADA" w:rsidRPr="0040486D">
      <w:pPr>
        <w:jc w:val="both"/>
        <w:rPr>
          <w:sz w:val="24"/>
          <w:szCs w:val="24"/>
        </w:rPr>
      </w:pPr>
      <w:r w:rsidRPr="0040486D">
        <w:rPr>
          <w:sz w:val="24"/>
          <w:szCs w:val="24"/>
        </w:rPr>
        <w:t xml:space="preserve">- traktor s kabinom </w:t>
      </w:r>
      <w:r w:rsidR="006D3ADA" w:rsidRPr="0040486D">
        <w:rPr>
          <w:sz w:val="24"/>
          <w:szCs w:val="24"/>
        </w:rPr>
        <w:t>HURLIMANN 14 XT 95 DT, REG. OZNAKA ZG 6744-FH, broj šasije H23S924WVT1017</w:t>
      </w:r>
    </w:p>
    <w:p w:rsidRDefault="001E7ED4" w:rsidP="0040486D" w:rsidR="006D3ADA" w:rsidRPr="0040486D">
      <w:pPr>
        <w:ind w:firstLine="567" w:left="-567"/>
        <w:jc w:val="both"/>
        <w:rPr>
          <w:sz w:val="24"/>
          <w:szCs w:val="24"/>
        </w:rPr>
      </w:pPr>
      <w:r w:rsidRPr="0040486D">
        <w:rPr>
          <w:sz w:val="24"/>
          <w:szCs w:val="24"/>
        </w:rPr>
        <w:t>- vozilo tegljač</w:t>
      </w:r>
      <w:r w:rsidR="006D3ADA" w:rsidRPr="0040486D">
        <w:rPr>
          <w:sz w:val="24"/>
          <w:szCs w:val="24"/>
        </w:rPr>
        <w:tab/>
        <w:t>MAN</w:t>
      </w:r>
      <w:r w:rsidR="006D3ADA" w:rsidRPr="0040486D">
        <w:rPr>
          <w:sz w:val="24"/>
          <w:szCs w:val="24"/>
        </w:rPr>
        <w:tab/>
        <w:t>33.373 DFT, REG. OZNAKA ZG 6963-DO, broj šasije</w:t>
      </w:r>
      <w:r w:rsidRPr="0040486D">
        <w:rPr>
          <w:sz w:val="24"/>
          <w:szCs w:val="24"/>
        </w:rPr>
        <w:t xml:space="preserve"> </w:t>
      </w:r>
      <w:r w:rsidR="006D3ADA" w:rsidRPr="0040486D">
        <w:rPr>
          <w:sz w:val="24"/>
          <w:szCs w:val="24"/>
        </w:rPr>
        <w:tab/>
        <w:t>WMAT480748M217863</w:t>
      </w:r>
    </w:p>
    <w:p w:rsidRDefault="001E7ED4" w:rsidP="0040486D" w:rsidR="006D3ADA" w:rsidRPr="0040486D">
      <w:pPr>
        <w:ind w:firstLine="567" w:left="-567"/>
        <w:jc w:val="both"/>
        <w:rPr>
          <w:sz w:val="24"/>
          <w:szCs w:val="24"/>
        </w:rPr>
      </w:pPr>
      <w:r w:rsidRPr="0040486D">
        <w:rPr>
          <w:sz w:val="24"/>
          <w:szCs w:val="24"/>
        </w:rPr>
        <w:t>- vozilo tegljač</w:t>
      </w:r>
      <w:r w:rsidR="006D3ADA" w:rsidRPr="0040486D">
        <w:rPr>
          <w:sz w:val="24"/>
          <w:szCs w:val="24"/>
        </w:rPr>
        <w:tab/>
        <w:t>MAN</w:t>
      </w:r>
      <w:r w:rsidR="006D3ADA" w:rsidRPr="0040486D">
        <w:rPr>
          <w:sz w:val="24"/>
          <w:szCs w:val="24"/>
        </w:rPr>
        <w:tab/>
        <w:t>33.373 DFT, REG. OZNAKA ZG 1544-EL, broj šasije</w:t>
      </w:r>
      <w:r w:rsidRPr="0040486D">
        <w:rPr>
          <w:sz w:val="24"/>
          <w:szCs w:val="24"/>
        </w:rPr>
        <w:t xml:space="preserve"> </w:t>
      </w:r>
      <w:r w:rsidR="006D3ADA" w:rsidRPr="0040486D">
        <w:rPr>
          <w:sz w:val="24"/>
          <w:szCs w:val="24"/>
        </w:rPr>
        <w:tab/>
        <w:t>WMAT480717M217698</w:t>
      </w:r>
    </w:p>
    <w:p w:rsidRDefault="001E7ED4" w:rsidP="0040486D" w:rsidR="006D3ADA" w:rsidRPr="0040486D">
      <w:pPr>
        <w:ind w:firstLine="567" w:left="-567"/>
        <w:jc w:val="both"/>
        <w:rPr>
          <w:sz w:val="24"/>
          <w:szCs w:val="24"/>
        </w:rPr>
      </w:pPr>
      <w:r w:rsidRPr="0040486D">
        <w:rPr>
          <w:sz w:val="24"/>
          <w:szCs w:val="24"/>
        </w:rPr>
        <w:t>- vozilo tegljač</w:t>
      </w:r>
      <w:r w:rsidR="006D3ADA" w:rsidRPr="0040486D">
        <w:rPr>
          <w:sz w:val="24"/>
          <w:szCs w:val="24"/>
        </w:rPr>
        <w:tab/>
        <w:t>MAN</w:t>
      </w:r>
      <w:r w:rsidR="006D3ADA" w:rsidRPr="0040486D">
        <w:rPr>
          <w:sz w:val="24"/>
          <w:szCs w:val="24"/>
        </w:rPr>
        <w:tab/>
        <w:t>33.373 DFT, REG. OZNAKA ZG 9766-EU, broj šasije</w:t>
      </w:r>
      <w:r w:rsidRPr="0040486D">
        <w:rPr>
          <w:sz w:val="24"/>
          <w:szCs w:val="24"/>
        </w:rPr>
        <w:t xml:space="preserve"> </w:t>
      </w:r>
      <w:r w:rsidR="006D3ADA" w:rsidRPr="0040486D">
        <w:rPr>
          <w:sz w:val="24"/>
          <w:szCs w:val="24"/>
        </w:rPr>
        <w:tab/>
        <w:t>WMAT480447M217518</w:t>
      </w:r>
    </w:p>
    <w:p w:rsidRDefault="001E7ED4" w:rsidP="0040486D" w:rsidR="006D3ADA" w:rsidRPr="0040486D">
      <w:pPr>
        <w:ind w:firstLine="567" w:left="-567"/>
        <w:jc w:val="both"/>
        <w:rPr>
          <w:sz w:val="24"/>
          <w:szCs w:val="24"/>
        </w:rPr>
      </w:pPr>
      <w:r w:rsidRPr="0040486D">
        <w:rPr>
          <w:sz w:val="24"/>
          <w:szCs w:val="24"/>
        </w:rPr>
        <w:t>- vozilo tegljač</w:t>
      </w:r>
      <w:r w:rsidR="006D3ADA" w:rsidRPr="0040486D">
        <w:rPr>
          <w:sz w:val="24"/>
          <w:szCs w:val="24"/>
        </w:rPr>
        <w:tab/>
        <w:t>MAN</w:t>
      </w:r>
      <w:r w:rsidR="006D3ADA" w:rsidRPr="0040486D">
        <w:rPr>
          <w:sz w:val="24"/>
          <w:szCs w:val="24"/>
        </w:rPr>
        <w:tab/>
        <w:t>33.</w:t>
      </w:r>
      <w:r w:rsidRPr="0040486D">
        <w:rPr>
          <w:sz w:val="24"/>
          <w:szCs w:val="24"/>
        </w:rPr>
        <w:t>373 DFT, REG. OZNAKA ZG 1545-EL</w:t>
      </w:r>
      <w:r w:rsidR="006D3ADA" w:rsidRPr="0040486D">
        <w:rPr>
          <w:sz w:val="24"/>
          <w:szCs w:val="24"/>
        </w:rPr>
        <w:t>, broj šasije</w:t>
      </w:r>
      <w:r w:rsidR="006D3ADA" w:rsidRPr="0040486D">
        <w:rPr>
          <w:sz w:val="24"/>
          <w:szCs w:val="24"/>
        </w:rPr>
        <w:tab/>
        <w:t>WMAT480266M217341</w:t>
      </w:r>
    </w:p>
    <w:p w:rsidRDefault="001E7ED4" w:rsidP="0040486D" w:rsidR="006D3ADA" w:rsidRPr="0040486D">
      <w:pPr>
        <w:jc w:val="both"/>
        <w:rPr>
          <w:sz w:val="24"/>
          <w:szCs w:val="24"/>
        </w:rPr>
      </w:pPr>
      <w:r w:rsidRPr="0040486D">
        <w:rPr>
          <w:sz w:val="24"/>
          <w:szCs w:val="24"/>
        </w:rPr>
        <w:t>- vozilo tegljač</w:t>
      </w:r>
      <w:r w:rsidR="006D3ADA" w:rsidRPr="0040486D">
        <w:rPr>
          <w:sz w:val="24"/>
          <w:szCs w:val="24"/>
        </w:rPr>
        <w:tab/>
        <w:t>MAN</w:t>
      </w:r>
      <w:r w:rsidR="006D3ADA" w:rsidRPr="0040486D">
        <w:rPr>
          <w:sz w:val="24"/>
          <w:szCs w:val="24"/>
        </w:rPr>
        <w:tab/>
        <w:t>TGA 33.430 6X4 BLS, REG. OZNAKA ZG 9471-BI, broj šasije</w:t>
      </w:r>
      <w:r w:rsidRPr="0040486D">
        <w:rPr>
          <w:sz w:val="24"/>
          <w:szCs w:val="24"/>
        </w:rPr>
        <w:t xml:space="preserve"> </w:t>
      </w:r>
      <w:r w:rsidR="006D3ADA" w:rsidRPr="0040486D">
        <w:rPr>
          <w:sz w:val="24"/>
          <w:szCs w:val="24"/>
        </w:rPr>
        <w:t>WMAH30ZZ16M443273</w:t>
      </w:r>
    </w:p>
    <w:p w:rsidRDefault="001E7ED4" w:rsidP="0040486D" w:rsidR="006D3ADA" w:rsidRPr="0040486D">
      <w:pPr>
        <w:jc w:val="both"/>
        <w:rPr>
          <w:sz w:val="24"/>
          <w:szCs w:val="24"/>
        </w:rPr>
      </w:pPr>
      <w:r w:rsidRPr="0040486D">
        <w:rPr>
          <w:sz w:val="24"/>
          <w:szCs w:val="24"/>
        </w:rPr>
        <w:t xml:space="preserve">- vozilo tegljač </w:t>
      </w:r>
      <w:r w:rsidR="006D3ADA" w:rsidRPr="0040486D">
        <w:rPr>
          <w:sz w:val="24"/>
          <w:szCs w:val="24"/>
        </w:rPr>
        <w:t>MAN</w:t>
      </w:r>
      <w:r w:rsidR="006D3ADA" w:rsidRPr="0040486D">
        <w:rPr>
          <w:sz w:val="24"/>
          <w:szCs w:val="24"/>
        </w:rPr>
        <w:tab/>
        <w:t>TGA 33.430 6X4 BLS, REG. OZNAKA ZG 9472-BI, broj šasije</w:t>
      </w:r>
      <w:r w:rsidRPr="0040486D">
        <w:rPr>
          <w:sz w:val="24"/>
          <w:szCs w:val="24"/>
        </w:rPr>
        <w:t xml:space="preserve"> </w:t>
      </w:r>
      <w:r w:rsidR="006D3ADA" w:rsidRPr="0040486D">
        <w:rPr>
          <w:sz w:val="24"/>
          <w:szCs w:val="24"/>
        </w:rPr>
        <w:t>WMAH30ZZ26M443296</w:t>
      </w:r>
    </w:p>
    <w:p w:rsidRDefault="001E7ED4" w:rsidP="0040486D" w:rsidR="006D3ADA" w:rsidRPr="0040486D">
      <w:pPr>
        <w:jc w:val="both"/>
        <w:rPr>
          <w:sz w:val="24"/>
          <w:szCs w:val="24"/>
        </w:rPr>
      </w:pPr>
      <w:r w:rsidRPr="0040486D">
        <w:rPr>
          <w:sz w:val="24"/>
          <w:szCs w:val="24"/>
        </w:rPr>
        <w:t xml:space="preserve">- vozilo tegljač </w:t>
      </w:r>
      <w:r w:rsidR="006D3ADA" w:rsidRPr="0040486D">
        <w:rPr>
          <w:sz w:val="24"/>
          <w:szCs w:val="24"/>
        </w:rPr>
        <w:t>MAN</w:t>
      </w:r>
      <w:r w:rsidR="006D3ADA" w:rsidRPr="0040486D">
        <w:rPr>
          <w:sz w:val="24"/>
          <w:szCs w:val="24"/>
        </w:rPr>
        <w:tab/>
        <w:t>TGA 33.430 6X4 BLS, REG. OZNAKA ZG 9473-BI, broj šasije</w:t>
      </w:r>
      <w:r w:rsidRPr="0040486D">
        <w:rPr>
          <w:sz w:val="24"/>
          <w:szCs w:val="24"/>
        </w:rPr>
        <w:t xml:space="preserve"> </w:t>
      </w:r>
      <w:r w:rsidR="006D3ADA" w:rsidRPr="0040486D">
        <w:rPr>
          <w:sz w:val="24"/>
          <w:szCs w:val="24"/>
        </w:rPr>
        <w:t>WMAH30ZZ06M443345</w:t>
      </w:r>
    </w:p>
    <w:p w:rsidRDefault="001E7ED4" w:rsidP="0040486D" w:rsidR="006D3ADA" w:rsidRPr="0040486D">
      <w:pPr>
        <w:jc w:val="both"/>
        <w:rPr>
          <w:sz w:val="24"/>
          <w:szCs w:val="24"/>
        </w:rPr>
      </w:pPr>
      <w:r w:rsidRPr="0040486D">
        <w:rPr>
          <w:sz w:val="24"/>
          <w:szCs w:val="24"/>
        </w:rPr>
        <w:t xml:space="preserve">- vozilo tegljač </w:t>
      </w:r>
      <w:r w:rsidR="006D3ADA" w:rsidRPr="0040486D">
        <w:rPr>
          <w:sz w:val="24"/>
          <w:szCs w:val="24"/>
        </w:rPr>
        <w:t>MAN</w:t>
      </w:r>
      <w:r w:rsidR="006D3ADA" w:rsidRPr="0040486D">
        <w:rPr>
          <w:sz w:val="24"/>
          <w:szCs w:val="24"/>
        </w:rPr>
        <w:tab/>
        <w:t>TGA 33.480 6X4 BLS, REG. OZNAKA ZG 3941-AZ, broj šasije</w:t>
      </w:r>
      <w:r w:rsidRPr="0040486D">
        <w:rPr>
          <w:sz w:val="24"/>
          <w:szCs w:val="24"/>
        </w:rPr>
        <w:t xml:space="preserve"> </w:t>
      </w:r>
      <w:r w:rsidR="006D3ADA" w:rsidRPr="0040486D">
        <w:rPr>
          <w:sz w:val="24"/>
          <w:szCs w:val="24"/>
        </w:rPr>
        <w:t>WMAH29ZZ75M416116</w:t>
      </w:r>
    </w:p>
    <w:p w:rsidRDefault="001E7ED4" w:rsidP="0040486D" w:rsidR="006D3ADA" w:rsidRPr="0040486D">
      <w:pPr>
        <w:jc w:val="both"/>
        <w:rPr>
          <w:sz w:val="24"/>
          <w:szCs w:val="24"/>
        </w:rPr>
      </w:pPr>
      <w:r w:rsidRPr="0040486D">
        <w:rPr>
          <w:sz w:val="24"/>
          <w:szCs w:val="24"/>
        </w:rPr>
        <w:t>- vozilo tegljač za labud</w:t>
      </w:r>
      <w:r w:rsidR="006D3ADA" w:rsidRPr="0040486D">
        <w:rPr>
          <w:sz w:val="24"/>
          <w:szCs w:val="24"/>
        </w:rPr>
        <w:t>.</w:t>
      </w:r>
      <w:r w:rsidRPr="0040486D">
        <w:rPr>
          <w:sz w:val="24"/>
          <w:szCs w:val="24"/>
        </w:rPr>
        <w:t xml:space="preserve"> </w:t>
      </w:r>
      <w:r w:rsidR="006D3ADA" w:rsidRPr="0040486D">
        <w:rPr>
          <w:sz w:val="24"/>
          <w:szCs w:val="24"/>
        </w:rPr>
        <w:t>MAN</w:t>
      </w:r>
      <w:r w:rsidRPr="0040486D">
        <w:rPr>
          <w:sz w:val="24"/>
          <w:szCs w:val="24"/>
        </w:rPr>
        <w:t xml:space="preserve"> </w:t>
      </w:r>
      <w:r w:rsidR="006D3ADA" w:rsidRPr="0040486D">
        <w:rPr>
          <w:sz w:val="24"/>
          <w:szCs w:val="24"/>
        </w:rPr>
        <w:t>TGA 33.480 6X4 BLS, REG. OZNAKA ZG 9474-BI, broj šasije WMAH29ZZ46M443484</w:t>
      </w:r>
    </w:p>
    <w:p w:rsidRDefault="001E7ED4" w:rsidP="0040486D" w:rsidR="006D3ADA" w:rsidRPr="0040486D">
      <w:pPr>
        <w:jc w:val="both"/>
        <w:rPr>
          <w:sz w:val="24"/>
          <w:szCs w:val="24"/>
        </w:rPr>
      </w:pPr>
      <w:r w:rsidRPr="0040486D">
        <w:rPr>
          <w:sz w:val="24"/>
          <w:szCs w:val="24"/>
        </w:rPr>
        <w:t xml:space="preserve">- vozilo tegljač </w:t>
      </w:r>
      <w:r w:rsidR="006D3ADA" w:rsidRPr="0040486D">
        <w:rPr>
          <w:sz w:val="24"/>
          <w:szCs w:val="24"/>
        </w:rPr>
        <w:t>MAN</w:t>
      </w:r>
      <w:r w:rsidR="006D3ADA" w:rsidRPr="0040486D">
        <w:rPr>
          <w:sz w:val="24"/>
          <w:szCs w:val="24"/>
        </w:rPr>
        <w:tab/>
        <w:t>40.604 DFAT, REG. OZNAKA ZG 6957-AI, broj šasije</w:t>
      </w:r>
      <w:r w:rsidRPr="0040486D">
        <w:rPr>
          <w:sz w:val="24"/>
          <w:szCs w:val="24"/>
        </w:rPr>
        <w:t xml:space="preserve"> </w:t>
      </w:r>
      <w:r w:rsidR="006D3ADA" w:rsidRPr="0040486D">
        <w:rPr>
          <w:sz w:val="24"/>
          <w:szCs w:val="24"/>
        </w:rPr>
        <w:t>WMAE94ZZZ3L034704</w:t>
      </w:r>
    </w:p>
    <w:p w:rsidRDefault="001E7ED4" w:rsidP="0040486D" w:rsidR="006D3ADA" w:rsidRPr="0040486D">
      <w:pPr>
        <w:jc w:val="both"/>
        <w:rPr>
          <w:sz w:val="24"/>
          <w:szCs w:val="24"/>
        </w:rPr>
      </w:pPr>
      <w:r w:rsidRPr="0040486D">
        <w:rPr>
          <w:sz w:val="24"/>
          <w:szCs w:val="24"/>
        </w:rPr>
        <w:t>- vozilo tegljač</w:t>
      </w:r>
      <w:r w:rsidR="006D3ADA" w:rsidRPr="0040486D">
        <w:rPr>
          <w:sz w:val="24"/>
          <w:szCs w:val="24"/>
        </w:rPr>
        <w:tab/>
        <w:t>MAN</w:t>
      </w:r>
      <w:r w:rsidR="006D3ADA" w:rsidRPr="0040486D">
        <w:rPr>
          <w:sz w:val="24"/>
          <w:szCs w:val="24"/>
        </w:rPr>
        <w:tab/>
        <w:t>TGA 40.480 6X6 BBS, REG. OZNAKA ZG 9475-BI, broj šasije</w:t>
      </w:r>
      <w:r w:rsidRPr="0040486D">
        <w:rPr>
          <w:sz w:val="24"/>
          <w:szCs w:val="24"/>
        </w:rPr>
        <w:t xml:space="preserve"> </w:t>
      </w:r>
      <w:r w:rsidR="006D3ADA" w:rsidRPr="0040486D">
        <w:rPr>
          <w:sz w:val="24"/>
          <w:szCs w:val="24"/>
        </w:rPr>
        <w:t>WMAH57ZZ46L044186</w:t>
      </w:r>
    </w:p>
    <w:p w:rsidRDefault="001E7ED4" w:rsidP="0040486D" w:rsidR="006D3ADA" w:rsidRPr="0040486D">
      <w:pPr>
        <w:jc w:val="both"/>
        <w:rPr>
          <w:sz w:val="24"/>
          <w:szCs w:val="24"/>
        </w:rPr>
      </w:pPr>
      <w:r w:rsidRPr="0040486D">
        <w:rPr>
          <w:sz w:val="24"/>
          <w:szCs w:val="24"/>
        </w:rPr>
        <w:t xml:space="preserve">- vozilo cisterna za vodu </w:t>
      </w:r>
      <w:r w:rsidR="006D3ADA" w:rsidRPr="0040486D">
        <w:rPr>
          <w:sz w:val="24"/>
          <w:szCs w:val="24"/>
        </w:rPr>
        <w:t>TAM</w:t>
      </w:r>
      <w:r w:rsidRPr="0040486D">
        <w:rPr>
          <w:sz w:val="24"/>
          <w:szCs w:val="24"/>
        </w:rPr>
        <w:t xml:space="preserve"> </w:t>
      </w:r>
      <w:r w:rsidR="006D3ADA" w:rsidRPr="0040486D">
        <w:rPr>
          <w:sz w:val="24"/>
          <w:szCs w:val="24"/>
        </w:rPr>
        <w:t>110-T10, REG. OZNAKA ZG 3621-FM, broj šasije</w:t>
      </w:r>
      <w:r w:rsidRPr="0040486D">
        <w:rPr>
          <w:sz w:val="24"/>
          <w:szCs w:val="24"/>
        </w:rPr>
        <w:t xml:space="preserve"> </w:t>
      </w:r>
      <w:r w:rsidR="006D3ADA" w:rsidRPr="0040486D">
        <w:rPr>
          <w:sz w:val="24"/>
          <w:szCs w:val="24"/>
        </w:rPr>
        <w:t>790000370</w:t>
      </w:r>
    </w:p>
    <w:p w:rsidRDefault="001E7ED4" w:rsidP="0040486D" w:rsidR="006D3ADA" w:rsidRPr="0040486D">
      <w:pPr>
        <w:jc w:val="both"/>
        <w:rPr>
          <w:sz w:val="24"/>
          <w:szCs w:val="24"/>
        </w:rPr>
      </w:pPr>
      <w:r w:rsidRPr="0040486D">
        <w:rPr>
          <w:sz w:val="24"/>
          <w:szCs w:val="24"/>
        </w:rPr>
        <w:t xml:space="preserve">- vozilo cisterna za gorivo </w:t>
      </w:r>
      <w:r w:rsidR="006D3ADA" w:rsidRPr="0040486D">
        <w:rPr>
          <w:sz w:val="24"/>
          <w:szCs w:val="24"/>
        </w:rPr>
        <w:t>TAM</w:t>
      </w:r>
      <w:r w:rsidRPr="0040486D">
        <w:rPr>
          <w:sz w:val="24"/>
          <w:szCs w:val="24"/>
        </w:rPr>
        <w:t xml:space="preserve"> </w:t>
      </w:r>
      <w:r w:rsidR="006D3ADA" w:rsidRPr="0040486D">
        <w:rPr>
          <w:sz w:val="24"/>
          <w:szCs w:val="24"/>
        </w:rPr>
        <w:t xml:space="preserve">110-T10, REG. OZNAKA ZG 6349-FA, </w:t>
      </w:r>
      <w:r w:rsidRPr="0040486D">
        <w:rPr>
          <w:sz w:val="24"/>
          <w:szCs w:val="24"/>
        </w:rPr>
        <w:t xml:space="preserve">broj šasije </w:t>
      </w:r>
      <w:r w:rsidR="006D3ADA" w:rsidRPr="0040486D">
        <w:rPr>
          <w:sz w:val="24"/>
          <w:szCs w:val="24"/>
        </w:rPr>
        <w:t>790000379</w:t>
      </w:r>
    </w:p>
    <w:p w:rsidRDefault="001E7ED4" w:rsidP="0040486D" w:rsidR="001E7ED4" w:rsidRPr="0040486D">
      <w:pPr>
        <w:jc w:val="both"/>
        <w:rPr>
          <w:sz w:val="24"/>
          <w:szCs w:val="24"/>
        </w:rPr>
      </w:pPr>
      <w:r w:rsidRPr="0040486D">
        <w:rPr>
          <w:sz w:val="24"/>
          <w:szCs w:val="24"/>
        </w:rPr>
        <w:t xml:space="preserve">- vozilo cisterna za gorivo </w:t>
      </w:r>
      <w:r w:rsidR="006D3ADA" w:rsidRPr="0040486D">
        <w:rPr>
          <w:sz w:val="24"/>
          <w:szCs w:val="24"/>
        </w:rPr>
        <w:t>TAM</w:t>
      </w:r>
      <w:r w:rsidRPr="0040486D">
        <w:rPr>
          <w:sz w:val="24"/>
          <w:szCs w:val="24"/>
        </w:rPr>
        <w:t xml:space="preserve"> </w:t>
      </w:r>
      <w:r w:rsidR="006D3ADA" w:rsidRPr="0040486D">
        <w:rPr>
          <w:sz w:val="24"/>
          <w:szCs w:val="24"/>
        </w:rPr>
        <w:t>110-T10, REG. OZNAKA ZG 4409-FT, broj šasije</w:t>
      </w:r>
    </w:p>
    <w:p w:rsidRDefault="006D3ADA" w:rsidP="0040486D" w:rsidR="006D3ADA" w:rsidRPr="0040486D">
      <w:pPr>
        <w:jc w:val="both"/>
        <w:rPr>
          <w:sz w:val="24"/>
          <w:szCs w:val="24"/>
        </w:rPr>
      </w:pPr>
      <w:r w:rsidRPr="0040486D">
        <w:rPr>
          <w:sz w:val="24"/>
          <w:szCs w:val="24"/>
        </w:rPr>
        <w:t>790000449</w:t>
      </w:r>
    </w:p>
    <w:p w:rsidRDefault="001E7ED4" w:rsidP="0040486D" w:rsidR="006D3ADA" w:rsidRPr="0040486D">
      <w:pPr>
        <w:jc w:val="both"/>
        <w:rPr>
          <w:sz w:val="24"/>
          <w:szCs w:val="24"/>
        </w:rPr>
      </w:pPr>
      <w:r w:rsidRPr="0040486D">
        <w:rPr>
          <w:sz w:val="24"/>
          <w:szCs w:val="24"/>
        </w:rPr>
        <w:t xml:space="preserve">- vozilo cisterna za gorivo </w:t>
      </w:r>
      <w:r w:rsidR="006D3ADA" w:rsidRPr="0040486D">
        <w:rPr>
          <w:sz w:val="24"/>
          <w:szCs w:val="24"/>
        </w:rPr>
        <w:t>TAM</w:t>
      </w:r>
      <w:r w:rsidRPr="0040486D">
        <w:rPr>
          <w:sz w:val="24"/>
          <w:szCs w:val="24"/>
        </w:rPr>
        <w:t xml:space="preserve"> </w:t>
      </w:r>
      <w:r w:rsidR="006D3ADA" w:rsidRPr="0040486D">
        <w:rPr>
          <w:sz w:val="24"/>
          <w:szCs w:val="24"/>
        </w:rPr>
        <w:t>110-T10-FE, REG. OZNAKA ZG 7589-ET , broj šasije</w:t>
      </w:r>
      <w:r w:rsidRPr="0040486D">
        <w:rPr>
          <w:sz w:val="24"/>
          <w:szCs w:val="24"/>
        </w:rPr>
        <w:t xml:space="preserve"> </w:t>
      </w:r>
      <w:r w:rsidR="006D3ADA" w:rsidRPr="0040486D">
        <w:rPr>
          <w:sz w:val="24"/>
          <w:szCs w:val="24"/>
        </w:rPr>
        <w:t>790003856</w:t>
      </w:r>
    </w:p>
    <w:p w:rsidRDefault="001E7ED4" w:rsidP="0040486D" w:rsidR="006D3ADA" w:rsidRPr="0040486D">
      <w:pPr>
        <w:jc w:val="both"/>
        <w:rPr>
          <w:sz w:val="24"/>
          <w:szCs w:val="24"/>
        </w:rPr>
      </w:pPr>
      <w:r w:rsidRPr="0040486D">
        <w:rPr>
          <w:sz w:val="24"/>
          <w:szCs w:val="24"/>
        </w:rPr>
        <w:lastRenderedPageBreak/>
        <w:t xml:space="preserve">- vozilo cisterna za gorivo </w:t>
      </w:r>
      <w:r w:rsidR="006D3ADA" w:rsidRPr="0040486D">
        <w:rPr>
          <w:sz w:val="24"/>
          <w:szCs w:val="24"/>
        </w:rPr>
        <w:t>TAM</w:t>
      </w:r>
      <w:r w:rsidRPr="0040486D">
        <w:rPr>
          <w:sz w:val="24"/>
          <w:szCs w:val="24"/>
        </w:rPr>
        <w:t xml:space="preserve"> </w:t>
      </w:r>
      <w:r w:rsidR="006D3ADA" w:rsidRPr="0040486D">
        <w:rPr>
          <w:sz w:val="24"/>
          <w:szCs w:val="24"/>
        </w:rPr>
        <w:t>110-T10-FE, REG. OZNAKA ZG 5473-EV , broj šasije 790003850</w:t>
      </w:r>
    </w:p>
    <w:p w:rsidRDefault="001E7ED4" w:rsidP="0040486D" w:rsidR="001E7ED4" w:rsidRPr="0040486D">
      <w:pPr>
        <w:jc w:val="both"/>
        <w:rPr>
          <w:sz w:val="24"/>
          <w:szCs w:val="24"/>
        </w:rPr>
      </w:pPr>
      <w:r w:rsidRPr="0040486D">
        <w:rPr>
          <w:sz w:val="24"/>
          <w:szCs w:val="24"/>
        </w:rPr>
        <w:t xml:space="preserve">- vozilo cisterna za gorivo </w:t>
      </w:r>
      <w:r w:rsidR="006D3ADA" w:rsidRPr="0040486D">
        <w:rPr>
          <w:sz w:val="24"/>
          <w:szCs w:val="24"/>
        </w:rPr>
        <w:t>TAM</w:t>
      </w:r>
      <w:r w:rsidRPr="0040486D">
        <w:rPr>
          <w:sz w:val="24"/>
          <w:szCs w:val="24"/>
        </w:rPr>
        <w:t xml:space="preserve"> </w:t>
      </w:r>
      <w:r w:rsidR="006D3ADA" w:rsidRPr="0040486D">
        <w:rPr>
          <w:sz w:val="24"/>
          <w:szCs w:val="24"/>
        </w:rPr>
        <w:t>110-T10, REG. OZNAKA ZG 8759-FD, broj šasije</w:t>
      </w:r>
    </w:p>
    <w:p w:rsidRDefault="006D3ADA" w:rsidP="0040486D" w:rsidR="006D3ADA" w:rsidRPr="0040486D">
      <w:pPr>
        <w:jc w:val="both"/>
        <w:rPr>
          <w:sz w:val="24"/>
          <w:szCs w:val="24"/>
        </w:rPr>
      </w:pPr>
      <w:r w:rsidRPr="0040486D">
        <w:rPr>
          <w:sz w:val="24"/>
          <w:szCs w:val="24"/>
        </w:rPr>
        <w:t>800006793</w:t>
      </w:r>
    </w:p>
    <w:p w:rsidRDefault="001E7ED4"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27.403 DF-TM-AM7FH, REG. OZNAKA ZG 9080-E, broj šasije WMAT483027M251982</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27.403 DF-TM-AM7FH, REG. OZNAKA ZG 9081-E, broj šasije WMAT483039M252059</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27.403 DF-TM-AM7FH, REG. OZNAKA ZG 5340-EE, broj šasije WMAT483040M251986</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27.403 DF-TM-AM7FH, REG. OZNAKA ZG 1518-EL, broj šasije WMAT483062M252018</w:t>
      </w:r>
    </w:p>
    <w:p w:rsidRDefault="0005624C" w:rsidP="0040486D" w:rsidR="006D3ADA" w:rsidRPr="0040486D">
      <w:pPr>
        <w:jc w:val="both"/>
        <w:rPr>
          <w:sz w:val="24"/>
          <w:szCs w:val="24"/>
        </w:rPr>
      </w:pPr>
      <w:r w:rsidRPr="0040486D">
        <w:rPr>
          <w:sz w:val="24"/>
          <w:szCs w:val="24"/>
        </w:rPr>
        <w:t>- vozilo mikser</w:t>
      </w:r>
      <w:r w:rsidR="00C93580" w:rsidRPr="0040486D">
        <w:rPr>
          <w:sz w:val="24"/>
          <w:szCs w:val="24"/>
        </w:rPr>
        <w:t xml:space="preserve"> </w:t>
      </w:r>
      <w:r w:rsidR="006D3ADA" w:rsidRPr="0040486D">
        <w:rPr>
          <w:sz w:val="24"/>
          <w:szCs w:val="24"/>
        </w:rPr>
        <w:t>MAN-STETTER 27.403 DF-TM-AM7FH, REG. OZNAKA ZG 9084-E, broj šasije WMAT483063M251966</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 REG.</w:t>
      </w:r>
      <w:r w:rsidRPr="0040486D">
        <w:rPr>
          <w:sz w:val="24"/>
          <w:szCs w:val="24"/>
        </w:rPr>
        <w:t xml:space="preserve"> OZNAKA ZG 1683-AF, broj šasije </w:t>
      </w:r>
      <w:r w:rsidR="006D3ADA" w:rsidRPr="0040486D">
        <w:rPr>
          <w:sz w:val="24"/>
          <w:szCs w:val="24"/>
        </w:rPr>
        <w:t>WJMF3TRS00C114373</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 xml:space="preserve">MP 380 E, REG. </w:t>
      </w:r>
      <w:r w:rsidRPr="0040486D">
        <w:rPr>
          <w:sz w:val="24"/>
          <w:szCs w:val="24"/>
        </w:rPr>
        <w:t xml:space="preserve">OZNAKA ZG 6955-AI, broj šasije </w:t>
      </w:r>
      <w:r w:rsidR="006D3ADA" w:rsidRPr="0040486D">
        <w:rPr>
          <w:sz w:val="24"/>
          <w:szCs w:val="24"/>
        </w:rPr>
        <w:t>WJMF3TRS00C114443</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 REG. OZNAKA ZG 3143-EZ, broj šasije</w:t>
      </w:r>
      <w:r w:rsidRPr="0040486D">
        <w:rPr>
          <w:sz w:val="24"/>
          <w:szCs w:val="24"/>
        </w:rPr>
        <w:t xml:space="preserve"> </w:t>
      </w:r>
      <w:r w:rsidR="006D3ADA" w:rsidRPr="0040486D">
        <w:rPr>
          <w:sz w:val="24"/>
          <w:szCs w:val="24"/>
        </w:rPr>
        <w:t>WJMF3TRS00C114521</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 REG. OZNAKA ZG 1681-AF, broj šasije</w:t>
      </w:r>
      <w:r w:rsidRPr="0040486D">
        <w:rPr>
          <w:sz w:val="24"/>
          <w:szCs w:val="24"/>
        </w:rPr>
        <w:t xml:space="preserve"> </w:t>
      </w:r>
      <w:r w:rsidR="006D3ADA" w:rsidRPr="0040486D">
        <w:rPr>
          <w:sz w:val="24"/>
          <w:szCs w:val="24"/>
        </w:rPr>
        <w:t>WJMF3TRS00C114737</w:t>
      </w:r>
    </w:p>
    <w:p w:rsidRDefault="0005624C" w:rsidP="0040486D" w:rsidR="0005624C"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 xml:space="preserve">MP 380E, REG. </w:t>
      </w:r>
      <w:r w:rsidRPr="0040486D">
        <w:rPr>
          <w:sz w:val="24"/>
          <w:szCs w:val="24"/>
        </w:rPr>
        <w:t>OZNAKA ZG 6956-AI, broj šasije</w:t>
      </w:r>
    </w:p>
    <w:p w:rsidRDefault="0005624C" w:rsidP="0040486D" w:rsidR="006D3ADA" w:rsidRPr="0040486D">
      <w:pPr>
        <w:jc w:val="both"/>
        <w:rPr>
          <w:sz w:val="24"/>
          <w:szCs w:val="24"/>
        </w:rPr>
      </w:pPr>
      <w:r w:rsidRPr="0040486D">
        <w:rPr>
          <w:sz w:val="24"/>
          <w:szCs w:val="24"/>
        </w:rPr>
        <w:t xml:space="preserve"> </w:t>
      </w:r>
      <w:r w:rsidR="006D3ADA" w:rsidRPr="0040486D">
        <w:rPr>
          <w:sz w:val="24"/>
          <w:szCs w:val="24"/>
        </w:rPr>
        <w:t>WJMF3TRS00C114804</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MP380E38W-HB, REG.</w:t>
      </w:r>
      <w:r w:rsidRPr="0040486D">
        <w:rPr>
          <w:sz w:val="24"/>
          <w:szCs w:val="24"/>
        </w:rPr>
        <w:t xml:space="preserve"> OZNAKA ZG 6425-BI, broj šasije </w:t>
      </w:r>
      <w:r w:rsidR="006D3ADA" w:rsidRPr="0040486D">
        <w:rPr>
          <w:sz w:val="24"/>
          <w:szCs w:val="24"/>
        </w:rPr>
        <w:t>WJMF3TRS00C154817</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MP380E38W-HB, REG. OZNAKA ZG 6426-BI, broj šasije</w:t>
      </w:r>
      <w:r w:rsidR="006D3ADA" w:rsidRPr="0040486D">
        <w:rPr>
          <w:sz w:val="24"/>
          <w:szCs w:val="24"/>
        </w:rPr>
        <w:tab/>
        <w:t>WJMF3TRS00C154890</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MP380E38W-HB, REG. OZNAKA ZG 6427-BI, broj šasije</w:t>
      </w:r>
      <w:r w:rsidR="006D3ADA" w:rsidRPr="0040486D">
        <w:rPr>
          <w:sz w:val="24"/>
          <w:szCs w:val="24"/>
        </w:rPr>
        <w:tab/>
        <w:t>WJMF3TRS00C154963</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MP380E38W-HB, REG. OZNAKA ZG 6428-BI, broj šasije</w:t>
      </w:r>
      <w:r w:rsidR="006D3ADA" w:rsidRPr="0040486D">
        <w:rPr>
          <w:sz w:val="24"/>
          <w:szCs w:val="24"/>
        </w:rPr>
        <w:tab/>
        <w:t>WJMF3TRS00C155166</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IVECO-ITAS</w:t>
      </w:r>
      <w:r w:rsidR="006D3ADA" w:rsidRPr="0040486D">
        <w:rPr>
          <w:sz w:val="24"/>
          <w:szCs w:val="24"/>
        </w:rPr>
        <w:tab/>
        <w:t>MP380E38W-HB, REG. OZNAKA ZG 6429-BI, broj šasije</w:t>
      </w:r>
      <w:r w:rsidR="006D3ADA" w:rsidRPr="0040486D">
        <w:rPr>
          <w:sz w:val="24"/>
          <w:szCs w:val="24"/>
        </w:rPr>
        <w:tab/>
        <w:t>WJMF3TRS00C155240</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TGA 41.440 8X4/AM10F, REG. OZNAKA ZG 9936-DJ, broj šasije WMAH39ZZ28M505562</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TGA 41.440 8X4/AM10F, REG. OZNAKA ZG 9937-DJ, broj šasije WMAH39ZZ48M505482</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TGA 41.440 8X4/AM10F, REG. OZNAKA ZG 9938-DJ, broj šasije WMAH39ZZ58M505474</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TGA 41.440 8X4/AM10F, REG. OZNAKA ZG 9939-DJ, broj šasije WMAH39ZZ58M505538</w:t>
      </w:r>
    </w:p>
    <w:p w:rsidRDefault="0005624C" w:rsidP="0040486D" w:rsidR="006D3ADA" w:rsidRPr="0040486D">
      <w:pPr>
        <w:jc w:val="both"/>
        <w:rPr>
          <w:sz w:val="24"/>
          <w:szCs w:val="24"/>
        </w:rPr>
      </w:pPr>
      <w:r w:rsidRPr="0040486D">
        <w:rPr>
          <w:sz w:val="24"/>
          <w:szCs w:val="24"/>
        </w:rPr>
        <w:t xml:space="preserve">- vozilo mikser </w:t>
      </w:r>
      <w:r w:rsidR="006D3ADA" w:rsidRPr="0040486D">
        <w:rPr>
          <w:sz w:val="24"/>
          <w:szCs w:val="24"/>
        </w:rPr>
        <w:t>MAN-STETTER TGA 41.440 8X4/AM10F, REG. OZNAKA ZG 9940-DJ, broj šasije WMAH39ZZ88M505470</w:t>
      </w:r>
    </w:p>
    <w:p w:rsidRDefault="0005624C" w:rsidP="0040486D" w:rsidR="0005624C" w:rsidRPr="0040486D">
      <w:pPr>
        <w:jc w:val="both"/>
        <w:rPr>
          <w:sz w:val="24"/>
          <w:szCs w:val="24"/>
        </w:rPr>
      </w:pPr>
      <w:r w:rsidRPr="0040486D">
        <w:rPr>
          <w:sz w:val="24"/>
          <w:szCs w:val="24"/>
        </w:rPr>
        <w:t>- vozilo cisterna za vodu</w:t>
      </w:r>
      <w:r w:rsidR="006D3ADA" w:rsidRPr="0040486D">
        <w:rPr>
          <w:sz w:val="24"/>
          <w:szCs w:val="24"/>
        </w:rPr>
        <w:t xml:space="preserve"> IVECO 150 E 18, REG. OZNAKA ZG 547-UR, broj šasije</w:t>
      </w:r>
    </w:p>
    <w:p w:rsidRDefault="006D3ADA" w:rsidP="0040486D" w:rsidR="006D3ADA" w:rsidRPr="0040486D">
      <w:pPr>
        <w:jc w:val="both"/>
        <w:rPr>
          <w:sz w:val="24"/>
          <w:szCs w:val="24"/>
        </w:rPr>
      </w:pPr>
      <w:r w:rsidRPr="0040486D">
        <w:rPr>
          <w:sz w:val="24"/>
          <w:szCs w:val="24"/>
        </w:rPr>
        <w:t>ZCFA1LD0002174655</w:t>
      </w:r>
    </w:p>
    <w:p w:rsidRDefault="00C93580" w:rsidP="0040486D" w:rsidR="006D3ADA" w:rsidRPr="0040486D">
      <w:pPr>
        <w:jc w:val="both"/>
        <w:rPr>
          <w:sz w:val="24"/>
          <w:szCs w:val="24"/>
        </w:rPr>
      </w:pPr>
      <w:r w:rsidRPr="0040486D">
        <w:rPr>
          <w:sz w:val="24"/>
          <w:szCs w:val="24"/>
        </w:rPr>
        <w:t xml:space="preserve">- vozilo cisterna za vodu </w:t>
      </w:r>
      <w:r w:rsidR="006D3ADA" w:rsidRPr="0040486D">
        <w:rPr>
          <w:sz w:val="24"/>
          <w:szCs w:val="24"/>
        </w:rPr>
        <w:t>IVECO 150 E 18, REG</w:t>
      </w:r>
      <w:r w:rsidRPr="0040486D">
        <w:rPr>
          <w:sz w:val="24"/>
          <w:szCs w:val="24"/>
        </w:rPr>
        <w:t xml:space="preserve">. OZNAKA ZG 548-UR, broj šasije </w:t>
      </w:r>
      <w:r w:rsidR="006D3ADA" w:rsidRPr="0040486D">
        <w:rPr>
          <w:sz w:val="24"/>
          <w:szCs w:val="24"/>
        </w:rPr>
        <w:t>ZCFA1LD0002175128</w:t>
      </w:r>
    </w:p>
    <w:p w:rsidRDefault="00C93580" w:rsidP="0040486D" w:rsidR="006D3ADA" w:rsidRPr="0040486D">
      <w:pPr>
        <w:jc w:val="both"/>
        <w:rPr>
          <w:sz w:val="24"/>
          <w:szCs w:val="24"/>
        </w:rPr>
      </w:pPr>
      <w:r w:rsidRPr="0040486D">
        <w:rPr>
          <w:sz w:val="24"/>
          <w:szCs w:val="24"/>
        </w:rPr>
        <w:t>- vozilo cisterna za vodu</w:t>
      </w:r>
      <w:r w:rsidR="006D3ADA" w:rsidRPr="0040486D">
        <w:rPr>
          <w:sz w:val="24"/>
          <w:szCs w:val="24"/>
        </w:rPr>
        <w:t xml:space="preserve"> IVECO ML 150 E 18, REG. OZNAKA ZG 4996-EK, broj šasije ZCFA1LD0002197990</w:t>
      </w:r>
    </w:p>
    <w:p w:rsidRDefault="00C93580" w:rsidP="0040486D" w:rsidR="006D3ADA" w:rsidRPr="0040486D">
      <w:pPr>
        <w:jc w:val="both"/>
        <w:rPr>
          <w:sz w:val="24"/>
          <w:szCs w:val="24"/>
        </w:rPr>
      </w:pPr>
      <w:r w:rsidRPr="0040486D">
        <w:rPr>
          <w:sz w:val="24"/>
          <w:szCs w:val="24"/>
        </w:rPr>
        <w:lastRenderedPageBreak/>
        <w:t xml:space="preserve">- vozilo cisterna za vodu </w:t>
      </w:r>
      <w:r w:rsidR="006D3ADA" w:rsidRPr="0040486D">
        <w:rPr>
          <w:sz w:val="24"/>
          <w:szCs w:val="24"/>
        </w:rPr>
        <w:t>IVECO ML 150 E 18, REG. OZNAKA ZG 4976-A, broj šasije ZCFA1LD0002197991</w:t>
      </w:r>
    </w:p>
    <w:p w:rsidRDefault="00C93580" w:rsidP="0040486D" w:rsidR="006D3ADA" w:rsidRPr="0040486D">
      <w:pPr>
        <w:jc w:val="both"/>
        <w:rPr>
          <w:sz w:val="24"/>
          <w:szCs w:val="24"/>
        </w:rPr>
      </w:pPr>
      <w:r w:rsidRPr="0040486D">
        <w:rPr>
          <w:sz w:val="24"/>
          <w:szCs w:val="24"/>
        </w:rPr>
        <w:t xml:space="preserve">- vozilo cisterna za vodu </w:t>
      </w:r>
      <w:r w:rsidR="006D3ADA" w:rsidRPr="0040486D">
        <w:rPr>
          <w:sz w:val="24"/>
          <w:szCs w:val="24"/>
        </w:rPr>
        <w:t>IVECO EUROCARGO</w:t>
      </w:r>
      <w:r w:rsidRPr="0040486D">
        <w:rPr>
          <w:sz w:val="24"/>
          <w:szCs w:val="24"/>
        </w:rPr>
        <w:t xml:space="preserve"> </w:t>
      </w:r>
      <w:r w:rsidR="006D3ADA" w:rsidRPr="0040486D">
        <w:rPr>
          <w:sz w:val="24"/>
          <w:szCs w:val="24"/>
        </w:rPr>
        <w:t>150 E 18, REG. OZNAKA ZG 4271-EL, broj šasije ZCFA1LD1102394477</w:t>
      </w:r>
    </w:p>
    <w:p w:rsidRDefault="00C93580" w:rsidP="0040486D" w:rsidR="006D3ADA" w:rsidRPr="0040486D">
      <w:pPr>
        <w:jc w:val="both"/>
        <w:rPr>
          <w:sz w:val="24"/>
          <w:szCs w:val="24"/>
        </w:rPr>
      </w:pPr>
      <w:r w:rsidRPr="0040486D">
        <w:rPr>
          <w:sz w:val="24"/>
          <w:szCs w:val="24"/>
        </w:rPr>
        <w:t xml:space="preserve">- vozilo cisterna za vodu </w:t>
      </w:r>
      <w:r w:rsidR="006D3ADA" w:rsidRPr="0040486D">
        <w:rPr>
          <w:sz w:val="24"/>
          <w:szCs w:val="24"/>
        </w:rPr>
        <w:t>IVECO EUROCARGO</w:t>
      </w:r>
      <w:r w:rsidRPr="0040486D">
        <w:rPr>
          <w:sz w:val="24"/>
          <w:szCs w:val="24"/>
        </w:rPr>
        <w:t xml:space="preserve"> </w:t>
      </w:r>
      <w:r w:rsidR="006D3ADA" w:rsidRPr="0040486D">
        <w:rPr>
          <w:sz w:val="24"/>
          <w:szCs w:val="24"/>
        </w:rPr>
        <w:t>ML 150 E 18, REG. OZNAKA ZG 8539-FF, broj šasije</w:t>
      </w:r>
      <w:r w:rsidR="006D3ADA" w:rsidRPr="0040486D">
        <w:rPr>
          <w:sz w:val="24"/>
          <w:szCs w:val="24"/>
        </w:rPr>
        <w:tab/>
        <w:t xml:space="preserve"> ZCFA1LD1102394478</w:t>
      </w:r>
    </w:p>
    <w:p w:rsidRDefault="0005624C" w:rsidP="0040486D" w:rsidR="006D3ADA" w:rsidRPr="0040486D">
      <w:pPr>
        <w:jc w:val="both"/>
        <w:rPr>
          <w:sz w:val="24"/>
          <w:szCs w:val="24"/>
        </w:rPr>
      </w:pPr>
      <w:r w:rsidRPr="0040486D">
        <w:rPr>
          <w:sz w:val="24"/>
          <w:szCs w:val="24"/>
        </w:rPr>
        <w:t xml:space="preserve">- vozilo cisterna za gorivo </w:t>
      </w:r>
      <w:r w:rsidR="006D3ADA" w:rsidRPr="0040486D">
        <w:rPr>
          <w:sz w:val="24"/>
          <w:szCs w:val="24"/>
        </w:rPr>
        <w:t>IVECO EURO CARGO ML120E24, REG.</w:t>
      </w:r>
      <w:r w:rsidRPr="0040486D">
        <w:rPr>
          <w:sz w:val="24"/>
          <w:szCs w:val="24"/>
        </w:rPr>
        <w:t xml:space="preserve"> OZNAKA ZG 6256-AP, broj šasije </w:t>
      </w:r>
      <w:r w:rsidR="006D3ADA" w:rsidRPr="0040486D">
        <w:rPr>
          <w:sz w:val="24"/>
          <w:szCs w:val="24"/>
        </w:rPr>
        <w:t>ZCFA1EJ0202416390</w:t>
      </w:r>
    </w:p>
    <w:p w:rsidRDefault="0005624C" w:rsidP="0040486D" w:rsidR="0007186B" w:rsidRPr="0040486D">
      <w:pPr>
        <w:jc w:val="both"/>
        <w:rPr>
          <w:sz w:val="24"/>
          <w:szCs w:val="24"/>
        </w:rPr>
      </w:pPr>
      <w:r w:rsidRPr="0040486D">
        <w:rPr>
          <w:sz w:val="24"/>
          <w:szCs w:val="24"/>
        </w:rPr>
        <w:t xml:space="preserve">- vozilo cisterna za gorivo </w:t>
      </w:r>
      <w:r w:rsidR="006D3ADA" w:rsidRPr="0040486D">
        <w:rPr>
          <w:sz w:val="24"/>
          <w:szCs w:val="24"/>
        </w:rPr>
        <w:t>IVECO EUROCARGO ML150E25W, REG. OZNAKA ZG 6602-FR, broj šasije</w:t>
      </w:r>
      <w:r w:rsidRPr="0040486D">
        <w:rPr>
          <w:sz w:val="24"/>
          <w:szCs w:val="24"/>
        </w:rPr>
        <w:t xml:space="preserve"> </w:t>
      </w:r>
      <w:r w:rsidR="006D3ADA" w:rsidRPr="0040486D">
        <w:rPr>
          <w:sz w:val="24"/>
          <w:szCs w:val="24"/>
        </w:rPr>
        <w:t>ZCFB61LJ202644467</w:t>
      </w:r>
      <w:r w:rsidR="0007186B" w:rsidRPr="0040486D">
        <w:rPr>
          <w:sz w:val="24"/>
          <w:szCs w:val="24"/>
        </w:rPr>
        <w:t xml:space="preserve"> (leasing – Erste &amp; Steiermärkische S-Leasing d.o.o.)</w:t>
      </w:r>
    </w:p>
    <w:p w:rsidRDefault="0005624C" w:rsidP="0040486D" w:rsidR="0007186B" w:rsidRPr="0040486D">
      <w:pPr>
        <w:jc w:val="both"/>
        <w:rPr>
          <w:sz w:val="24"/>
          <w:szCs w:val="24"/>
        </w:rPr>
      </w:pPr>
      <w:r w:rsidRPr="0040486D">
        <w:rPr>
          <w:sz w:val="24"/>
          <w:szCs w:val="24"/>
        </w:rPr>
        <w:t xml:space="preserve">- vozilo cisterna za gorivo </w:t>
      </w:r>
      <w:r w:rsidR="006D3ADA" w:rsidRPr="0040486D">
        <w:rPr>
          <w:sz w:val="24"/>
          <w:szCs w:val="24"/>
        </w:rPr>
        <w:t>IVECO EUROCARGO ML150E25W, REG. OZNAKA ZG 6603-FR, broj šasije ZCFB61LJ302644221</w:t>
      </w:r>
      <w:r w:rsidR="0007186B" w:rsidRPr="0040486D">
        <w:rPr>
          <w:sz w:val="24"/>
          <w:szCs w:val="24"/>
        </w:rPr>
        <w:t xml:space="preserve"> (leasing – Erste &amp; Steiermärkische S-Leasing d.o.o.)</w:t>
      </w:r>
    </w:p>
    <w:p w:rsidRDefault="0005624C" w:rsidP="0040486D" w:rsidR="006D3ADA" w:rsidRPr="0040486D">
      <w:pPr>
        <w:jc w:val="both"/>
        <w:rPr>
          <w:sz w:val="24"/>
          <w:szCs w:val="24"/>
        </w:rPr>
      </w:pPr>
      <w:r w:rsidRPr="0040486D">
        <w:rPr>
          <w:sz w:val="24"/>
          <w:szCs w:val="24"/>
        </w:rPr>
        <w:t xml:space="preserve">- vozilo cisterna za gorivo </w:t>
      </w:r>
      <w:r w:rsidR="006D3ADA" w:rsidRPr="0040486D">
        <w:rPr>
          <w:sz w:val="24"/>
          <w:szCs w:val="24"/>
        </w:rPr>
        <w:t>IVECO ML 180 E 28/P, REG. OZNAKA ZG 8813-BD, broj šasije</w:t>
      </w:r>
      <w:r w:rsidRPr="0040486D">
        <w:rPr>
          <w:sz w:val="24"/>
          <w:szCs w:val="24"/>
        </w:rPr>
        <w:t xml:space="preserve"> </w:t>
      </w:r>
      <w:r w:rsidR="006D3ADA" w:rsidRPr="0040486D">
        <w:rPr>
          <w:sz w:val="24"/>
          <w:szCs w:val="24"/>
        </w:rPr>
        <w:t>ZCFA1TM0202455664</w:t>
      </w:r>
    </w:p>
    <w:p w:rsidRDefault="0005624C" w:rsidP="0040486D" w:rsidR="006D3ADA" w:rsidRPr="0040486D">
      <w:pPr>
        <w:jc w:val="both"/>
        <w:rPr>
          <w:sz w:val="24"/>
          <w:szCs w:val="24"/>
        </w:rPr>
      </w:pPr>
      <w:r w:rsidRPr="0040486D">
        <w:rPr>
          <w:sz w:val="24"/>
          <w:szCs w:val="24"/>
        </w:rPr>
        <w:t xml:space="preserve">- vozilo cisterna za gorivo </w:t>
      </w:r>
      <w:r w:rsidR="006D3ADA" w:rsidRPr="0040486D">
        <w:rPr>
          <w:sz w:val="24"/>
          <w:szCs w:val="24"/>
        </w:rPr>
        <w:t>MAN</w:t>
      </w:r>
      <w:r w:rsidRPr="0040486D">
        <w:rPr>
          <w:sz w:val="24"/>
          <w:szCs w:val="24"/>
        </w:rPr>
        <w:t xml:space="preserve"> </w:t>
      </w:r>
      <w:r w:rsidR="006D3ADA" w:rsidRPr="0040486D">
        <w:rPr>
          <w:sz w:val="24"/>
          <w:szCs w:val="24"/>
        </w:rPr>
        <w:t>LE 18.280 4x4 BB, REG. OZNAKA ZG 9745-DD, broj šasije WMAL90ZZ87Y184302</w:t>
      </w:r>
    </w:p>
    <w:p w:rsidRDefault="0005624C" w:rsidP="0040486D" w:rsidR="00777DFE" w:rsidRPr="0040486D">
      <w:pPr>
        <w:jc w:val="both"/>
        <w:rPr>
          <w:sz w:val="24"/>
          <w:szCs w:val="24"/>
        </w:rPr>
      </w:pPr>
      <w:r w:rsidRPr="0040486D">
        <w:rPr>
          <w:sz w:val="24"/>
          <w:szCs w:val="24"/>
        </w:rPr>
        <w:t xml:space="preserve">- vozilo cisterna za gorivo </w:t>
      </w:r>
      <w:r w:rsidR="006D3ADA" w:rsidRPr="0040486D">
        <w:rPr>
          <w:sz w:val="24"/>
          <w:szCs w:val="24"/>
        </w:rPr>
        <w:t>MAN</w:t>
      </w:r>
      <w:r w:rsidRPr="0040486D">
        <w:rPr>
          <w:sz w:val="24"/>
          <w:szCs w:val="24"/>
        </w:rPr>
        <w:t xml:space="preserve"> </w:t>
      </w:r>
      <w:r w:rsidR="006D3ADA" w:rsidRPr="0040486D">
        <w:rPr>
          <w:sz w:val="24"/>
          <w:szCs w:val="24"/>
        </w:rPr>
        <w:t>TGM 18.290 4X4 BB, REG. OZNAKA ZG 7696-FD, broj šasije WMAN38ZZ9EY311712</w:t>
      </w:r>
      <w:r w:rsidR="00777DFE" w:rsidRPr="0040486D">
        <w:rPr>
          <w:sz w:val="24"/>
          <w:szCs w:val="24"/>
        </w:rPr>
        <w:t xml:space="preserve"> (leasing – Erste &amp; Steiermärkische S-Leasing d.o.o.)</w:t>
      </w:r>
    </w:p>
    <w:p w:rsidRDefault="0005624C" w:rsidP="0040486D" w:rsidR="006D3ADA" w:rsidRPr="0040486D">
      <w:pPr>
        <w:jc w:val="both"/>
        <w:rPr>
          <w:sz w:val="24"/>
          <w:szCs w:val="24"/>
        </w:rPr>
      </w:pPr>
      <w:r w:rsidRPr="0040486D">
        <w:rPr>
          <w:sz w:val="24"/>
          <w:szCs w:val="24"/>
        </w:rPr>
        <w:t>- vozilo za pripremu ekspl.</w:t>
      </w:r>
      <w:r w:rsidR="006D3ADA" w:rsidRPr="0040486D">
        <w:rPr>
          <w:sz w:val="24"/>
          <w:szCs w:val="24"/>
        </w:rPr>
        <w:tab/>
        <w:t>MAN</w:t>
      </w:r>
      <w:r w:rsidR="006D3ADA" w:rsidRPr="0040486D">
        <w:rPr>
          <w:sz w:val="24"/>
          <w:szCs w:val="24"/>
        </w:rPr>
        <w:tab/>
        <w:t>TGM 18.280 4X4 BB, REG. OZNAKA ZG 5299-EJ, broj šasije WMAN38ZZ9BY254360</w:t>
      </w:r>
    </w:p>
    <w:p w:rsidRDefault="0005624C" w:rsidP="0040486D" w:rsidR="006D3ADA" w:rsidRPr="0040486D">
      <w:pPr>
        <w:ind w:firstLine="567" w:left="-567"/>
        <w:jc w:val="both"/>
        <w:rPr>
          <w:sz w:val="24"/>
          <w:szCs w:val="24"/>
        </w:rPr>
      </w:pPr>
      <w:r w:rsidRPr="0040486D">
        <w:rPr>
          <w:sz w:val="24"/>
          <w:szCs w:val="24"/>
        </w:rPr>
        <w:t>- autodizalica</w:t>
      </w:r>
      <w:r w:rsidR="006D3ADA" w:rsidRPr="0040486D">
        <w:rPr>
          <w:sz w:val="24"/>
          <w:szCs w:val="24"/>
        </w:rPr>
        <w:tab/>
        <w:t>GROVE AT-635, REG. OZNAKA ZG 4510-AG, broj šasije</w:t>
      </w:r>
      <w:r w:rsidRPr="0040486D">
        <w:rPr>
          <w:sz w:val="24"/>
          <w:szCs w:val="24"/>
        </w:rPr>
        <w:t xml:space="preserve"> </w:t>
      </w:r>
      <w:r w:rsidR="006D3ADA" w:rsidRPr="0040486D">
        <w:rPr>
          <w:sz w:val="24"/>
          <w:szCs w:val="24"/>
        </w:rPr>
        <w:tab/>
        <w:t>SCMOAT635TSU86217</w:t>
      </w:r>
    </w:p>
    <w:p w:rsidRDefault="0005624C" w:rsidP="0040486D" w:rsidR="006D3ADA" w:rsidRPr="0040486D">
      <w:pPr>
        <w:ind w:firstLine="567" w:left="-567"/>
        <w:jc w:val="both"/>
        <w:rPr>
          <w:sz w:val="24"/>
          <w:szCs w:val="24"/>
        </w:rPr>
      </w:pPr>
      <w:r w:rsidRPr="0040486D">
        <w:rPr>
          <w:sz w:val="24"/>
          <w:szCs w:val="24"/>
        </w:rPr>
        <w:t>- autodizalica</w:t>
      </w:r>
      <w:r w:rsidR="006D3ADA" w:rsidRPr="0040486D">
        <w:rPr>
          <w:sz w:val="24"/>
          <w:szCs w:val="24"/>
        </w:rPr>
        <w:tab/>
        <w:t>GROVE AT-635, REG. OZNAKA ZG 9960-DU, broj šasije</w:t>
      </w:r>
      <w:r w:rsidRPr="0040486D">
        <w:rPr>
          <w:sz w:val="24"/>
          <w:szCs w:val="24"/>
        </w:rPr>
        <w:t xml:space="preserve"> </w:t>
      </w:r>
      <w:r w:rsidR="006D3ADA" w:rsidRPr="0040486D">
        <w:rPr>
          <w:sz w:val="24"/>
          <w:szCs w:val="24"/>
        </w:rPr>
        <w:tab/>
        <w:t>SCMOAT635TSU86218</w:t>
      </w:r>
    </w:p>
    <w:p w:rsidRDefault="0005624C" w:rsidP="0040486D" w:rsidR="006D3ADA" w:rsidRPr="0040486D">
      <w:pPr>
        <w:jc w:val="both"/>
        <w:rPr>
          <w:sz w:val="24"/>
          <w:szCs w:val="24"/>
        </w:rPr>
      </w:pPr>
      <w:r w:rsidRPr="0040486D">
        <w:rPr>
          <w:sz w:val="24"/>
          <w:szCs w:val="24"/>
        </w:rPr>
        <w:t>- autodizalica</w:t>
      </w:r>
      <w:r w:rsidR="006D3ADA" w:rsidRPr="0040486D">
        <w:rPr>
          <w:sz w:val="24"/>
          <w:szCs w:val="24"/>
        </w:rPr>
        <w:tab/>
        <w:t>DEMAG AC-40-1(CRAN-1) , REG. OZNAKA ZG 4513-AG, broj šasije</w:t>
      </w:r>
      <w:r w:rsidRPr="0040486D">
        <w:rPr>
          <w:sz w:val="24"/>
          <w:szCs w:val="24"/>
        </w:rPr>
        <w:t xml:space="preserve"> </w:t>
      </w:r>
      <w:r w:rsidR="006D3ADA" w:rsidRPr="0040486D">
        <w:rPr>
          <w:sz w:val="24"/>
          <w:szCs w:val="24"/>
        </w:rPr>
        <w:t>WMG3208335Z000608</w:t>
      </w:r>
    </w:p>
    <w:p w:rsidRDefault="0005624C" w:rsidP="0040486D" w:rsidR="006D3ADA" w:rsidRPr="0040486D">
      <w:pPr>
        <w:jc w:val="both"/>
        <w:rPr>
          <w:sz w:val="24"/>
          <w:szCs w:val="24"/>
        </w:rPr>
      </w:pPr>
      <w:r w:rsidRPr="0040486D">
        <w:rPr>
          <w:sz w:val="24"/>
          <w:szCs w:val="24"/>
        </w:rPr>
        <w:t>- autodizalica</w:t>
      </w:r>
      <w:r w:rsidR="006D3ADA" w:rsidRPr="0040486D">
        <w:rPr>
          <w:sz w:val="24"/>
          <w:szCs w:val="24"/>
        </w:rPr>
        <w:tab/>
        <w:t>DEMAG AC-180, REG. OZNAKA ZG 2041-I, broj šasije</w:t>
      </w:r>
      <w:r w:rsidRPr="0040486D">
        <w:rPr>
          <w:sz w:val="24"/>
          <w:szCs w:val="24"/>
        </w:rPr>
        <w:t xml:space="preserve">  </w:t>
      </w:r>
      <w:r w:rsidR="006D3ADA" w:rsidRPr="0040486D">
        <w:rPr>
          <w:sz w:val="24"/>
          <w:szCs w:val="24"/>
        </w:rPr>
        <w:t>W09306560WZM02042</w:t>
      </w:r>
    </w:p>
    <w:p w:rsidRDefault="0005624C" w:rsidP="0040486D" w:rsidR="006D3ADA" w:rsidRPr="0040486D">
      <w:pPr>
        <w:ind w:firstLine="567" w:left="-567"/>
        <w:jc w:val="both"/>
        <w:rPr>
          <w:sz w:val="24"/>
          <w:szCs w:val="24"/>
        </w:rPr>
      </w:pPr>
      <w:r w:rsidRPr="0040486D">
        <w:rPr>
          <w:sz w:val="24"/>
          <w:szCs w:val="24"/>
        </w:rPr>
        <w:t>- autodizalica</w:t>
      </w:r>
      <w:r w:rsidRPr="0040486D">
        <w:rPr>
          <w:sz w:val="24"/>
          <w:szCs w:val="24"/>
        </w:rPr>
        <w:tab/>
      </w:r>
      <w:r w:rsidR="006D3ADA" w:rsidRPr="0040486D">
        <w:rPr>
          <w:sz w:val="24"/>
          <w:szCs w:val="24"/>
        </w:rPr>
        <w:t>DEMAG AC-180, REG. OZNAKA ZG 9965-DU, broj šasije</w:t>
      </w:r>
      <w:r w:rsidRPr="0040486D">
        <w:rPr>
          <w:sz w:val="24"/>
          <w:szCs w:val="24"/>
        </w:rPr>
        <w:t xml:space="preserve"> </w:t>
      </w:r>
      <w:r w:rsidR="006D3ADA" w:rsidRPr="0040486D">
        <w:rPr>
          <w:sz w:val="24"/>
          <w:szCs w:val="24"/>
        </w:rPr>
        <w:tab/>
        <w:t>W09306560XZM02053</w:t>
      </w:r>
    </w:p>
    <w:p w:rsidRDefault="0005624C" w:rsidP="0040486D" w:rsidR="006D3ADA" w:rsidRPr="0040486D">
      <w:pPr>
        <w:jc w:val="both"/>
        <w:rPr>
          <w:sz w:val="24"/>
          <w:szCs w:val="24"/>
        </w:rPr>
      </w:pPr>
      <w:r w:rsidRPr="0040486D">
        <w:rPr>
          <w:sz w:val="24"/>
          <w:szCs w:val="24"/>
        </w:rPr>
        <w:t xml:space="preserve">- vozilo mini bus </w:t>
      </w:r>
      <w:r w:rsidR="006D3ADA" w:rsidRPr="0040486D">
        <w:rPr>
          <w:sz w:val="24"/>
          <w:szCs w:val="24"/>
        </w:rPr>
        <w:t xml:space="preserve">IVECO OTOYOL M-24 G, REG. </w:t>
      </w:r>
      <w:r w:rsidRPr="0040486D">
        <w:rPr>
          <w:sz w:val="24"/>
          <w:szCs w:val="24"/>
        </w:rPr>
        <w:t xml:space="preserve">OZNAKA ZG 9649-FF, broj šasije </w:t>
      </w:r>
      <w:r w:rsidR="006D3ADA" w:rsidRPr="0040486D">
        <w:rPr>
          <w:sz w:val="24"/>
          <w:szCs w:val="24"/>
        </w:rPr>
        <w:t>NMS0596100T119176</w:t>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MERCEDES</w:t>
      </w:r>
      <w:r w:rsidRPr="0040486D">
        <w:rPr>
          <w:sz w:val="24"/>
          <w:szCs w:val="24"/>
        </w:rPr>
        <w:t xml:space="preserve"> </w:t>
      </w:r>
      <w:r w:rsidR="006D3ADA" w:rsidRPr="0040486D">
        <w:rPr>
          <w:sz w:val="24"/>
          <w:szCs w:val="24"/>
        </w:rPr>
        <w:t>SPRINTER 412 D-KA, REG. OZNAKA ZG 4749-EN, broj šasije WDB9044631P951050</w:t>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TAM</w:t>
      </w:r>
      <w:r w:rsidRPr="0040486D">
        <w:rPr>
          <w:sz w:val="24"/>
          <w:szCs w:val="24"/>
        </w:rPr>
        <w:t xml:space="preserve"> </w:t>
      </w:r>
      <w:r w:rsidR="006D3ADA" w:rsidRPr="0040486D">
        <w:rPr>
          <w:sz w:val="24"/>
          <w:szCs w:val="24"/>
        </w:rPr>
        <w:t>130 S85-T, REG.</w:t>
      </w:r>
      <w:r w:rsidRPr="0040486D">
        <w:rPr>
          <w:sz w:val="24"/>
          <w:szCs w:val="24"/>
        </w:rPr>
        <w:t xml:space="preserve"> OZNAKA ZG 6341-FA, broj šasije </w:t>
      </w:r>
      <w:r w:rsidR="006D3ADA" w:rsidRPr="0040486D">
        <w:rPr>
          <w:sz w:val="24"/>
          <w:szCs w:val="24"/>
        </w:rPr>
        <w:t xml:space="preserve">880006605, </w:t>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TAM</w:t>
      </w:r>
      <w:r w:rsidRPr="0040486D">
        <w:rPr>
          <w:sz w:val="24"/>
          <w:szCs w:val="24"/>
        </w:rPr>
        <w:t xml:space="preserve"> </w:t>
      </w:r>
      <w:r w:rsidR="006D3ADA" w:rsidRPr="0040486D">
        <w:rPr>
          <w:sz w:val="24"/>
          <w:szCs w:val="24"/>
        </w:rPr>
        <w:t>130-A85-T, REG. OZNAKA ZG 4963-EK,</w:t>
      </w:r>
      <w:r w:rsidRPr="0040486D">
        <w:rPr>
          <w:sz w:val="24"/>
          <w:szCs w:val="24"/>
        </w:rPr>
        <w:t xml:space="preserve"> </w:t>
      </w:r>
      <w:r w:rsidR="006D3ADA" w:rsidRPr="0040486D">
        <w:rPr>
          <w:sz w:val="24"/>
          <w:szCs w:val="24"/>
        </w:rPr>
        <w:t>broj šasije 890004351,</w:t>
      </w:r>
      <w:r w:rsidR="006D3ADA" w:rsidRPr="0040486D">
        <w:rPr>
          <w:sz w:val="24"/>
          <w:szCs w:val="24"/>
        </w:rPr>
        <w:tab/>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TAM</w:t>
      </w:r>
      <w:r w:rsidRPr="0040486D">
        <w:rPr>
          <w:sz w:val="24"/>
          <w:szCs w:val="24"/>
        </w:rPr>
        <w:t xml:space="preserve"> </w:t>
      </w:r>
      <w:r w:rsidR="006D3ADA" w:rsidRPr="0040486D">
        <w:rPr>
          <w:sz w:val="24"/>
          <w:szCs w:val="24"/>
        </w:rPr>
        <w:t>130 A 85 T, REG. OZNAKA ZG 1421-FG, broj šasije</w:t>
      </w:r>
      <w:r w:rsidR="006D3ADA" w:rsidRPr="0040486D">
        <w:rPr>
          <w:sz w:val="24"/>
          <w:szCs w:val="24"/>
        </w:rPr>
        <w:tab/>
        <w:t>890003688,</w:t>
      </w:r>
      <w:r w:rsidR="006D3ADA" w:rsidRPr="0040486D">
        <w:rPr>
          <w:sz w:val="24"/>
          <w:szCs w:val="24"/>
        </w:rPr>
        <w:tab/>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TAM</w:t>
      </w:r>
      <w:r w:rsidRPr="0040486D">
        <w:rPr>
          <w:sz w:val="24"/>
          <w:szCs w:val="24"/>
        </w:rPr>
        <w:t xml:space="preserve"> </w:t>
      </w:r>
      <w:r w:rsidR="006D3ADA" w:rsidRPr="0040486D">
        <w:rPr>
          <w:sz w:val="24"/>
          <w:szCs w:val="24"/>
        </w:rPr>
        <w:t>190A110T, REG. OZNAKA ZG 6449-ES,</w:t>
      </w:r>
      <w:r w:rsidRPr="0040486D">
        <w:rPr>
          <w:sz w:val="24"/>
          <w:szCs w:val="24"/>
        </w:rPr>
        <w:t xml:space="preserve"> </w:t>
      </w:r>
      <w:r w:rsidR="006D3ADA" w:rsidRPr="0040486D">
        <w:rPr>
          <w:sz w:val="24"/>
          <w:szCs w:val="24"/>
        </w:rPr>
        <w:t xml:space="preserve">broj šasije 880002032, </w:t>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BMC</w:t>
      </w:r>
      <w:r w:rsidRPr="0040486D">
        <w:rPr>
          <w:sz w:val="24"/>
          <w:szCs w:val="24"/>
        </w:rPr>
        <w:t xml:space="preserve"> </w:t>
      </w:r>
      <w:r w:rsidR="006D3ADA" w:rsidRPr="0040486D">
        <w:rPr>
          <w:sz w:val="24"/>
          <w:szCs w:val="24"/>
        </w:rPr>
        <w:t>750 FE EURO 3, REG. OZNAKA ZG 1974-DK, broj šasije</w:t>
      </w:r>
      <w:r w:rsidR="006D3ADA" w:rsidRPr="0040486D">
        <w:rPr>
          <w:sz w:val="24"/>
          <w:szCs w:val="24"/>
        </w:rPr>
        <w:tab/>
        <w:t>NMC750RKTLD100042</w:t>
      </w:r>
    </w:p>
    <w:p w:rsidRDefault="0005624C"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BMC</w:t>
      </w:r>
      <w:r w:rsidRPr="0040486D">
        <w:rPr>
          <w:sz w:val="24"/>
          <w:szCs w:val="24"/>
        </w:rPr>
        <w:t xml:space="preserve"> </w:t>
      </w:r>
      <w:r w:rsidR="006D3ADA" w:rsidRPr="0040486D">
        <w:rPr>
          <w:sz w:val="24"/>
          <w:szCs w:val="24"/>
        </w:rPr>
        <w:t>750 FE E4+ PROBUS, REG. OZNAKA ZG 7681-DL, broj šasije NMC750RKT8D200001</w:t>
      </w:r>
    </w:p>
    <w:p w:rsidRDefault="0005624C" w:rsidP="0040486D" w:rsidR="006D3ADA" w:rsidRPr="0040486D">
      <w:pPr>
        <w:jc w:val="both"/>
        <w:rPr>
          <w:sz w:val="24"/>
          <w:szCs w:val="24"/>
        </w:rPr>
      </w:pPr>
      <w:r w:rsidRPr="0040486D">
        <w:rPr>
          <w:sz w:val="24"/>
          <w:szCs w:val="24"/>
        </w:rPr>
        <w:lastRenderedPageBreak/>
        <w:t xml:space="preserve">- vozilo putničko autobus </w:t>
      </w:r>
      <w:r w:rsidR="006D3ADA" w:rsidRPr="0040486D">
        <w:rPr>
          <w:sz w:val="24"/>
          <w:szCs w:val="24"/>
        </w:rPr>
        <w:t>ISUZU</w:t>
      </w:r>
      <w:r w:rsidRPr="0040486D">
        <w:rPr>
          <w:sz w:val="24"/>
          <w:szCs w:val="24"/>
        </w:rPr>
        <w:t xml:space="preserve"> </w:t>
      </w:r>
      <w:r w:rsidR="006D3ADA" w:rsidRPr="0040486D">
        <w:rPr>
          <w:sz w:val="24"/>
          <w:szCs w:val="24"/>
        </w:rPr>
        <w:t>Q-BUS 31, REG. OZNAKA ZG 7121-FC, broj šasije</w:t>
      </w:r>
      <w:r w:rsidR="00184D02">
        <w:rPr>
          <w:sz w:val="24"/>
          <w:szCs w:val="24"/>
        </w:rPr>
        <w:t xml:space="preserve"> </w:t>
      </w:r>
      <w:r w:rsidR="006D3ADA" w:rsidRPr="0040486D">
        <w:rPr>
          <w:sz w:val="24"/>
          <w:szCs w:val="24"/>
        </w:rPr>
        <w:t>NNAMMA4LE02000217</w:t>
      </w:r>
    </w:p>
    <w:p w:rsidRDefault="001E7ED4" w:rsidP="0040486D" w:rsidR="006D3ADA" w:rsidRPr="0040486D">
      <w:pPr>
        <w:jc w:val="both"/>
        <w:rPr>
          <w:sz w:val="24"/>
          <w:szCs w:val="24"/>
        </w:rPr>
      </w:pPr>
      <w:r w:rsidRPr="0040486D">
        <w:rPr>
          <w:sz w:val="24"/>
          <w:szCs w:val="24"/>
        </w:rPr>
        <w:t xml:space="preserve">- vozilo putničko autobus </w:t>
      </w:r>
      <w:r w:rsidR="006D3ADA" w:rsidRPr="0040486D">
        <w:rPr>
          <w:sz w:val="24"/>
          <w:szCs w:val="24"/>
        </w:rPr>
        <w:t>TAM</w:t>
      </w:r>
      <w:r w:rsidRPr="0040486D">
        <w:rPr>
          <w:sz w:val="24"/>
          <w:szCs w:val="24"/>
        </w:rPr>
        <w:t xml:space="preserve"> </w:t>
      </w:r>
      <w:r w:rsidR="006D3ADA" w:rsidRPr="0040486D">
        <w:rPr>
          <w:sz w:val="24"/>
          <w:szCs w:val="24"/>
        </w:rPr>
        <w:t>161-A85T, REG. OZNAKA ZG 1863-EP, broj šasije</w:t>
      </w:r>
      <w:r w:rsidRPr="0040486D">
        <w:rPr>
          <w:sz w:val="24"/>
          <w:szCs w:val="24"/>
        </w:rPr>
        <w:t xml:space="preserve"> </w:t>
      </w:r>
      <w:r w:rsidR="006D3ADA" w:rsidRPr="0040486D">
        <w:rPr>
          <w:sz w:val="24"/>
          <w:szCs w:val="24"/>
        </w:rPr>
        <w:t>900002114</w:t>
      </w:r>
    </w:p>
    <w:p w:rsidRDefault="001E7ED4" w:rsidP="0040486D" w:rsidR="00777DFE" w:rsidRPr="0040486D">
      <w:pPr>
        <w:jc w:val="both"/>
        <w:rPr>
          <w:sz w:val="24"/>
          <w:szCs w:val="24"/>
        </w:rPr>
      </w:pPr>
      <w:r w:rsidRPr="0040486D">
        <w:rPr>
          <w:sz w:val="24"/>
          <w:szCs w:val="24"/>
        </w:rPr>
        <w:t xml:space="preserve">- vozilo putničko autobus </w:t>
      </w:r>
      <w:r w:rsidR="006D3ADA" w:rsidRPr="0040486D">
        <w:rPr>
          <w:sz w:val="24"/>
          <w:szCs w:val="24"/>
        </w:rPr>
        <w:t>OTOKAR NAVIGO T, REG. OZNAKA ZG 7698-FD, broj šasije NLRTMF100EA014286</w:t>
      </w:r>
      <w:r w:rsidR="00777DFE" w:rsidRPr="0040486D">
        <w:rPr>
          <w:sz w:val="24"/>
          <w:szCs w:val="24"/>
        </w:rPr>
        <w:t xml:space="preserve"> (leasing – Erste &amp; Steiermärkische S-Leasing d.o.o.)</w:t>
      </w:r>
    </w:p>
    <w:p w:rsidRDefault="001E7ED4" w:rsidP="0040486D" w:rsidR="00777DFE" w:rsidRPr="0040486D">
      <w:pPr>
        <w:jc w:val="both"/>
        <w:rPr>
          <w:sz w:val="24"/>
          <w:szCs w:val="24"/>
        </w:rPr>
      </w:pPr>
      <w:r w:rsidRPr="0040486D">
        <w:rPr>
          <w:sz w:val="24"/>
          <w:szCs w:val="24"/>
        </w:rPr>
        <w:t xml:space="preserve">- vozilo putničko autobus </w:t>
      </w:r>
      <w:r w:rsidR="006D3ADA" w:rsidRPr="0040486D">
        <w:rPr>
          <w:sz w:val="24"/>
          <w:szCs w:val="24"/>
        </w:rPr>
        <w:t>OTOKAR NAVIGO T, REG. OZNAKA ZG 7697-FD, broj šasije NLRTMF100EA014287</w:t>
      </w:r>
      <w:r w:rsidR="00777DFE" w:rsidRPr="0040486D">
        <w:rPr>
          <w:sz w:val="24"/>
          <w:szCs w:val="24"/>
        </w:rPr>
        <w:t xml:space="preserve"> (leasing – Erste &amp; Steiermärkische S-Leasing d.o.o.)</w:t>
      </w:r>
    </w:p>
    <w:p w:rsidRDefault="001E7ED4" w:rsidP="0040486D" w:rsidR="006D3ADA" w:rsidRPr="0040486D">
      <w:pPr>
        <w:jc w:val="both"/>
        <w:rPr>
          <w:sz w:val="24"/>
          <w:szCs w:val="24"/>
        </w:rPr>
      </w:pPr>
      <w:r w:rsidRPr="0040486D">
        <w:rPr>
          <w:sz w:val="24"/>
          <w:szCs w:val="24"/>
        </w:rPr>
        <w:t xml:space="preserve">- prikolica niska-mini </w:t>
      </w:r>
      <w:r w:rsidR="006D3ADA" w:rsidRPr="0040486D">
        <w:rPr>
          <w:sz w:val="24"/>
          <w:szCs w:val="24"/>
        </w:rPr>
        <w:t>NIKOS APN-TRS-02-3,5T, REG. OZNAKA ZG 3115-AU, broj šasije V39AP35004NMB3046</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178-ZE, broj šasije</w:t>
      </w:r>
      <w:r w:rsidRPr="0040486D">
        <w:rPr>
          <w:sz w:val="24"/>
          <w:szCs w:val="24"/>
        </w:rPr>
        <w:t xml:space="preserve"> </w:t>
      </w:r>
      <w:r w:rsidR="006D3ADA" w:rsidRPr="0040486D">
        <w:rPr>
          <w:sz w:val="24"/>
          <w:szCs w:val="24"/>
        </w:rPr>
        <w:tab/>
        <w:t>WKOAKOO18T1172593</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3547-FE, broj šasije</w:t>
      </w:r>
      <w:r w:rsidRPr="0040486D">
        <w:rPr>
          <w:sz w:val="24"/>
          <w:szCs w:val="24"/>
        </w:rPr>
        <w:t xml:space="preserve"> </w:t>
      </w:r>
      <w:r w:rsidR="006D3ADA" w:rsidRPr="0040486D">
        <w:rPr>
          <w:sz w:val="24"/>
          <w:szCs w:val="24"/>
        </w:rPr>
        <w:tab/>
        <w:t>WKOAKOO18T1171440</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7520-BE, broj šasije</w:t>
      </w:r>
      <w:r w:rsidRPr="0040486D">
        <w:rPr>
          <w:sz w:val="24"/>
          <w:szCs w:val="24"/>
        </w:rPr>
        <w:t xml:space="preserve"> </w:t>
      </w:r>
      <w:r w:rsidR="006D3ADA" w:rsidRPr="0040486D">
        <w:rPr>
          <w:sz w:val="24"/>
          <w:szCs w:val="24"/>
        </w:rPr>
        <w:tab/>
        <w:t>WKOAKOO18T1168135</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804-ZO, broj šasije</w:t>
      </w:r>
      <w:r w:rsidRPr="0040486D">
        <w:rPr>
          <w:sz w:val="24"/>
          <w:szCs w:val="24"/>
        </w:rPr>
        <w:t xml:space="preserve"> </w:t>
      </w:r>
      <w:r w:rsidR="006D3ADA" w:rsidRPr="0040486D">
        <w:rPr>
          <w:sz w:val="24"/>
          <w:szCs w:val="24"/>
        </w:rPr>
        <w:tab/>
        <w:t>WKOAKOO18V0188466</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803-ZO, broj šasije</w:t>
      </w:r>
      <w:r w:rsidRPr="0040486D">
        <w:rPr>
          <w:sz w:val="24"/>
          <w:szCs w:val="24"/>
        </w:rPr>
        <w:t xml:space="preserve"> </w:t>
      </w:r>
      <w:r w:rsidR="006D3ADA" w:rsidRPr="0040486D">
        <w:rPr>
          <w:sz w:val="24"/>
          <w:szCs w:val="24"/>
        </w:rPr>
        <w:tab/>
        <w:t>WKOAKOO18V0188467</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3385-EV, broj šasije</w:t>
      </w:r>
      <w:r w:rsidRPr="0040486D">
        <w:rPr>
          <w:sz w:val="24"/>
          <w:szCs w:val="24"/>
        </w:rPr>
        <w:t xml:space="preserve"> </w:t>
      </w:r>
      <w:r w:rsidR="006D3ADA" w:rsidRPr="0040486D">
        <w:rPr>
          <w:sz w:val="24"/>
          <w:szCs w:val="24"/>
        </w:rPr>
        <w:tab/>
        <w:t>WKOAKOO18V0188469</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373-VB, broj šasije</w:t>
      </w:r>
      <w:r w:rsidRPr="0040486D">
        <w:rPr>
          <w:sz w:val="24"/>
          <w:szCs w:val="24"/>
        </w:rPr>
        <w:t xml:space="preserve"> </w:t>
      </w:r>
      <w:r w:rsidR="006D3ADA" w:rsidRPr="0040486D">
        <w:rPr>
          <w:sz w:val="24"/>
          <w:szCs w:val="24"/>
        </w:rPr>
        <w:tab/>
        <w:t>WKOAKOO18V0188470</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 18 P, REG. OZNAKA ZG 375-VB, broj šasije</w:t>
      </w:r>
      <w:r w:rsidRPr="0040486D">
        <w:rPr>
          <w:sz w:val="24"/>
          <w:szCs w:val="24"/>
        </w:rPr>
        <w:t xml:space="preserve"> </w:t>
      </w:r>
      <w:r w:rsidR="006D3ADA" w:rsidRPr="0040486D">
        <w:rPr>
          <w:sz w:val="24"/>
          <w:szCs w:val="24"/>
        </w:rPr>
        <w:tab/>
        <w:t>WKOAKOO18V0188468</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8435-ER, broj šasije</w:t>
      </w:r>
      <w:r w:rsidRPr="0040486D">
        <w:rPr>
          <w:sz w:val="24"/>
          <w:szCs w:val="24"/>
        </w:rPr>
        <w:t xml:space="preserve"> </w:t>
      </w:r>
      <w:r w:rsidR="006D3ADA" w:rsidRPr="0040486D">
        <w:rPr>
          <w:sz w:val="24"/>
          <w:szCs w:val="24"/>
        </w:rPr>
        <w:tab/>
        <w:t>WKOAKOO18X0138451</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w:t>
      </w:r>
      <w:r w:rsidRPr="0040486D">
        <w:rPr>
          <w:sz w:val="24"/>
          <w:szCs w:val="24"/>
        </w:rPr>
        <w:t xml:space="preserve"> OZNAKA ZG 8431-ER, broj šasije</w:t>
      </w:r>
      <w:r w:rsidR="006D3ADA" w:rsidRPr="0040486D">
        <w:rPr>
          <w:sz w:val="24"/>
          <w:szCs w:val="24"/>
        </w:rPr>
        <w:tab/>
        <w:t>WKOAKOO18X0138452</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2550-M, broj šasije</w:t>
      </w:r>
      <w:r w:rsidRPr="0040486D">
        <w:rPr>
          <w:sz w:val="24"/>
          <w:szCs w:val="24"/>
        </w:rPr>
        <w:t xml:space="preserve"> </w:t>
      </w:r>
      <w:r w:rsidR="006D3ADA" w:rsidRPr="0040486D">
        <w:rPr>
          <w:sz w:val="24"/>
          <w:szCs w:val="24"/>
        </w:rPr>
        <w:tab/>
        <w:t>WKOAKOO18X0138453</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2551-M, broj šasije</w:t>
      </w:r>
      <w:r w:rsidRPr="0040486D">
        <w:rPr>
          <w:sz w:val="24"/>
          <w:szCs w:val="24"/>
        </w:rPr>
        <w:t xml:space="preserve"> </w:t>
      </w:r>
      <w:r w:rsidR="006D3ADA" w:rsidRPr="0040486D">
        <w:rPr>
          <w:sz w:val="24"/>
          <w:szCs w:val="24"/>
        </w:rPr>
        <w:tab/>
        <w:t>WKOAKOO18X0138454</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w:t>
      </w:r>
      <w:r w:rsidRPr="0040486D">
        <w:rPr>
          <w:sz w:val="24"/>
          <w:szCs w:val="24"/>
        </w:rPr>
        <w:t xml:space="preserve"> OZNAKA ZG 9429-EH, broj šasije</w:t>
      </w:r>
      <w:r w:rsidR="006D3ADA" w:rsidRPr="0040486D">
        <w:rPr>
          <w:sz w:val="24"/>
          <w:szCs w:val="24"/>
        </w:rPr>
        <w:tab/>
        <w:t>WKOAKOO18X0138455</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7523-BE, broj šasije</w:t>
      </w:r>
      <w:r w:rsidRPr="0040486D">
        <w:rPr>
          <w:sz w:val="24"/>
          <w:szCs w:val="24"/>
        </w:rPr>
        <w:t xml:space="preserve"> </w:t>
      </w:r>
      <w:r w:rsidR="006D3ADA" w:rsidRPr="0040486D">
        <w:rPr>
          <w:sz w:val="24"/>
          <w:szCs w:val="24"/>
        </w:rPr>
        <w:tab/>
        <w:t>WKOAKOO18X0138457</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2554-M, broj šasije</w:t>
      </w:r>
      <w:r w:rsidRPr="0040486D">
        <w:rPr>
          <w:sz w:val="24"/>
          <w:szCs w:val="24"/>
        </w:rPr>
        <w:t xml:space="preserve"> </w:t>
      </w:r>
      <w:r w:rsidR="006D3ADA" w:rsidRPr="0040486D">
        <w:rPr>
          <w:sz w:val="24"/>
          <w:szCs w:val="24"/>
        </w:rPr>
        <w:tab/>
        <w:t>WKOAKOO18X0138458</w:t>
      </w:r>
    </w:p>
    <w:p w:rsidRDefault="001E7ED4"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2555-M, broj šasije</w:t>
      </w:r>
      <w:r w:rsidRPr="0040486D">
        <w:rPr>
          <w:sz w:val="24"/>
          <w:szCs w:val="24"/>
        </w:rPr>
        <w:t xml:space="preserve"> </w:t>
      </w:r>
      <w:r w:rsidR="006D3ADA" w:rsidRPr="0040486D">
        <w:rPr>
          <w:sz w:val="24"/>
          <w:szCs w:val="24"/>
        </w:rPr>
        <w:tab/>
        <w:t>WKOAKOO18X0138459</w:t>
      </w:r>
    </w:p>
    <w:p w:rsidRDefault="00383E67" w:rsidP="0040486D" w:rsidR="006D3ADA" w:rsidRPr="0040486D">
      <w:pPr>
        <w:ind w:firstLine="567" w:left="-567"/>
        <w:jc w:val="both"/>
        <w:rPr>
          <w:sz w:val="24"/>
          <w:szCs w:val="24"/>
        </w:rPr>
      </w:pPr>
      <w:r w:rsidRPr="0040486D">
        <w:rPr>
          <w:sz w:val="24"/>
          <w:szCs w:val="24"/>
        </w:rPr>
        <w:t xml:space="preserve">- prikolica kiper </w:t>
      </w:r>
      <w:r w:rsidR="006D3ADA" w:rsidRPr="0040486D">
        <w:rPr>
          <w:sz w:val="24"/>
          <w:szCs w:val="24"/>
        </w:rPr>
        <w:t>KOGEL AK-18 P, REG. OZNAKA ZG 2556-M, broj šasije</w:t>
      </w:r>
      <w:r w:rsidRPr="0040486D">
        <w:rPr>
          <w:sz w:val="24"/>
          <w:szCs w:val="24"/>
        </w:rPr>
        <w:t xml:space="preserve"> </w:t>
      </w:r>
      <w:r w:rsidR="006D3ADA" w:rsidRPr="0040486D">
        <w:rPr>
          <w:sz w:val="24"/>
          <w:szCs w:val="24"/>
        </w:rPr>
        <w:tab/>
        <w:t>WKOAKOO18X0138460</w:t>
      </w:r>
    </w:p>
    <w:p w:rsidRDefault="00383E67" w:rsidP="0040486D" w:rsidR="006D3ADA" w:rsidRPr="0040486D">
      <w:pPr>
        <w:jc w:val="both"/>
        <w:rPr>
          <w:sz w:val="24"/>
          <w:szCs w:val="24"/>
        </w:rPr>
      </w:pPr>
      <w:r w:rsidRPr="0040486D">
        <w:rPr>
          <w:sz w:val="24"/>
          <w:szCs w:val="24"/>
        </w:rPr>
        <w:t xml:space="preserve">- prikolica sandučarka </w:t>
      </w:r>
      <w:r w:rsidR="006D3ADA" w:rsidRPr="0040486D">
        <w:rPr>
          <w:sz w:val="24"/>
          <w:szCs w:val="24"/>
        </w:rPr>
        <w:t>SCHWARZMULLER 2/E SB BAUSTOFF, REG. OZNAKA ZG 2034-BK, broj šasije VAVAHP2186H228488</w:t>
      </w:r>
    </w:p>
    <w:p w:rsidRDefault="00383E67" w:rsidP="0040486D" w:rsidR="00777DFE" w:rsidRPr="0040486D">
      <w:pPr>
        <w:jc w:val="both"/>
        <w:rPr>
          <w:sz w:val="24"/>
          <w:szCs w:val="24"/>
        </w:rPr>
      </w:pPr>
      <w:r w:rsidRPr="0040486D">
        <w:rPr>
          <w:sz w:val="24"/>
          <w:szCs w:val="24"/>
        </w:rPr>
        <w:t xml:space="preserve">- prikolica sandučarka </w:t>
      </w:r>
      <w:r w:rsidR="006D3ADA" w:rsidRPr="0040486D">
        <w:rPr>
          <w:sz w:val="24"/>
          <w:szCs w:val="24"/>
        </w:rPr>
        <w:t>SCHWARZMULLER AZ, REG. OZNAKA ZG 3861-FH, broj šasije VAVTAZ218EH344954</w:t>
      </w:r>
      <w:r w:rsidR="00777DFE" w:rsidRPr="0040486D">
        <w:rPr>
          <w:sz w:val="24"/>
          <w:szCs w:val="24"/>
        </w:rPr>
        <w:t xml:space="preserve"> (leasing – Erste &amp; Steiermärkische S-Leasing d.o.o.)</w:t>
      </w:r>
    </w:p>
    <w:p w:rsidRDefault="00383E67" w:rsidP="0040486D" w:rsidR="006D3ADA" w:rsidRPr="0040486D">
      <w:pPr>
        <w:jc w:val="both"/>
        <w:rPr>
          <w:sz w:val="24"/>
          <w:szCs w:val="24"/>
        </w:rPr>
      </w:pPr>
      <w:r w:rsidRPr="0040486D">
        <w:rPr>
          <w:sz w:val="24"/>
          <w:szCs w:val="24"/>
        </w:rPr>
        <w:t>- poluprikolica nisk.</w:t>
      </w:r>
      <w:r w:rsidR="006D3ADA" w:rsidRPr="0040486D">
        <w:rPr>
          <w:sz w:val="24"/>
          <w:szCs w:val="24"/>
        </w:rPr>
        <w:t xml:space="preserve"> S RA GORICA</w:t>
      </w:r>
      <w:r w:rsidR="006D3ADA" w:rsidRPr="0040486D">
        <w:rPr>
          <w:sz w:val="24"/>
          <w:szCs w:val="24"/>
        </w:rPr>
        <w:tab/>
        <w:t>P 35T-02 R, REG. OZNAKA ZG 831-DF, broj šasije</w:t>
      </w:r>
      <w:r w:rsidR="006D3ADA" w:rsidRPr="0040486D">
        <w:rPr>
          <w:sz w:val="24"/>
          <w:szCs w:val="24"/>
        </w:rPr>
        <w:tab/>
        <w:t>96484</w:t>
      </w:r>
    </w:p>
    <w:p w:rsidRDefault="002F77DC" w:rsidP="0040486D" w:rsidR="006D3ADA" w:rsidRPr="0040486D">
      <w:pPr>
        <w:jc w:val="both"/>
        <w:rPr>
          <w:sz w:val="24"/>
          <w:szCs w:val="24"/>
        </w:rPr>
      </w:pPr>
      <w:r w:rsidRPr="0040486D">
        <w:rPr>
          <w:sz w:val="24"/>
          <w:szCs w:val="24"/>
        </w:rPr>
        <w:lastRenderedPageBreak/>
        <w:t>- poluprikolica na razvlač</w:t>
      </w:r>
      <w:r w:rsidR="006D3ADA" w:rsidRPr="0040486D">
        <w:rPr>
          <w:sz w:val="24"/>
          <w:szCs w:val="24"/>
        </w:rPr>
        <w:t>. KRALJEVO</w:t>
      </w:r>
      <w:r w:rsidRPr="0040486D">
        <w:rPr>
          <w:sz w:val="24"/>
          <w:szCs w:val="24"/>
        </w:rPr>
        <w:t xml:space="preserve"> </w:t>
      </w:r>
      <w:r w:rsidR="006D3ADA" w:rsidRPr="0040486D">
        <w:rPr>
          <w:sz w:val="24"/>
          <w:szCs w:val="24"/>
        </w:rPr>
        <w:t>31-RPP, REG. OZNAKA ZG 6981-GA, broj šasije 8948</w:t>
      </w:r>
    </w:p>
    <w:p w:rsidRDefault="002F77DC" w:rsidP="0040486D" w:rsidR="006D3ADA" w:rsidRPr="0040486D">
      <w:pPr>
        <w:jc w:val="both"/>
        <w:rPr>
          <w:sz w:val="24"/>
          <w:szCs w:val="24"/>
        </w:rPr>
      </w:pPr>
      <w:r w:rsidRPr="0040486D">
        <w:rPr>
          <w:sz w:val="24"/>
          <w:szCs w:val="24"/>
        </w:rPr>
        <w:t xml:space="preserve">- poluprikolica sandučarka </w:t>
      </w:r>
      <w:r w:rsidR="006D3ADA" w:rsidRPr="0040486D">
        <w:rPr>
          <w:sz w:val="24"/>
          <w:szCs w:val="24"/>
        </w:rPr>
        <w:t>SCHWARZMULLER SPS 2/E 145, REG. OZNAKA ZG 7451-AZ, broj šasije</w:t>
      </w:r>
      <w:r w:rsidR="006D3ADA" w:rsidRPr="0040486D">
        <w:rPr>
          <w:sz w:val="24"/>
          <w:szCs w:val="24"/>
        </w:rPr>
        <w:tab/>
        <w:t xml:space="preserve"> VAVSAP2366H228482</w:t>
      </w:r>
    </w:p>
    <w:p w:rsidRDefault="002F77DC" w:rsidP="0040486D" w:rsidR="006D3ADA" w:rsidRPr="0040486D">
      <w:pPr>
        <w:jc w:val="both"/>
        <w:rPr>
          <w:sz w:val="24"/>
          <w:szCs w:val="24"/>
        </w:rPr>
      </w:pPr>
      <w:r w:rsidRPr="0040486D">
        <w:rPr>
          <w:sz w:val="24"/>
          <w:szCs w:val="24"/>
        </w:rPr>
        <w:t xml:space="preserve">- poluprikolica sandučarka </w:t>
      </w:r>
      <w:r w:rsidR="006D3ADA" w:rsidRPr="0040486D">
        <w:rPr>
          <w:sz w:val="24"/>
          <w:szCs w:val="24"/>
        </w:rPr>
        <w:t>SCHWARZMULLER SPA 2E 145, REG. OZNAKA ZG 7452-AZ, broj šasije</w:t>
      </w:r>
      <w:r w:rsidR="006D3ADA" w:rsidRPr="0040486D">
        <w:rPr>
          <w:sz w:val="24"/>
          <w:szCs w:val="24"/>
        </w:rPr>
        <w:tab/>
        <w:t xml:space="preserve"> VAVSAP2366H228484</w:t>
      </w:r>
    </w:p>
    <w:p w:rsidRDefault="002F77DC" w:rsidP="0040486D" w:rsidR="006D3ADA" w:rsidRPr="0040486D">
      <w:pPr>
        <w:jc w:val="both"/>
        <w:rPr>
          <w:sz w:val="24"/>
          <w:szCs w:val="24"/>
        </w:rPr>
      </w:pPr>
      <w:r w:rsidRPr="0040486D">
        <w:rPr>
          <w:sz w:val="24"/>
          <w:szCs w:val="24"/>
        </w:rPr>
        <w:t xml:space="preserve">- poluprikolica kiper </w:t>
      </w:r>
      <w:r w:rsidR="006D3ADA" w:rsidRPr="0040486D">
        <w:rPr>
          <w:sz w:val="24"/>
          <w:szCs w:val="24"/>
        </w:rPr>
        <w:t>SCHWARZMULLER IS-HKS 2-E, REG. OZNAKA ZG 1509-FU, broj šasije W09121235XHS09438</w:t>
      </w:r>
    </w:p>
    <w:p w:rsidRDefault="002F77DC" w:rsidP="0040486D" w:rsidR="006D3ADA" w:rsidRPr="0040486D">
      <w:pPr>
        <w:jc w:val="both"/>
        <w:rPr>
          <w:sz w:val="24"/>
          <w:szCs w:val="24"/>
        </w:rPr>
      </w:pPr>
      <w:r w:rsidRPr="0040486D">
        <w:rPr>
          <w:sz w:val="24"/>
          <w:szCs w:val="24"/>
        </w:rPr>
        <w:t>- poluprikolica kiper</w:t>
      </w:r>
      <w:r w:rsidR="006D3ADA" w:rsidRPr="0040486D">
        <w:rPr>
          <w:sz w:val="24"/>
          <w:szCs w:val="24"/>
        </w:rPr>
        <w:tab/>
        <w:t>SCHWARZMULLER HKS 2/E-S1, REG. OZNAKA ZG 7454-AZ, broj šasije VAVSAK2356H224294</w:t>
      </w:r>
    </w:p>
    <w:p w:rsidRDefault="002F77DC" w:rsidP="0040486D" w:rsidR="006D3ADA" w:rsidRPr="0040486D">
      <w:pPr>
        <w:jc w:val="both"/>
        <w:rPr>
          <w:sz w:val="24"/>
          <w:szCs w:val="24"/>
        </w:rPr>
      </w:pPr>
      <w:r w:rsidRPr="0040486D">
        <w:rPr>
          <w:sz w:val="24"/>
          <w:szCs w:val="24"/>
        </w:rPr>
        <w:t>- poluprikolica kiper</w:t>
      </w:r>
      <w:r w:rsidR="006D3ADA" w:rsidRPr="0040486D">
        <w:rPr>
          <w:sz w:val="24"/>
          <w:szCs w:val="24"/>
        </w:rPr>
        <w:tab/>
        <w:t>SCHWARZMULLER HKS 2/E-S1, REG. OZNAKA ZG 7455-AZ, broj šasije VAVSAK2356H224296</w:t>
      </w:r>
    </w:p>
    <w:p w:rsidRDefault="002F77DC" w:rsidP="0040486D" w:rsidR="006D3ADA" w:rsidRPr="0040486D">
      <w:pPr>
        <w:jc w:val="both"/>
        <w:rPr>
          <w:sz w:val="24"/>
          <w:szCs w:val="24"/>
        </w:rPr>
      </w:pPr>
      <w:r w:rsidRPr="0040486D">
        <w:rPr>
          <w:sz w:val="24"/>
          <w:szCs w:val="24"/>
        </w:rPr>
        <w:t xml:space="preserve">- poluprikolica kiper </w:t>
      </w:r>
      <w:r w:rsidR="006D3ADA" w:rsidRPr="0040486D">
        <w:rPr>
          <w:sz w:val="24"/>
          <w:szCs w:val="24"/>
        </w:rPr>
        <w:t>SCHWARZMULLER HKS 2/E-S1, REG. OZNAKA ZG 7456-AZ, broj šasije VAVSAK2356H225494</w:t>
      </w:r>
    </w:p>
    <w:p w:rsidRDefault="002F77DC" w:rsidP="0040486D" w:rsidR="006D3ADA" w:rsidRPr="0040486D">
      <w:pPr>
        <w:jc w:val="both"/>
        <w:rPr>
          <w:sz w:val="24"/>
          <w:szCs w:val="24"/>
        </w:rPr>
      </w:pPr>
      <w:r w:rsidRPr="0040486D">
        <w:rPr>
          <w:sz w:val="24"/>
          <w:szCs w:val="24"/>
        </w:rPr>
        <w:t xml:space="preserve">- prikolica niskonoseća </w:t>
      </w:r>
      <w:r w:rsidR="006D3ADA" w:rsidRPr="0040486D">
        <w:rPr>
          <w:sz w:val="24"/>
          <w:szCs w:val="24"/>
        </w:rPr>
        <w:t>GORICA TNS-20-01, REG. OZNAKA ZG 4036-DJ, broj šasije</w:t>
      </w:r>
      <w:r w:rsidR="006D3ADA" w:rsidRPr="0040486D">
        <w:rPr>
          <w:sz w:val="24"/>
          <w:szCs w:val="24"/>
        </w:rPr>
        <w:tab/>
        <w:t>95257</w:t>
      </w:r>
    </w:p>
    <w:p w:rsidRDefault="002F77DC" w:rsidP="0040486D" w:rsidR="006D3ADA" w:rsidRPr="0040486D">
      <w:pPr>
        <w:jc w:val="both"/>
        <w:rPr>
          <w:sz w:val="24"/>
          <w:szCs w:val="24"/>
        </w:rPr>
      </w:pPr>
      <w:r w:rsidRPr="0040486D">
        <w:rPr>
          <w:sz w:val="24"/>
          <w:szCs w:val="24"/>
        </w:rPr>
        <w:t>- poluprikolica-labudica SCHWARZMULLER STU 4ZN 4-OSOV.</w:t>
      </w:r>
      <w:r w:rsidR="006D3ADA" w:rsidRPr="0040486D">
        <w:rPr>
          <w:sz w:val="24"/>
          <w:szCs w:val="24"/>
        </w:rPr>
        <w:t>, REG. OZNAKA ZG 1728-AF, broj šasije VAVSAT4585H213052</w:t>
      </w:r>
    </w:p>
    <w:p w:rsidRDefault="002F77DC" w:rsidP="0040486D" w:rsidR="006D3ADA" w:rsidRPr="0040486D">
      <w:pPr>
        <w:jc w:val="both"/>
        <w:rPr>
          <w:sz w:val="24"/>
          <w:szCs w:val="24"/>
        </w:rPr>
      </w:pPr>
      <w:r w:rsidRPr="0040486D">
        <w:rPr>
          <w:sz w:val="24"/>
          <w:szCs w:val="24"/>
        </w:rPr>
        <w:t xml:space="preserve">- prikolica za spec.teret </w:t>
      </w:r>
      <w:r w:rsidR="006D3ADA" w:rsidRPr="0040486D">
        <w:rPr>
          <w:sz w:val="24"/>
          <w:szCs w:val="24"/>
        </w:rPr>
        <w:t>COMETTO T 19 UC 13000, REG. OZNAKA ZG 871-DF, broj šasije 4523</w:t>
      </w:r>
    </w:p>
    <w:p w:rsidRDefault="002F77DC" w:rsidP="0040486D" w:rsidR="006D3ADA" w:rsidRPr="0040486D">
      <w:pPr>
        <w:jc w:val="both"/>
        <w:rPr>
          <w:sz w:val="24"/>
          <w:szCs w:val="24"/>
        </w:rPr>
      </w:pPr>
      <w:r w:rsidRPr="0040486D">
        <w:rPr>
          <w:sz w:val="24"/>
          <w:szCs w:val="24"/>
        </w:rPr>
        <w:t xml:space="preserve">- prikolica niskonoseća </w:t>
      </w:r>
      <w:r w:rsidR="006D3ADA" w:rsidRPr="0040486D">
        <w:rPr>
          <w:sz w:val="24"/>
          <w:szCs w:val="24"/>
        </w:rPr>
        <w:t>GORICA</w:t>
      </w:r>
      <w:r w:rsidRPr="0040486D">
        <w:rPr>
          <w:sz w:val="24"/>
          <w:szCs w:val="24"/>
        </w:rPr>
        <w:t xml:space="preserve"> </w:t>
      </w:r>
      <w:r w:rsidR="006D3ADA" w:rsidRPr="0040486D">
        <w:rPr>
          <w:sz w:val="24"/>
          <w:szCs w:val="24"/>
        </w:rPr>
        <w:t>TN-27 01-L, REG. OZNAKA ZG 8327-BL, broj šasije</w:t>
      </w:r>
      <w:r w:rsidR="006D3ADA" w:rsidRPr="0040486D">
        <w:rPr>
          <w:sz w:val="24"/>
          <w:szCs w:val="24"/>
        </w:rPr>
        <w:tab/>
        <w:t>951314</w:t>
      </w:r>
    </w:p>
    <w:p w:rsidRDefault="002F77DC" w:rsidP="0040486D" w:rsidR="006D3ADA" w:rsidRPr="0040486D">
      <w:pPr>
        <w:jc w:val="both"/>
        <w:rPr>
          <w:sz w:val="24"/>
          <w:szCs w:val="24"/>
        </w:rPr>
      </w:pPr>
      <w:r w:rsidRPr="0040486D">
        <w:rPr>
          <w:sz w:val="24"/>
          <w:szCs w:val="24"/>
        </w:rPr>
        <w:t xml:space="preserve">- prikolica za spec.teret </w:t>
      </w:r>
      <w:r w:rsidR="006D3ADA" w:rsidRPr="0040486D">
        <w:rPr>
          <w:sz w:val="24"/>
          <w:szCs w:val="24"/>
        </w:rPr>
        <w:t>SCHEUERLE L6PE4MD 4-OSOV. , REG.. OZNAKA ZG 1722-AF, broj šasije W09881XX62PS17331</w:t>
      </w:r>
    </w:p>
    <w:p w:rsidRDefault="002F77DC" w:rsidP="0040486D" w:rsidR="006D3ADA" w:rsidRPr="0040486D">
      <w:pPr>
        <w:jc w:val="both"/>
        <w:rPr>
          <w:sz w:val="24"/>
          <w:szCs w:val="24"/>
        </w:rPr>
      </w:pPr>
      <w:r w:rsidRPr="0040486D">
        <w:rPr>
          <w:sz w:val="24"/>
          <w:szCs w:val="24"/>
        </w:rPr>
        <w:t xml:space="preserve">- prikolica za spec. teret </w:t>
      </w:r>
      <w:r w:rsidR="006D3ADA" w:rsidRPr="0040486D">
        <w:rPr>
          <w:sz w:val="24"/>
          <w:szCs w:val="24"/>
        </w:rPr>
        <w:t>SCHEUERLE L6PE4MD 4-OSOV., REG. OZNAKA ZG 1721-AF, broj šasije W09881XX82PS17332</w:t>
      </w:r>
    </w:p>
    <w:p w:rsidRDefault="002F77DC" w:rsidP="0040486D" w:rsidR="006D3ADA" w:rsidRPr="0040486D">
      <w:pPr>
        <w:jc w:val="both"/>
        <w:rPr>
          <w:sz w:val="24"/>
          <w:szCs w:val="24"/>
        </w:rPr>
      </w:pPr>
      <w:r w:rsidRPr="0040486D">
        <w:rPr>
          <w:sz w:val="24"/>
          <w:szCs w:val="24"/>
        </w:rPr>
        <w:t xml:space="preserve">- prikolica-labudica </w:t>
      </w:r>
      <w:r w:rsidR="006D3ADA" w:rsidRPr="0040486D">
        <w:rPr>
          <w:sz w:val="24"/>
          <w:szCs w:val="24"/>
        </w:rPr>
        <w:t>SCHWARZMULLER TU 40/100 4-OSOV.</w:t>
      </w:r>
      <w:r w:rsidR="006D3ADA" w:rsidRPr="0040486D">
        <w:rPr>
          <w:sz w:val="24"/>
          <w:szCs w:val="24"/>
        </w:rPr>
        <w:tab/>
        <w:t>, REG. OZNAKA ZG 1727-AF, broj šasije</w:t>
      </w:r>
      <w:r w:rsidR="006D3ADA" w:rsidRPr="0040486D">
        <w:rPr>
          <w:sz w:val="24"/>
          <w:szCs w:val="24"/>
        </w:rPr>
        <w:tab/>
        <w:t xml:space="preserve"> VAVAHT4435H216194</w:t>
      </w:r>
    </w:p>
    <w:p w:rsidRDefault="002F77DC" w:rsidP="0040486D" w:rsidR="006D3ADA" w:rsidRPr="0040486D">
      <w:pPr>
        <w:jc w:val="both"/>
        <w:rPr>
          <w:sz w:val="24"/>
          <w:szCs w:val="24"/>
        </w:rPr>
      </w:pPr>
      <w:r w:rsidRPr="0040486D">
        <w:rPr>
          <w:sz w:val="24"/>
          <w:szCs w:val="24"/>
        </w:rPr>
        <w:t xml:space="preserve">- prikolica-labudica </w:t>
      </w:r>
      <w:r w:rsidR="006D3ADA" w:rsidRPr="0040486D">
        <w:rPr>
          <w:sz w:val="24"/>
          <w:szCs w:val="24"/>
        </w:rPr>
        <w:t>SCHWARZMULLER TU-40/100 4-OSOV., REG.</w:t>
      </w:r>
      <w:r w:rsidRPr="0040486D">
        <w:rPr>
          <w:sz w:val="24"/>
          <w:szCs w:val="24"/>
        </w:rPr>
        <w:t xml:space="preserve"> OZNAKA ZG 1726-AF, broj šasije</w:t>
      </w:r>
      <w:r w:rsidR="006D3ADA" w:rsidRPr="0040486D">
        <w:rPr>
          <w:sz w:val="24"/>
          <w:szCs w:val="24"/>
        </w:rPr>
        <w:t xml:space="preserve"> VAVAHT4435H216196</w:t>
      </w:r>
    </w:p>
    <w:p w:rsidRDefault="002F77DC" w:rsidP="0040486D" w:rsidR="006D3ADA" w:rsidRPr="0040486D">
      <w:pPr>
        <w:jc w:val="both"/>
        <w:rPr>
          <w:sz w:val="24"/>
          <w:szCs w:val="24"/>
        </w:rPr>
      </w:pPr>
      <w:r w:rsidRPr="0040486D">
        <w:rPr>
          <w:sz w:val="24"/>
          <w:szCs w:val="24"/>
        </w:rPr>
        <w:t xml:space="preserve">- poluprikolica-labudica </w:t>
      </w:r>
      <w:r w:rsidR="006D3ADA" w:rsidRPr="0040486D">
        <w:rPr>
          <w:sz w:val="24"/>
          <w:szCs w:val="24"/>
        </w:rPr>
        <w:t>SCHWARZMILLER</w:t>
      </w:r>
      <w:r w:rsidRPr="0040486D">
        <w:rPr>
          <w:sz w:val="24"/>
          <w:szCs w:val="24"/>
        </w:rPr>
        <w:t xml:space="preserve"> ST 3/Z</w:t>
      </w:r>
      <w:r w:rsidR="006D3ADA" w:rsidRPr="0040486D">
        <w:rPr>
          <w:sz w:val="24"/>
          <w:szCs w:val="24"/>
        </w:rPr>
        <w:t>, REG. OZNAKA ZG 7453-AZ, broj šasije VAVSAT3486H228478</w:t>
      </w:r>
    </w:p>
    <w:p w:rsidRDefault="002F77DC" w:rsidP="0040486D" w:rsidR="006D3ADA" w:rsidRPr="0040486D">
      <w:pPr>
        <w:jc w:val="both"/>
        <w:rPr>
          <w:sz w:val="24"/>
          <w:szCs w:val="24"/>
        </w:rPr>
      </w:pPr>
      <w:r w:rsidRPr="0040486D">
        <w:rPr>
          <w:sz w:val="24"/>
          <w:szCs w:val="24"/>
        </w:rPr>
        <w:t xml:space="preserve">- prikolica cisterna </w:t>
      </w:r>
      <w:r w:rsidR="006D3ADA" w:rsidRPr="0040486D">
        <w:rPr>
          <w:sz w:val="24"/>
          <w:szCs w:val="24"/>
        </w:rPr>
        <w:t>KOTTE VT 6000/2, REG. OZNAKA ZG 7299-FM, broj šasije</w:t>
      </w:r>
      <w:r w:rsidRPr="0040486D">
        <w:rPr>
          <w:sz w:val="24"/>
          <w:szCs w:val="24"/>
        </w:rPr>
        <w:t xml:space="preserve"> </w:t>
      </w:r>
      <w:r w:rsidR="006D3ADA" w:rsidRPr="0040486D">
        <w:rPr>
          <w:sz w:val="24"/>
          <w:szCs w:val="24"/>
        </w:rPr>
        <w:t>9685</w:t>
      </w:r>
    </w:p>
    <w:p w:rsidRDefault="002F77DC" w:rsidP="0040486D" w:rsidR="006D3ADA" w:rsidRPr="0040486D">
      <w:pPr>
        <w:jc w:val="both"/>
        <w:rPr>
          <w:sz w:val="24"/>
          <w:szCs w:val="24"/>
        </w:rPr>
      </w:pPr>
      <w:r w:rsidRPr="0040486D">
        <w:rPr>
          <w:sz w:val="24"/>
          <w:szCs w:val="24"/>
        </w:rPr>
        <w:t xml:space="preserve">- prikolica cisterna  </w:t>
      </w:r>
      <w:r w:rsidR="006D3ADA" w:rsidRPr="0040486D">
        <w:rPr>
          <w:sz w:val="24"/>
          <w:szCs w:val="24"/>
        </w:rPr>
        <w:t>GORICA A10030D/12, REG. OZNAKA ZG 6201-FK, broj šasije</w:t>
      </w:r>
      <w:r w:rsidRPr="0040486D">
        <w:rPr>
          <w:sz w:val="24"/>
          <w:szCs w:val="24"/>
        </w:rPr>
        <w:t xml:space="preserve"> </w:t>
      </w:r>
      <w:r w:rsidR="006D3ADA" w:rsidRPr="0040486D">
        <w:rPr>
          <w:sz w:val="24"/>
          <w:szCs w:val="24"/>
        </w:rPr>
        <w:t>0051</w:t>
      </w:r>
    </w:p>
    <w:p w:rsidRDefault="002F77DC" w:rsidP="0040486D" w:rsidR="006D3ADA" w:rsidRPr="0040486D">
      <w:pPr>
        <w:jc w:val="both"/>
        <w:rPr>
          <w:sz w:val="24"/>
          <w:szCs w:val="24"/>
        </w:rPr>
      </w:pPr>
      <w:r w:rsidRPr="0040486D">
        <w:rPr>
          <w:sz w:val="24"/>
          <w:szCs w:val="24"/>
        </w:rPr>
        <w:t xml:space="preserve">- bušilica za asf.uzorke </w:t>
      </w:r>
      <w:r w:rsidR="006D3ADA" w:rsidRPr="0040486D">
        <w:rPr>
          <w:sz w:val="24"/>
          <w:szCs w:val="24"/>
        </w:rPr>
        <w:t>KOTTERMANN</w:t>
      </w:r>
      <w:r w:rsidR="006D3ADA" w:rsidRPr="0040486D">
        <w:rPr>
          <w:sz w:val="24"/>
          <w:szCs w:val="24"/>
        </w:rPr>
        <w:tab/>
        <w:t>KBG1074, REG. OZNAKA ZG 308-OD, broj šasije 1097</w:t>
      </w:r>
    </w:p>
    <w:p w:rsidRDefault="002F77DC" w:rsidP="0040486D" w:rsidR="006D3ADA" w:rsidRPr="0040486D">
      <w:pPr>
        <w:jc w:val="both"/>
        <w:rPr>
          <w:sz w:val="24"/>
          <w:szCs w:val="24"/>
        </w:rPr>
      </w:pPr>
      <w:r w:rsidRPr="0040486D">
        <w:rPr>
          <w:sz w:val="24"/>
          <w:szCs w:val="24"/>
        </w:rPr>
        <w:t xml:space="preserve">- greder Caterpillar </w:t>
      </w:r>
      <w:r w:rsidR="006D3ADA" w:rsidRPr="0040486D">
        <w:rPr>
          <w:sz w:val="24"/>
          <w:szCs w:val="24"/>
        </w:rPr>
        <w:t>140-G, REG. OZNAKA ZG 9385-ER, broj šasije 72-V-4117</w:t>
      </w:r>
    </w:p>
    <w:p w:rsidRDefault="002F77DC" w:rsidP="0040486D" w:rsidR="006D3ADA" w:rsidRPr="0040486D">
      <w:pPr>
        <w:ind w:firstLine="567" w:left="-567"/>
        <w:jc w:val="both"/>
        <w:rPr>
          <w:sz w:val="24"/>
          <w:szCs w:val="24"/>
        </w:rPr>
      </w:pPr>
      <w:r w:rsidRPr="0040486D">
        <w:rPr>
          <w:sz w:val="24"/>
          <w:szCs w:val="24"/>
        </w:rPr>
        <w:t xml:space="preserve">- greder Caterpillar </w:t>
      </w:r>
      <w:r w:rsidR="006D3ADA" w:rsidRPr="0040486D">
        <w:rPr>
          <w:sz w:val="24"/>
          <w:szCs w:val="24"/>
        </w:rPr>
        <w:t>140 H, REG. OZNAKA ZG 1447-BD, broj šasije</w:t>
      </w:r>
      <w:r w:rsidRPr="0040486D">
        <w:rPr>
          <w:sz w:val="24"/>
          <w:szCs w:val="24"/>
        </w:rPr>
        <w:t xml:space="preserve"> </w:t>
      </w:r>
      <w:r w:rsidR="006D3ADA" w:rsidRPr="0040486D">
        <w:rPr>
          <w:sz w:val="24"/>
          <w:szCs w:val="24"/>
        </w:rPr>
        <w:tab/>
        <w:t>CAT0140HVCCA01461</w:t>
      </w:r>
    </w:p>
    <w:p w:rsidRDefault="002F77DC" w:rsidP="0040486D" w:rsidR="00777DFE" w:rsidRPr="0040486D">
      <w:pPr>
        <w:jc w:val="both"/>
        <w:rPr>
          <w:sz w:val="24"/>
          <w:szCs w:val="24"/>
        </w:rPr>
      </w:pPr>
      <w:r w:rsidRPr="0040486D">
        <w:rPr>
          <w:sz w:val="24"/>
          <w:szCs w:val="24"/>
        </w:rPr>
        <w:t xml:space="preserve">- greder Caterpillar </w:t>
      </w:r>
      <w:r w:rsidR="006D3ADA" w:rsidRPr="0040486D">
        <w:rPr>
          <w:sz w:val="24"/>
          <w:szCs w:val="24"/>
        </w:rPr>
        <w:t>140 M3, REG. OZNAKA ZG 9964-DU, broj šasije</w:t>
      </w:r>
      <w:r w:rsidRPr="0040486D">
        <w:rPr>
          <w:sz w:val="24"/>
          <w:szCs w:val="24"/>
        </w:rPr>
        <w:t xml:space="preserve"> </w:t>
      </w:r>
      <w:r w:rsidR="006D3ADA" w:rsidRPr="0040486D">
        <w:rPr>
          <w:sz w:val="24"/>
          <w:szCs w:val="24"/>
        </w:rPr>
        <w:t>CAT0140MKN9D00215</w:t>
      </w:r>
      <w:r w:rsidR="00777DFE" w:rsidRPr="0040486D">
        <w:rPr>
          <w:sz w:val="24"/>
          <w:szCs w:val="24"/>
        </w:rPr>
        <w:t xml:space="preserve"> (leasing – Erste &amp; Steiermärkische S-Leasing d.o.o.)</w:t>
      </w:r>
    </w:p>
    <w:p w:rsidRDefault="002F77DC" w:rsidP="0040486D" w:rsidR="00777DFE" w:rsidRPr="0040486D">
      <w:pPr>
        <w:jc w:val="both"/>
        <w:rPr>
          <w:sz w:val="24"/>
          <w:szCs w:val="24"/>
        </w:rPr>
      </w:pPr>
      <w:r w:rsidRPr="0040486D">
        <w:rPr>
          <w:sz w:val="24"/>
          <w:szCs w:val="24"/>
        </w:rPr>
        <w:t xml:space="preserve">- bager na kotačima </w:t>
      </w:r>
      <w:r w:rsidR="006D3ADA" w:rsidRPr="0040486D">
        <w:rPr>
          <w:sz w:val="24"/>
          <w:szCs w:val="24"/>
        </w:rPr>
        <w:t>CATERPILLAR M 318 D, REG. OZNAKA ZG 1351-FF, broj šasije</w:t>
      </w:r>
      <w:r w:rsidR="006D3ADA" w:rsidRPr="0040486D">
        <w:rPr>
          <w:sz w:val="24"/>
          <w:szCs w:val="24"/>
        </w:rPr>
        <w:tab/>
        <w:t>CATM318DPD8W01128</w:t>
      </w:r>
      <w:r w:rsidR="00777DFE" w:rsidRPr="0040486D">
        <w:rPr>
          <w:sz w:val="24"/>
          <w:szCs w:val="24"/>
        </w:rPr>
        <w:t xml:space="preserve"> (leasing – Erste &amp; Steiermärkische S-Leasing d.o.o.)</w:t>
      </w:r>
    </w:p>
    <w:p w:rsidRDefault="002F77DC" w:rsidP="0040486D" w:rsidR="00777DFE" w:rsidRPr="0040486D">
      <w:pPr>
        <w:jc w:val="both"/>
        <w:rPr>
          <w:sz w:val="24"/>
          <w:szCs w:val="24"/>
        </w:rPr>
      </w:pPr>
      <w:r w:rsidRPr="0040486D">
        <w:rPr>
          <w:sz w:val="24"/>
          <w:szCs w:val="24"/>
        </w:rPr>
        <w:t xml:space="preserve">- bager na kotačima </w:t>
      </w:r>
      <w:r w:rsidR="006D3ADA" w:rsidRPr="0040486D">
        <w:rPr>
          <w:sz w:val="24"/>
          <w:szCs w:val="24"/>
        </w:rPr>
        <w:t>CATERPILLAR M 318 D, REG. OZNAKA ZG 9162-FD, broj šasije</w:t>
      </w:r>
      <w:r w:rsidR="006D3ADA" w:rsidRPr="0040486D">
        <w:rPr>
          <w:sz w:val="24"/>
          <w:szCs w:val="24"/>
        </w:rPr>
        <w:tab/>
        <w:t>CATM318DKP8L00381</w:t>
      </w:r>
      <w:r w:rsidR="00777DFE" w:rsidRPr="0040486D">
        <w:rPr>
          <w:sz w:val="24"/>
          <w:szCs w:val="24"/>
        </w:rPr>
        <w:t xml:space="preserve"> (leasing – Erste &amp; Steiermärkische S-Leasing d.o.o.)</w:t>
      </w:r>
    </w:p>
    <w:p w:rsidRDefault="002F77DC" w:rsidP="0040486D" w:rsidR="00777DFE" w:rsidRPr="0040486D">
      <w:pPr>
        <w:jc w:val="both"/>
        <w:rPr>
          <w:sz w:val="24"/>
          <w:szCs w:val="24"/>
        </w:rPr>
      </w:pPr>
      <w:r w:rsidRPr="0040486D">
        <w:rPr>
          <w:sz w:val="24"/>
          <w:szCs w:val="24"/>
        </w:rPr>
        <w:t xml:space="preserve">- bager na kotačima </w:t>
      </w:r>
      <w:r w:rsidR="006D3ADA" w:rsidRPr="0040486D">
        <w:rPr>
          <w:sz w:val="24"/>
          <w:szCs w:val="24"/>
        </w:rPr>
        <w:t>CATERPILLAR M 318 D, REG. OZNAKA ZG 9164-FD, broj šasije</w:t>
      </w:r>
      <w:r w:rsidR="006D3ADA" w:rsidRPr="0040486D">
        <w:rPr>
          <w:sz w:val="24"/>
          <w:szCs w:val="24"/>
        </w:rPr>
        <w:tab/>
        <w:t>CATM318DVP8L00448</w:t>
      </w:r>
      <w:r w:rsidR="00777DFE" w:rsidRPr="0040486D">
        <w:rPr>
          <w:sz w:val="24"/>
          <w:szCs w:val="24"/>
        </w:rPr>
        <w:t xml:space="preserve"> (leasing – Erste &amp; Steiermärkische S-Leasing d.o.o.)</w:t>
      </w:r>
    </w:p>
    <w:p w:rsidRDefault="002F77DC" w:rsidP="0040486D" w:rsidR="006D3ADA" w:rsidRPr="0040486D">
      <w:pPr>
        <w:jc w:val="both"/>
        <w:rPr>
          <w:sz w:val="24"/>
          <w:szCs w:val="24"/>
        </w:rPr>
      </w:pPr>
      <w:r w:rsidRPr="0040486D">
        <w:rPr>
          <w:sz w:val="24"/>
          <w:szCs w:val="24"/>
        </w:rPr>
        <w:lastRenderedPageBreak/>
        <w:t xml:space="preserve">- bager na kotačima </w:t>
      </w:r>
      <w:r w:rsidR="006D3ADA" w:rsidRPr="0040486D">
        <w:rPr>
          <w:sz w:val="24"/>
          <w:szCs w:val="24"/>
        </w:rPr>
        <w:t xml:space="preserve">VOLVO EW 180/D, REG. OZNAKA ZG 9384-ER, broj </w:t>
      </w:r>
      <w:r w:rsidRPr="0040486D">
        <w:rPr>
          <w:sz w:val="24"/>
          <w:szCs w:val="24"/>
        </w:rPr>
        <w:t xml:space="preserve">šasije </w:t>
      </w:r>
      <w:r w:rsidR="006D3ADA" w:rsidRPr="0040486D">
        <w:rPr>
          <w:sz w:val="24"/>
          <w:szCs w:val="24"/>
        </w:rPr>
        <w:t>VCEW180DA00220139</w:t>
      </w:r>
    </w:p>
    <w:p w:rsidRDefault="002F77DC" w:rsidP="0040486D" w:rsidR="006D3ADA" w:rsidRPr="0040486D">
      <w:pPr>
        <w:jc w:val="both"/>
        <w:rPr>
          <w:sz w:val="24"/>
          <w:szCs w:val="24"/>
        </w:rPr>
      </w:pPr>
      <w:r w:rsidRPr="0040486D">
        <w:rPr>
          <w:sz w:val="24"/>
          <w:szCs w:val="24"/>
        </w:rPr>
        <w:t xml:space="preserve">- rovokopač-utovarivač </w:t>
      </w:r>
      <w:r w:rsidR="006D3ADA" w:rsidRPr="0040486D">
        <w:rPr>
          <w:sz w:val="24"/>
          <w:szCs w:val="24"/>
        </w:rPr>
        <w:t xml:space="preserve">J.C.B. 4 CX, REG. OZNAKA ZG 6235-DG, broj </w:t>
      </w:r>
      <w:r w:rsidRPr="0040486D">
        <w:rPr>
          <w:sz w:val="24"/>
          <w:szCs w:val="24"/>
        </w:rPr>
        <w:t xml:space="preserve">šasije </w:t>
      </w:r>
      <w:r w:rsidR="006D3ADA" w:rsidRPr="0040486D">
        <w:rPr>
          <w:sz w:val="24"/>
          <w:szCs w:val="24"/>
        </w:rPr>
        <w:t>SLP4CXFS4E0946647</w:t>
      </w:r>
    </w:p>
    <w:p w:rsidRDefault="002F77DC" w:rsidP="0040486D" w:rsidR="006D3ADA" w:rsidRPr="0040486D">
      <w:pPr>
        <w:jc w:val="both"/>
        <w:rPr>
          <w:sz w:val="24"/>
          <w:szCs w:val="24"/>
        </w:rPr>
      </w:pPr>
      <w:r w:rsidRPr="0040486D">
        <w:rPr>
          <w:sz w:val="24"/>
          <w:szCs w:val="24"/>
        </w:rPr>
        <w:t xml:space="preserve">- rovokopač-utovarivač </w:t>
      </w:r>
      <w:r w:rsidR="006D3ADA" w:rsidRPr="0040486D">
        <w:rPr>
          <w:sz w:val="24"/>
          <w:szCs w:val="24"/>
        </w:rPr>
        <w:t>JCB 4CX 4WS, REG. OZNAKA ZG 5164-DP, broj šasije</w:t>
      </w:r>
      <w:r w:rsidRPr="0040486D">
        <w:rPr>
          <w:sz w:val="24"/>
          <w:szCs w:val="24"/>
        </w:rPr>
        <w:t xml:space="preserve"> </w:t>
      </w:r>
      <w:r w:rsidR="006D3ADA" w:rsidRPr="0040486D">
        <w:rPr>
          <w:sz w:val="24"/>
          <w:szCs w:val="24"/>
        </w:rPr>
        <w:t>JCB4CX4WH91346815</w:t>
      </w:r>
    </w:p>
    <w:p w:rsidRDefault="002F77DC" w:rsidP="0040486D" w:rsidR="002F77DC" w:rsidRPr="0040486D">
      <w:pPr>
        <w:jc w:val="both"/>
        <w:rPr>
          <w:sz w:val="24"/>
          <w:szCs w:val="24"/>
        </w:rPr>
      </w:pPr>
      <w:r w:rsidRPr="0040486D">
        <w:rPr>
          <w:sz w:val="24"/>
          <w:szCs w:val="24"/>
        </w:rPr>
        <w:t xml:space="preserve">- rovokopač-utovarivač </w:t>
      </w:r>
      <w:r w:rsidR="006D3ADA" w:rsidRPr="0040486D">
        <w:rPr>
          <w:sz w:val="24"/>
          <w:szCs w:val="24"/>
        </w:rPr>
        <w:t>JCB 4CX 4WS, REG. OZNAKA ZG 5165-DP, broj šasije</w:t>
      </w:r>
      <w:r w:rsidR="006D3ADA" w:rsidRPr="0040486D">
        <w:rPr>
          <w:sz w:val="24"/>
          <w:szCs w:val="24"/>
        </w:rPr>
        <w:tab/>
      </w:r>
    </w:p>
    <w:p w:rsidRDefault="006D3ADA" w:rsidP="0040486D" w:rsidR="006D3ADA" w:rsidRPr="0040486D">
      <w:pPr>
        <w:jc w:val="both"/>
        <w:rPr>
          <w:sz w:val="24"/>
          <w:szCs w:val="24"/>
        </w:rPr>
      </w:pPr>
      <w:r w:rsidRPr="0040486D">
        <w:rPr>
          <w:sz w:val="24"/>
          <w:szCs w:val="24"/>
        </w:rPr>
        <w:t>JCB4CX4WE91346864</w:t>
      </w:r>
    </w:p>
    <w:p w:rsidRDefault="002F77DC" w:rsidP="0040486D" w:rsidR="006D3ADA" w:rsidRPr="0040486D">
      <w:pPr>
        <w:jc w:val="both"/>
        <w:rPr>
          <w:sz w:val="24"/>
          <w:szCs w:val="24"/>
        </w:rPr>
      </w:pPr>
      <w:r w:rsidRPr="0040486D">
        <w:rPr>
          <w:sz w:val="24"/>
          <w:szCs w:val="24"/>
        </w:rPr>
        <w:t xml:space="preserve">- viljuškar teleskopski </w:t>
      </w:r>
      <w:r w:rsidR="006D3ADA" w:rsidRPr="0040486D">
        <w:rPr>
          <w:sz w:val="24"/>
          <w:szCs w:val="24"/>
        </w:rPr>
        <w:t>J.C.B. TH 540-170, REG. OZNAKA ZG 3636-BM, broj šasije</w:t>
      </w:r>
      <w:r w:rsidRPr="0040486D">
        <w:rPr>
          <w:sz w:val="24"/>
          <w:szCs w:val="24"/>
        </w:rPr>
        <w:t xml:space="preserve"> </w:t>
      </w:r>
      <w:r w:rsidR="006D3ADA" w:rsidRPr="0040486D">
        <w:rPr>
          <w:sz w:val="24"/>
          <w:szCs w:val="24"/>
        </w:rPr>
        <w:t>SLP5AFKG6E1187956</w:t>
      </w:r>
    </w:p>
    <w:p w:rsidRDefault="002F77DC" w:rsidP="0040486D" w:rsidR="002F77DC" w:rsidRPr="0040486D">
      <w:pPr>
        <w:jc w:val="both"/>
        <w:rPr>
          <w:sz w:val="24"/>
          <w:szCs w:val="24"/>
        </w:rPr>
      </w:pPr>
      <w:r w:rsidRPr="0040486D">
        <w:rPr>
          <w:sz w:val="24"/>
          <w:szCs w:val="24"/>
        </w:rPr>
        <w:t xml:space="preserve">- viljuškar teleskopski </w:t>
      </w:r>
      <w:r w:rsidR="006D3ADA" w:rsidRPr="0040486D">
        <w:rPr>
          <w:sz w:val="24"/>
          <w:szCs w:val="24"/>
        </w:rPr>
        <w:t xml:space="preserve">J.C.B. 540-170, REG. OZNAKA ZG 3637-BM, broj </w:t>
      </w:r>
      <w:r w:rsidRPr="0040486D">
        <w:rPr>
          <w:sz w:val="24"/>
          <w:szCs w:val="24"/>
        </w:rPr>
        <w:t>šasije</w:t>
      </w:r>
      <w:r w:rsidRPr="0040486D">
        <w:rPr>
          <w:sz w:val="24"/>
          <w:szCs w:val="24"/>
        </w:rPr>
        <w:tab/>
      </w:r>
    </w:p>
    <w:p w:rsidRDefault="006D3ADA" w:rsidP="0040486D" w:rsidR="006D3ADA" w:rsidRPr="0040486D">
      <w:pPr>
        <w:jc w:val="both"/>
        <w:rPr>
          <w:sz w:val="24"/>
          <w:szCs w:val="24"/>
        </w:rPr>
      </w:pPr>
      <w:r w:rsidRPr="0040486D">
        <w:rPr>
          <w:sz w:val="24"/>
          <w:szCs w:val="24"/>
        </w:rPr>
        <w:t>JCB5AFKGK61190018</w:t>
      </w:r>
    </w:p>
    <w:p w:rsidRDefault="002F77DC" w:rsidP="0040486D" w:rsidR="00777DFE" w:rsidRPr="0040486D">
      <w:pPr>
        <w:jc w:val="both"/>
        <w:rPr>
          <w:sz w:val="24"/>
          <w:szCs w:val="24"/>
        </w:rPr>
      </w:pPr>
      <w:r w:rsidRPr="0040486D">
        <w:rPr>
          <w:sz w:val="24"/>
          <w:szCs w:val="24"/>
        </w:rPr>
        <w:t xml:space="preserve">- viljuškar teleskopski </w:t>
      </w:r>
      <w:r w:rsidR="006D3ADA" w:rsidRPr="0040486D">
        <w:rPr>
          <w:sz w:val="24"/>
          <w:szCs w:val="24"/>
        </w:rPr>
        <w:t>TEREX GENIE GTH4518R, REG. OZNAKA ZG 6391-GC, broj šasije GL4518T0716756</w:t>
      </w:r>
      <w:r w:rsidR="00777DFE" w:rsidRPr="0040486D">
        <w:rPr>
          <w:sz w:val="24"/>
          <w:szCs w:val="24"/>
        </w:rPr>
        <w:t xml:space="preserve"> (leasing – UniCredit Leasing Croatia d.o.o.)</w:t>
      </w:r>
    </w:p>
    <w:p w:rsidRDefault="002F77DC" w:rsidP="0040486D" w:rsidR="006D3ADA" w:rsidRPr="0040486D">
      <w:pPr>
        <w:jc w:val="both"/>
        <w:rPr>
          <w:sz w:val="24"/>
          <w:szCs w:val="24"/>
        </w:rPr>
      </w:pPr>
      <w:r w:rsidRPr="0040486D">
        <w:rPr>
          <w:sz w:val="24"/>
          <w:szCs w:val="24"/>
        </w:rPr>
        <w:t>- kompresor pokretni</w:t>
      </w:r>
      <w:r w:rsidR="006D3ADA" w:rsidRPr="0040486D">
        <w:rPr>
          <w:sz w:val="24"/>
          <w:szCs w:val="24"/>
        </w:rPr>
        <w:tab/>
        <w:t>INGERSOLL-RAND</w:t>
      </w:r>
      <w:r w:rsidR="006D3ADA" w:rsidRPr="0040486D">
        <w:rPr>
          <w:sz w:val="24"/>
          <w:szCs w:val="24"/>
        </w:rPr>
        <w:tab/>
        <w:t>7/41+6 KVA, REG. OZNAKA ZG 3289-EO, broj šasije SCZ741FXX5Y420771</w:t>
      </w:r>
    </w:p>
    <w:p w:rsidRDefault="002F77DC" w:rsidP="0040486D" w:rsidR="006D3ADA" w:rsidRPr="0040486D">
      <w:pPr>
        <w:jc w:val="both"/>
        <w:rPr>
          <w:sz w:val="24"/>
          <w:szCs w:val="24"/>
        </w:rPr>
      </w:pPr>
      <w:r w:rsidRPr="0040486D">
        <w:rPr>
          <w:sz w:val="24"/>
          <w:szCs w:val="24"/>
        </w:rPr>
        <w:t xml:space="preserve">- kompresor pokretni </w:t>
      </w:r>
      <w:r w:rsidR="006D3ADA" w:rsidRPr="0040486D">
        <w:rPr>
          <w:sz w:val="24"/>
          <w:szCs w:val="24"/>
        </w:rPr>
        <w:t>ATLAS-COPCO XAS 67 DD + 12 kVA, REG. OZNAKA ZG 3786-FE, broj šasije YA306256XC0248855</w:t>
      </w:r>
    </w:p>
    <w:p w:rsidRDefault="002F77DC" w:rsidP="0040486D" w:rsidR="006D3ADA" w:rsidRPr="0040486D">
      <w:pPr>
        <w:jc w:val="both"/>
        <w:rPr>
          <w:sz w:val="24"/>
          <w:szCs w:val="24"/>
        </w:rPr>
      </w:pPr>
      <w:r w:rsidRPr="0040486D">
        <w:rPr>
          <w:sz w:val="24"/>
          <w:szCs w:val="24"/>
        </w:rPr>
        <w:t>- kompresor pokretni</w:t>
      </w:r>
      <w:r w:rsidR="006D3ADA" w:rsidRPr="0040486D">
        <w:rPr>
          <w:sz w:val="24"/>
          <w:szCs w:val="24"/>
        </w:rPr>
        <w:tab/>
        <w:t>DOOSAN 7/51 + 6kVA, REG. OZNAKA ZG 9310-FD, broj šasije</w:t>
      </w:r>
      <w:r w:rsidR="006D3ADA" w:rsidRPr="0040486D">
        <w:rPr>
          <w:sz w:val="24"/>
          <w:szCs w:val="24"/>
        </w:rPr>
        <w:tab/>
        <w:t>UN5751FXXEY444484</w:t>
      </w:r>
    </w:p>
    <w:p w:rsidRDefault="006D3ADA" w:rsidP="0040486D" w:rsidR="006D3ADA" w:rsidRPr="0040486D">
      <w:pPr>
        <w:jc w:val="both"/>
        <w:rPr>
          <w:sz w:val="24"/>
          <w:szCs w:val="24"/>
        </w:rPr>
      </w:pPr>
      <w:r w:rsidRPr="0040486D">
        <w:rPr>
          <w:sz w:val="24"/>
          <w:szCs w:val="24"/>
        </w:rPr>
        <w:t>SEPARACIJA POKRETNA</w:t>
      </w:r>
      <w:r w:rsidRPr="0040486D">
        <w:rPr>
          <w:sz w:val="24"/>
          <w:szCs w:val="24"/>
        </w:rPr>
        <w:tab/>
        <w:t>FINLAY 393-HYDRASCREEN, REG. OZNAKA ZG 4243-EC, broj šasije FH471392</w:t>
      </w:r>
    </w:p>
    <w:p w:rsidRDefault="002F77DC" w:rsidP="0040486D" w:rsidR="006D3ADA" w:rsidRPr="0040486D">
      <w:pPr>
        <w:jc w:val="both"/>
        <w:rPr>
          <w:sz w:val="24"/>
          <w:szCs w:val="24"/>
        </w:rPr>
      </w:pPr>
      <w:r w:rsidRPr="0040486D">
        <w:rPr>
          <w:sz w:val="24"/>
          <w:szCs w:val="24"/>
        </w:rPr>
        <w:t xml:space="preserve">- kompaktor – četka </w:t>
      </w:r>
      <w:r w:rsidR="006D3ADA" w:rsidRPr="0040486D">
        <w:rPr>
          <w:sz w:val="24"/>
          <w:szCs w:val="24"/>
        </w:rPr>
        <w:t xml:space="preserve">UNIMOG N-1600, REG. </w:t>
      </w:r>
      <w:r w:rsidR="00777DFE" w:rsidRPr="0040486D">
        <w:rPr>
          <w:sz w:val="24"/>
          <w:szCs w:val="24"/>
        </w:rPr>
        <w:t xml:space="preserve">OZNAKA ZG 1527-AD, broj šasije </w:t>
      </w:r>
      <w:r w:rsidR="006D3ADA" w:rsidRPr="0040486D">
        <w:rPr>
          <w:sz w:val="24"/>
          <w:szCs w:val="24"/>
        </w:rPr>
        <w:t>WDB4271051W184467</w:t>
      </w:r>
    </w:p>
    <w:p w:rsidRDefault="002F77DC" w:rsidP="0040486D" w:rsidR="006D3ADA" w:rsidRPr="0040486D">
      <w:pPr>
        <w:jc w:val="both"/>
        <w:rPr>
          <w:sz w:val="24"/>
          <w:szCs w:val="24"/>
        </w:rPr>
      </w:pPr>
      <w:r w:rsidRPr="0040486D">
        <w:rPr>
          <w:sz w:val="24"/>
          <w:szCs w:val="24"/>
        </w:rPr>
        <w:t xml:space="preserve">- vozilo pumpa za beton </w:t>
      </w:r>
      <w:r w:rsidR="006D3ADA" w:rsidRPr="0040486D">
        <w:rPr>
          <w:sz w:val="24"/>
          <w:szCs w:val="24"/>
        </w:rPr>
        <w:t>MERCEDES-SCHWING</w:t>
      </w:r>
      <w:r w:rsidR="006D3ADA" w:rsidRPr="0040486D">
        <w:rPr>
          <w:sz w:val="24"/>
          <w:szCs w:val="24"/>
        </w:rPr>
        <w:tab/>
        <w:t>ACTROS2636/P2023-110, REG. OZNAKA ZG 5518-AR, broj šasije</w:t>
      </w:r>
      <w:r w:rsidR="006D3ADA" w:rsidRPr="0040486D">
        <w:rPr>
          <w:sz w:val="24"/>
          <w:szCs w:val="24"/>
        </w:rPr>
        <w:tab/>
        <w:t>WDB9301421K849861</w:t>
      </w:r>
    </w:p>
    <w:p w:rsidRDefault="00710A27" w:rsidP="0040486D" w:rsidR="006D3ADA" w:rsidRPr="0040486D">
      <w:pPr>
        <w:jc w:val="both"/>
        <w:rPr>
          <w:sz w:val="24"/>
          <w:szCs w:val="24"/>
        </w:rPr>
      </w:pPr>
      <w:r w:rsidRPr="0040486D">
        <w:rPr>
          <w:sz w:val="24"/>
          <w:szCs w:val="24"/>
        </w:rPr>
        <w:t xml:space="preserve">- </w:t>
      </w:r>
      <w:r w:rsidR="002F77DC" w:rsidRPr="0040486D">
        <w:rPr>
          <w:sz w:val="24"/>
          <w:szCs w:val="24"/>
        </w:rPr>
        <w:t xml:space="preserve">vozilo pumpa za beton </w:t>
      </w:r>
      <w:r w:rsidR="006D3ADA" w:rsidRPr="0040486D">
        <w:rPr>
          <w:sz w:val="24"/>
          <w:szCs w:val="24"/>
        </w:rPr>
        <w:t>MERCEDES</w:t>
      </w:r>
      <w:r w:rsidRPr="0040486D">
        <w:rPr>
          <w:sz w:val="24"/>
          <w:szCs w:val="24"/>
        </w:rPr>
        <w:t>-SCHWING</w:t>
      </w:r>
      <w:r w:rsidRPr="0040486D">
        <w:rPr>
          <w:sz w:val="24"/>
          <w:szCs w:val="24"/>
        </w:rPr>
        <w:tab/>
        <w:t xml:space="preserve">ACTROS2636/P2023-110, </w:t>
      </w:r>
      <w:r w:rsidR="006D3ADA" w:rsidRPr="0040486D">
        <w:rPr>
          <w:sz w:val="24"/>
          <w:szCs w:val="24"/>
        </w:rPr>
        <w:t>REG. OZNAKA ZG 842-VK, broj šasije</w:t>
      </w:r>
      <w:r w:rsidRPr="0040486D">
        <w:rPr>
          <w:sz w:val="24"/>
          <w:szCs w:val="24"/>
        </w:rPr>
        <w:t xml:space="preserve"> </w:t>
      </w:r>
      <w:r w:rsidR="006D3ADA" w:rsidRPr="0040486D">
        <w:rPr>
          <w:sz w:val="24"/>
          <w:szCs w:val="24"/>
        </w:rPr>
        <w:t>WDB9301421K924951</w:t>
      </w:r>
    </w:p>
    <w:p w:rsidRDefault="00710A27" w:rsidP="0040486D" w:rsidR="006D3ADA" w:rsidRPr="0040486D">
      <w:pPr>
        <w:jc w:val="both"/>
        <w:rPr>
          <w:sz w:val="24"/>
          <w:szCs w:val="24"/>
        </w:rPr>
      </w:pPr>
      <w:r w:rsidRPr="0040486D">
        <w:rPr>
          <w:sz w:val="24"/>
          <w:szCs w:val="24"/>
        </w:rPr>
        <w:t xml:space="preserve">- auto prskalica za bitumen </w:t>
      </w:r>
      <w:r w:rsidR="006D3ADA" w:rsidRPr="0040486D">
        <w:rPr>
          <w:sz w:val="24"/>
          <w:szCs w:val="24"/>
        </w:rPr>
        <w:t>MERCEDES-ACMAR 2629-36113/625-11585, REG. OZNAKA ZG 577-PN, broj šasije WDB65903215516875</w:t>
      </w:r>
    </w:p>
    <w:p w:rsidRDefault="00710A27" w:rsidP="0040486D" w:rsidR="00777DFE" w:rsidRPr="0040486D">
      <w:pPr>
        <w:jc w:val="both"/>
        <w:rPr>
          <w:sz w:val="24"/>
          <w:szCs w:val="24"/>
        </w:rPr>
      </w:pPr>
      <w:r w:rsidRPr="0040486D">
        <w:rPr>
          <w:sz w:val="24"/>
          <w:szCs w:val="24"/>
        </w:rPr>
        <w:t>- viličar samohodni</w:t>
      </w:r>
      <w:r w:rsidR="006D3ADA" w:rsidRPr="0040486D">
        <w:rPr>
          <w:sz w:val="24"/>
          <w:szCs w:val="24"/>
        </w:rPr>
        <w:t xml:space="preserve"> HYSTER</w:t>
      </w:r>
      <w:r w:rsidRPr="0040486D">
        <w:rPr>
          <w:sz w:val="24"/>
          <w:szCs w:val="24"/>
        </w:rPr>
        <w:t xml:space="preserve"> </w:t>
      </w:r>
      <w:r w:rsidR="006D3ADA" w:rsidRPr="0040486D">
        <w:rPr>
          <w:sz w:val="24"/>
          <w:szCs w:val="24"/>
        </w:rPr>
        <w:t>FORTENS H 3.0 FT, REG.</w:t>
      </w:r>
      <w:r w:rsidRPr="0040486D">
        <w:rPr>
          <w:sz w:val="24"/>
          <w:szCs w:val="24"/>
        </w:rPr>
        <w:t xml:space="preserve"> OZNAKA ZG 3745-FG, broj šasije </w:t>
      </w:r>
      <w:r w:rsidR="006D3ADA" w:rsidRPr="0040486D">
        <w:rPr>
          <w:sz w:val="24"/>
          <w:szCs w:val="24"/>
        </w:rPr>
        <w:t>N177B02322M</w:t>
      </w:r>
      <w:r w:rsidR="00777DFE" w:rsidRPr="0040486D">
        <w:rPr>
          <w:sz w:val="24"/>
          <w:szCs w:val="24"/>
        </w:rPr>
        <w:t xml:space="preserve"> (leasing – Erste &amp; Steiermärkische S-Leasing d.o.o.)</w:t>
      </w:r>
    </w:p>
    <w:p w:rsidRDefault="006D3ADA" w:rsidP="0040486D" w:rsidR="006D3ADA" w:rsidRPr="0040486D">
      <w:pPr>
        <w:overflowPunct/>
        <w:autoSpaceDE/>
        <w:autoSpaceDN/>
        <w:adjustRightInd/>
        <w:ind w:firstLine="709"/>
        <w:jc w:val="both"/>
        <w:textAlignment w:val="auto"/>
        <w:rPr>
          <w:b/>
          <w:sz w:val="24"/>
          <w:szCs w:val="24"/>
        </w:rPr>
      </w:pPr>
    </w:p>
    <w:p w:rsidRDefault="00F45242" w:rsidP="00F57B9A" w:rsidR="00304C44" w:rsidRPr="00F57B9A">
      <w:pPr>
        <w:pStyle w:val="Default"/>
        <w:ind w:firstLine="708"/>
        <w:jc w:val="both"/>
      </w:pPr>
      <w:r w:rsidRPr="00F57B9A">
        <w:t xml:space="preserve">Osim toga, iz navedenog popisa imovine i obveza s pripadajućim ispravama </w:t>
      </w:r>
      <w:r w:rsidR="00BE529F" w:rsidRPr="00F57B9A">
        <w:t xml:space="preserve">u bitnome </w:t>
      </w:r>
      <w:r w:rsidRPr="00F57B9A">
        <w:t xml:space="preserve">proizlazi kako </w:t>
      </w:r>
      <w:r w:rsidR="002142C8" w:rsidRPr="00F57B9A">
        <w:t xml:space="preserve">dugoročne </w:t>
      </w:r>
      <w:r w:rsidRPr="00F57B9A">
        <w:t xml:space="preserve">obveze dužnika unesene u poslovne knjige </w:t>
      </w:r>
      <w:r w:rsidR="002142C8" w:rsidRPr="00F57B9A">
        <w:t xml:space="preserve">iznose 111.662.462,00 kn, kratkoročne obveze </w:t>
      </w:r>
      <w:r w:rsidR="00304C44" w:rsidRPr="00F57B9A">
        <w:t xml:space="preserve">unesene u poslovne knjige iznose 501.386.126,00 kn </w:t>
      </w:r>
      <w:r w:rsidR="002142C8" w:rsidRPr="00F57B9A">
        <w:t>(list 504. spisa)</w:t>
      </w:r>
      <w:r w:rsidR="00304C44" w:rsidRPr="00F57B9A">
        <w:t xml:space="preserve">, dok obveze dužnika na ime </w:t>
      </w:r>
      <w:r w:rsidR="00DE7573" w:rsidRPr="00F57B9A">
        <w:t>prioritetnih tražbina (tražbina radnika)</w:t>
      </w:r>
      <w:r w:rsidR="00304C44" w:rsidRPr="00F57B9A">
        <w:t xml:space="preserve"> iznose 18.718.</w:t>
      </w:r>
      <w:r w:rsidR="00002CBF" w:rsidRPr="00F57B9A">
        <w:t>549</w:t>
      </w:r>
      <w:r w:rsidR="00304C44" w:rsidRPr="00F57B9A">
        <w:t>,</w:t>
      </w:r>
      <w:r w:rsidR="00002CBF" w:rsidRPr="00F57B9A">
        <w:t>85</w:t>
      </w:r>
      <w:r w:rsidR="00304C44" w:rsidRPr="00F57B9A">
        <w:t xml:space="preserve"> kn</w:t>
      </w:r>
      <w:r w:rsidR="00002CBF" w:rsidRPr="00F57B9A">
        <w:t xml:space="preserve"> (list 600. </w:t>
      </w:r>
      <w:r w:rsidR="0003763F" w:rsidRPr="00F57B9A">
        <w:t xml:space="preserve">– 647. </w:t>
      </w:r>
      <w:r w:rsidR="00002CBF" w:rsidRPr="00F57B9A">
        <w:t>spisa)</w:t>
      </w:r>
      <w:r w:rsidR="00304C44" w:rsidRPr="00F57B9A">
        <w:t>.</w:t>
      </w:r>
    </w:p>
    <w:p w:rsidRDefault="00184D02" w:rsidP="00F57B9A" w:rsidR="00184D02">
      <w:pPr>
        <w:pStyle w:val="Default"/>
        <w:ind w:firstLine="708"/>
        <w:jc w:val="both"/>
      </w:pPr>
    </w:p>
    <w:p w:rsidRDefault="001A7FBC" w:rsidP="00F57B9A" w:rsidR="00F45242" w:rsidRPr="00A32E41">
      <w:pPr>
        <w:pStyle w:val="Default"/>
        <w:ind w:firstLine="708"/>
        <w:jc w:val="both"/>
        <w:rPr>
          <w:b/>
        </w:rPr>
      </w:pPr>
      <w:r w:rsidRPr="00F57B9A">
        <w:t>Nadalje, iz naveden</w:t>
      </w:r>
      <w:r w:rsidR="00F11D62" w:rsidRPr="00F57B9A">
        <w:t>ih</w:t>
      </w:r>
      <w:r w:rsidR="00F11D62" w:rsidRPr="00B77010">
        <w:t xml:space="preserve"> isprav</w:t>
      </w:r>
      <w:r w:rsidR="00F11D62" w:rsidRPr="005F58F4">
        <w:t xml:space="preserve">a </w:t>
      </w:r>
      <w:r w:rsidRPr="005F58F4">
        <w:t xml:space="preserve">u bitnome proizlazi </w:t>
      </w:r>
      <w:r w:rsidR="0061465E">
        <w:t>kako</w:t>
      </w:r>
      <w:r w:rsidRPr="005F58F4">
        <w:t xml:space="preserve"> </w:t>
      </w:r>
      <w:r w:rsidR="009D3D79" w:rsidRPr="005F58F4">
        <w:t xml:space="preserve">dužnik ima </w:t>
      </w:r>
      <w:r w:rsidR="00F45242" w:rsidRPr="005F58F4">
        <w:t xml:space="preserve">razlučna prava na imovini </w:t>
      </w:r>
      <w:r w:rsidR="00304C44">
        <w:t xml:space="preserve">taksativno navedena u popisu "razlučna prava na imovini dužnika" (list 550. – 556. spisa) </w:t>
      </w:r>
      <w:r w:rsidR="00F45242" w:rsidRPr="005F58F4">
        <w:t xml:space="preserve">i da obveze na koje se ta prava odnose iznose </w:t>
      </w:r>
      <w:r w:rsidR="00F11D62" w:rsidRPr="005F58F4">
        <w:t>79.563.591,00</w:t>
      </w:r>
      <w:r w:rsidR="00F45242" w:rsidRPr="005F58F4">
        <w:t xml:space="preserve"> kn,</w:t>
      </w:r>
      <w:r w:rsidR="00F45242" w:rsidRPr="00A32E41">
        <w:rPr>
          <w:b/>
        </w:rPr>
        <w:t xml:space="preserve"> </w:t>
      </w:r>
      <w:r w:rsidR="00F45242" w:rsidRPr="00D12FDD">
        <w:t xml:space="preserve">te da dužnik </w:t>
      </w:r>
      <w:r w:rsidR="009D3D79" w:rsidRPr="00D12FDD">
        <w:t>ima</w:t>
      </w:r>
      <w:r w:rsidR="00F45242" w:rsidRPr="00D12FDD">
        <w:t xml:space="preserve"> izlučnih prava</w:t>
      </w:r>
      <w:r w:rsidR="009D3D79" w:rsidRPr="00D12FDD">
        <w:t xml:space="preserve"> na imovini </w:t>
      </w:r>
      <w:r w:rsidR="00304C44">
        <w:t xml:space="preserve">taksativno navedena u popisu "izlučna prava na imovini dužnika" (list </w:t>
      </w:r>
      <w:r w:rsidR="00002CBF">
        <w:t>557</w:t>
      </w:r>
      <w:r w:rsidR="00304C44">
        <w:t xml:space="preserve">. – </w:t>
      </w:r>
      <w:r w:rsidR="00002CBF">
        <w:t>561</w:t>
      </w:r>
      <w:r w:rsidR="00304C44">
        <w:t xml:space="preserve">. spisa) </w:t>
      </w:r>
      <w:r w:rsidR="009D3D79" w:rsidRPr="00D12FDD">
        <w:t xml:space="preserve">i da obveze na koje se ta prava odnose iznose </w:t>
      </w:r>
      <w:r w:rsidR="00D12FDD">
        <w:t>58.125.255,00</w:t>
      </w:r>
      <w:r w:rsidR="009D3D79" w:rsidRPr="00D12FDD">
        <w:t xml:space="preserve"> kn</w:t>
      </w:r>
      <w:r w:rsidR="00F45242" w:rsidRPr="00D12FDD">
        <w:t>.</w:t>
      </w:r>
    </w:p>
    <w:p w:rsidRDefault="003977C7" w:rsidP="006C50AE" w:rsidR="003977C7">
      <w:pPr>
        <w:pStyle w:val="Default"/>
        <w:ind w:firstLine="708"/>
        <w:jc w:val="both"/>
      </w:pPr>
    </w:p>
    <w:p w:rsidRDefault="006C50AE" w:rsidP="006C50AE" w:rsidR="006C50AE">
      <w:pPr>
        <w:pStyle w:val="Default"/>
        <w:ind w:firstLine="708"/>
        <w:jc w:val="both"/>
      </w:pPr>
      <w:r>
        <w:t xml:space="preserve">Nadalje, u skladu s odredbama čl. </w:t>
      </w:r>
      <w:r w:rsidRPr="004C3D03">
        <w:t>26. SZ-a</w:t>
      </w:r>
      <w:r>
        <w:t xml:space="preserve">, dužnik je uz prijedlog dostavio </w:t>
      </w:r>
      <w:r w:rsidRPr="004C3D03">
        <w:t xml:space="preserve">financijske izvještaje u skladu sa Zakonom o računovodstvu koji nisu stariji od tri mjeseca od dana podnošenja prijedloga za otvaranje predstečajnoga postupka, opis pregovora s vjerovnicima, uključujući i potrebne obavijesti dostavljene vjerovnicima </w:t>
      </w:r>
      <w:r w:rsidRPr="004C3D03">
        <w:lastRenderedPageBreak/>
        <w:t>koji sudjeluju u postupku</w:t>
      </w:r>
      <w:r>
        <w:t xml:space="preserve">, </w:t>
      </w:r>
      <w:r w:rsidRPr="004C3D03">
        <w:t>dokaz o ukupnoj aktivi i dokaz o ukupnom prihodu za prethodnu godinu i broju zaposlenih na zadnji dan u mjesecu koji prethodi danu podnošenja prijedloga</w:t>
      </w:r>
      <w:r>
        <w:t xml:space="preserve"> i</w:t>
      </w:r>
      <w:r w:rsidRPr="004C3D03">
        <w:t xml:space="preserve"> plan restrukturiranja</w:t>
      </w:r>
      <w:r>
        <w:t>.</w:t>
      </w:r>
      <w:r w:rsidR="00BD7F61">
        <w:t xml:space="preserve"> Iz navedenih isprava u bitnome proizlazi kako</w:t>
      </w:r>
      <w:r>
        <w:t xml:space="preserve"> </w:t>
      </w:r>
      <w:r w:rsidR="00BD7F61">
        <w:t xml:space="preserve">ukupna aktiva za 2016. godinu iznosi </w:t>
      </w:r>
      <w:r w:rsidR="00147289" w:rsidRPr="00F44051">
        <w:t>668.282.033,00</w:t>
      </w:r>
      <w:r w:rsidR="00147289">
        <w:rPr>
          <w:b/>
        </w:rPr>
        <w:t xml:space="preserve"> </w:t>
      </w:r>
      <w:r w:rsidR="003A0B5A">
        <w:t>kn,</w:t>
      </w:r>
      <w:r w:rsidR="00BD7F61">
        <w:t xml:space="preserve"> dok ukupan prihod za 2016. godinu iznosi </w:t>
      </w:r>
      <w:r w:rsidR="00147289" w:rsidRPr="00147289">
        <w:t>614.409.028,00 kn</w:t>
      </w:r>
      <w:r w:rsidR="00BD7F61">
        <w:t xml:space="preserve">, te da je na dan </w:t>
      </w:r>
      <w:r w:rsidR="003A0B5A">
        <w:t>30</w:t>
      </w:r>
      <w:r w:rsidR="00BD7F61">
        <w:t xml:space="preserve">. </w:t>
      </w:r>
      <w:r w:rsidR="003A0B5A">
        <w:t xml:space="preserve">travnja </w:t>
      </w:r>
      <w:r w:rsidR="00BD7F61">
        <w:t xml:space="preserve">2017. dužnik imao </w:t>
      </w:r>
      <w:r w:rsidR="00F44051" w:rsidRPr="00F44051">
        <w:t>858</w:t>
      </w:r>
      <w:r w:rsidR="003A0B5A">
        <w:t xml:space="preserve"> </w:t>
      </w:r>
      <w:r w:rsidR="00BD7F61">
        <w:t>zaposlen</w:t>
      </w:r>
      <w:r w:rsidR="003A0B5A">
        <w:t>ih</w:t>
      </w:r>
      <w:r w:rsidR="000146D2">
        <w:t>.</w:t>
      </w:r>
    </w:p>
    <w:p w:rsidRDefault="003977C7" w:rsidP="006B28DA" w:rsidR="003977C7">
      <w:pPr>
        <w:pStyle w:val="Default"/>
        <w:ind w:firstLine="708"/>
        <w:jc w:val="both"/>
      </w:pPr>
    </w:p>
    <w:p w:rsidRDefault="006C50AE" w:rsidP="006B28DA" w:rsidR="006B28DA">
      <w:pPr>
        <w:pStyle w:val="Default"/>
        <w:ind w:firstLine="708"/>
        <w:jc w:val="both"/>
      </w:pPr>
      <w:r>
        <w:t xml:space="preserve">Uvidom u plan restrukturiranja utvrđeno je da sadrži sve obvezatne sastojke propisane odredbama čl. 27. SZ-a, i to: </w:t>
      </w:r>
      <w:r w:rsidR="006B28DA" w:rsidRPr="004C3D03">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w:t>
      </w:r>
      <w:r w:rsidR="00BD7F61">
        <w:t xml:space="preserve"> tražbina prema visini i vrsti</w:t>
      </w:r>
      <w:r w:rsidR="006B28DA" w:rsidRPr="004C3D03">
        <w:t>, ponudu vjerovnicima, rok za dobrovoljno ispunjenje i planirani iznos troškova restrukturiranja.</w:t>
      </w:r>
    </w:p>
    <w:p w:rsidRDefault="003977C7" w:rsidP="00ED0638" w:rsidR="003977C7">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4C16E8" w:rsidRPr="004C16E8">
        <w:t>6</w:t>
      </w:r>
      <w:r w:rsidR="0043053B" w:rsidRPr="004C16E8">
        <w:t>.</w:t>
      </w:r>
      <w:r w:rsidR="0043053B" w:rsidRPr="005436AB">
        <w:t xml:space="preserve"> spisa)</w:t>
      </w:r>
      <w:r w:rsidR="0043053B">
        <w:t xml:space="preserve"> </w:t>
      </w:r>
      <w:r w:rsidR="00C50128">
        <w:t xml:space="preserve">utvrđeno je </w:t>
      </w:r>
      <w:r w:rsidR="0043053B">
        <w:t xml:space="preserve">kako je na dan </w:t>
      </w:r>
      <w:r w:rsidR="004C16E8" w:rsidRPr="004C16E8">
        <w:t>18</w:t>
      </w:r>
      <w:r w:rsidR="0043053B" w:rsidRPr="004C16E8">
        <w:t>. svibnja</w:t>
      </w:r>
      <w:r w:rsidR="0043053B">
        <w:t xml:space="preserve"> 2017. </w:t>
      </w:r>
      <w:r w:rsidR="004C16E8">
        <w:t xml:space="preserve">(dakle, na dan podnošenja prijedloga za otvaranje predstečajnoga postupka) </w:t>
      </w:r>
      <w:r w:rsidR="0043053B">
        <w:t xml:space="preserve">na računima i novčanim sredstvima dužnika evidentirano </w:t>
      </w:r>
      <w:r w:rsidR="00917E83">
        <w:t>50</w:t>
      </w:r>
      <w:r w:rsidR="0043053B">
        <w:t xml:space="preserve"> dan</w:t>
      </w:r>
      <w:r w:rsidR="00917E83">
        <w:t>a</w:t>
      </w:r>
      <w:r w:rsidR="0043053B">
        <w:t xml:space="preserve"> neprekidne blokade odnosno ukupno </w:t>
      </w:r>
      <w:r w:rsidR="00917E83">
        <w:t>50</w:t>
      </w:r>
      <w:r w:rsidR="0043053B">
        <w:t xml:space="preserve"> dana blokade u prethodnih 6 mjeseci zbog nepodmirenih osnova za plaćanje evidentiranih u Očevidniku redoslijeda osnova za plaćanje, te da nepodmirene obveze na taj dan iznose </w:t>
      </w:r>
      <w:r w:rsidR="00917E83">
        <w:t>140.357.498,00</w:t>
      </w:r>
      <w:r w:rsidR="0043053B">
        <w:t xml:space="preserve"> kn.</w:t>
      </w:r>
    </w:p>
    <w:p w:rsidRDefault="0043053B" w:rsidP="004B587B" w:rsidR="0043053B">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43053B">
        <w:rPr>
          <w:sz w:val="24"/>
          <w:szCs w:val="24"/>
        </w:rPr>
        <w:t xml:space="preserve">V. i točke IX. – XI. izreke </w:t>
      </w:r>
      <w:r>
        <w:rPr>
          <w:sz w:val="24"/>
          <w:szCs w:val="24"/>
        </w:rPr>
        <w:t>izreke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16347A" w:rsidR="00AE31AA">
      <w:pPr>
        <w:ind w:firstLine="708"/>
        <w:jc w:val="both"/>
        <w:rPr>
          <w:sz w:val="24"/>
          <w:szCs w:val="24"/>
        </w:rPr>
      </w:pPr>
      <w:r>
        <w:rPr>
          <w:sz w:val="24"/>
          <w:szCs w:val="24"/>
        </w:rPr>
        <w:t>Dodatno se ukazuje kako je o</w:t>
      </w:r>
      <w:r w:rsidR="00AE31AA">
        <w:rPr>
          <w:sz w:val="24"/>
          <w:szCs w:val="24"/>
        </w:rPr>
        <w:t xml:space="preserve">dredbama čl. 36. </w:t>
      </w:r>
      <w:r w:rsidR="00330019">
        <w:rPr>
          <w:sz w:val="24"/>
          <w:szCs w:val="24"/>
        </w:rPr>
        <w:t xml:space="preserve">st. 1. </w:t>
      </w:r>
      <w:r w:rsidR="00AE31AA">
        <w:rPr>
          <w:sz w:val="24"/>
          <w:szCs w:val="24"/>
        </w:rPr>
        <w:t xml:space="preserve">SZ-a propisan obvezatan sadržaj prijave tražbine </w:t>
      </w:r>
      <w:r w:rsidR="00330019">
        <w:rPr>
          <w:sz w:val="24"/>
          <w:szCs w:val="24"/>
        </w:rPr>
        <w:t>i</w:t>
      </w:r>
      <w:r w:rsidR="00AE31AA">
        <w:rPr>
          <w:sz w:val="24"/>
          <w:szCs w:val="24"/>
        </w:rPr>
        <w:t xml:space="preserve"> određeno </w:t>
      </w:r>
      <w:r w:rsidR="00330019">
        <w:rPr>
          <w:sz w:val="24"/>
          <w:szCs w:val="24"/>
        </w:rPr>
        <w:t xml:space="preserve">je </w:t>
      </w:r>
      <w:r w:rsidR="00AE31AA">
        <w:rPr>
          <w:sz w:val="24"/>
          <w:szCs w:val="24"/>
        </w:rPr>
        <w:t>da se prijava tražbine podnosi na propisanom</w:t>
      </w:r>
      <w:r w:rsidR="00330019">
        <w:rPr>
          <w:sz w:val="24"/>
          <w:szCs w:val="24"/>
        </w:rPr>
        <w:t xml:space="preserve"> obrascu, te da se uz prijavu tražbine </w:t>
      </w:r>
      <w:r w:rsidR="00E524AD">
        <w:rPr>
          <w:sz w:val="24"/>
          <w:szCs w:val="24"/>
        </w:rPr>
        <w:t>u prijepisu prilažu isprave iz kojih tražbina proizlazi, odnosno kojima se dokazuje.</w:t>
      </w:r>
    </w:p>
    <w:p w:rsidRDefault="003977C7" w:rsidP="0047303B" w:rsidR="003977C7">
      <w:pPr>
        <w:overflowPunct/>
        <w:autoSpaceDE/>
        <w:autoSpaceDN/>
        <w:adjustRightInd/>
        <w:ind w:firstLine="708"/>
        <w:jc w:val="both"/>
        <w:textAlignment w:val="auto"/>
        <w:rPr>
          <w:sz w:val="24"/>
          <w:szCs w:val="24"/>
        </w:rPr>
      </w:pPr>
    </w:p>
    <w:p w:rsidRDefault="0043053B" w:rsidP="0047303B" w:rsidR="0047303B">
      <w:pPr>
        <w:overflowPunct/>
        <w:autoSpaceDE/>
        <w:autoSpaceDN/>
        <w:adjustRightInd/>
        <w:ind w:firstLine="708"/>
        <w:jc w:val="both"/>
        <w:textAlignment w:val="auto"/>
        <w:rPr>
          <w:color w:val="000000"/>
          <w:sz w:val="24"/>
          <w:szCs w:val="24"/>
        </w:rPr>
      </w:pPr>
      <w:r>
        <w:rPr>
          <w:sz w:val="24"/>
          <w:szCs w:val="24"/>
        </w:rPr>
        <w:t>Osim toga, p</w:t>
      </w:r>
      <w:r w:rsidR="00B25AFC">
        <w:rPr>
          <w:sz w:val="24"/>
          <w:szCs w:val="24"/>
        </w:rPr>
        <w:t xml:space="preserve">rema odredbama čl. 38. st. 1. SZ-a razlučni vjerovnici dužni su u prijavi navesti podatke o svojim razlučnim pravima, pravnoj osnovi </w:t>
      </w:r>
      <w:r w:rsidR="0047303B">
        <w:rPr>
          <w:sz w:val="24"/>
          <w:szCs w:val="24"/>
        </w:rPr>
        <w:t xml:space="preserve">razlučnoga prava </w:t>
      </w:r>
      <w:r w:rsidR="00B25AFC">
        <w:rPr>
          <w:sz w:val="24"/>
          <w:szCs w:val="24"/>
        </w:rPr>
        <w:t xml:space="preserve">i dijelu imovine dužnika na koji se njihovo razlučno pravo odnosi te dati izjavu odriču li se ili ne odriču prava na odvojeno namirenje, dok su prema odredbi čl. 38. st. 2. SZ-a izlučni vjerovnici dužni u </w:t>
      </w:r>
      <w:r w:rsidR="0047303B" w:rsidRPr="0047303B">
        <w:rPr>
          <w:color w:val="000000"/>
          <w:sz w:val="24"/>
          <w:szCs w:val="24"/>
        </w:rPr>
        <w:t>prijavi navesti podatke o svojim pravima, pravnoj osnovi izlučnoga prava i dijelu imovine dužnika na koji se odnosi njihovo izlučno pravo.</w:t>
      </w:r>
      <w:r w:rsidR="0047303B">
        <w:rPr>
          <w:color w:val="000000"/>
          <w:sz w:val="24"/>
          <w:szCs w:val="24"/>
        </w:rPr>
        <w:t xml:space="preserve"> </w:t>
      </w:r>
      <w:r w:rsidR="0047303B" w:rsidRPr="0047303B">
        <w:rPr>
          <w:color w:val="000000"/>
          <w:sz w:val="24"/>
          <w:szCs w:val="24"/>
        </w:rPr>
        <w:t xml:space="preserve"> Razlučni i izlučni vjerovnici dužni su u prijavi dati izjavu o pristanku ili uskrati </w:t>
      </w:r>
      <w:r w:rsidR="0047303B" w:rsidRPr="0047303B">
        <w:rPr>
          <w:color w:val="000000"/>
          <w:sz w:val="24"/>
          <w:szCs w:val="24"/>
        </w:rPr>
        <w:lastRenderedPageBreak/>
        <w:t>pristanka odgode namirenja iz predmeta na koji se odnosi njihovo razlučno pravo, odnosno izdvajanja predmeta na koje se odnosi njihovo izlučno pravo radi provedbe plana restru</w:t>
      </w:r>
      <w:r w:rsidR="0047303B">
        <w:rPr>
          <w:color w:val="000000"/>
          <w:sz w:val="24"/>
          <w:szCs w:val="24"/>
        </w:rPr>
        <w:t>kturiranja (čl. 38. st. 3. SZ).</w:t>
      </w:r>
    </w:p>
    <w:p w:rsidRDefault="00654DB3" w:rsidP="0047303B" w:rsidR="00654DB3">
      <w:pPr>
        <w:overflowPunct/>
        <w:autoSpaceDE/>
        <w:autoSpaceDN/>
        <w:adjustRightInd/>
        <w:ind w:firstLine="708"/>
        <w:jc w:val="both"/>
        <w:textAlignment w:val="auto"/>
        <w:rPr>
          <w:color w:val="000000"/>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1535CD">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5E2CA1" w:rsidP="00544C38" w:rsidR="00C354DA">
      <w:pPr>
        <w:ind w:firstLine="708"/>
        <w:jc w:val="both"/>
        <w:rPr>
          <w:color w:val="000000"/>
          <w:sz w:val="24"/>
          <w:szCs w:val="24"/>
        </w:rPr>
      </w:pPr>
      <w:r>
        <w:rPr>
          <w:sz w:val="24"/>
          <w:szCs w:val="24"/>
        </w:rPr>
        <w:t>Odluke iz točke X</w:t>
      </w:r>
      <w:r w:rsidR="003977C7">
        <w:rPr>
          <w:sz w:val="24"/>
          <w:szCs w:val="24"/>
        </w:rPr>
        <w:t>I</w:t>
      </w:r>
      <w:r>
        <w:rPr>
          <w:sz w:val="24"/>
          <w:szCs w:val="24"/>
        </w:rPr>
        <w:t>I.</w:t>
      </w:r>
      <w:r w:rsidR="003977C7">
        <w:rPr>
          <w:sz w:val="24"/>
          <w:szCs w:val="24"/>
        </w:rPr>
        <w:t xml:space="preserve"> – XIV. izreke</w:t>
      </w:r>
      <w:r>
        <w:rPr>
          <w:sz w:val="24"/>
          <w:szCs w:val="24"/>
        </w:rPr>
        <w:t xml:space="preserve"> ovog rješenja temelje se na o</w:t>
      </w:r>
      <w:r w:rsidR="00B17788" w:rsidRPr="00544C38">
        <w:rPr>
          <w:sz w:val="24"/>
          <w:szCs w:val="24"/>
        </w:rPr>
        <w:t>dredb</w:t>
      </w:r>
      <w:r>
        <w:rPr>
          <w:sz w:val="24"/>
          <w:szCs w:val="24"/>
        </w:rPr>
        <w:t>i</w:t>
      </w:r>
      <w:r w:rsidR="00B17788" w:rsidRPr="00544C38">
        <w:rPr>
          <w:sz w:val="24"/>
          <w:szCs w:val="24"/>
        </w:rPr>
        <w:t xml:space="preserve"> čl. 34. st. 3. SZ-a </w:t>
      </w:r>
      <w:r>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sz w:val="24"/>
          <w:szCs w:val="24"/>
        </w:rPr>
        <w:t xml:space="preserve"> </w:t>
      </w:r>
    </w:p>
    <w:p w:rsidRDefault="003977C7" w:rsidP="00544C38" w:rsidR="003977C7">
      <w:pPr>
        <w:ind w:firstLine="708"/>
        <w:jc w:val="both"/>
        <w:rPr>
          <w:sz w:val="24"/>
          <w:szCs w:val="24"/>
        </w:rPr>
      </w:pPr>
    </w:p>
    <w:p w:rsidRDefault="004A1ED7" w:rsidP="00544C38" w:rsidR="00ED7EAC">
      <w:pPr>
        <w:ind w:firstLine="708"/>
        <w:jc w:val="both"/>
        <w:rPr>
          <w:sz w:val="24"/>
          <w:szCs w:val="24"/>
        </w:rPr>
      </w:pPr>
      <w:r>
        <w:rPr>
          <w:sz w:val="24"/>
          <w:szCs w:val="24"/>
        </w:rPr>
        <w:t xml:space="preserve">S obzirom na to da je </w:t>
      </w:r>
      <w:r w:rsidR="005E2CA1">
        <w:rPr>
          <w:sz w:val="24"/>
          <w:szCs w:val="24"/>
        </w:rPr>
        <w:t xml:space="preserve">dužnik vlasnik </w:t>
      </w:r>
      <w:r>
        <w:rPr>
          <w:sz w:val="24"/>
          <w:szCs w:val="24"/>
        </w:rPr>
        <w:t xml:space="preserve">prethodno </w:t>
      </w:r>
      <w:r w:rsidR="005E2CA1">
        <w:rPr>
          <w:sz w:val="24"/>
          <w:szCs w:val="24"/>
        </w:rPr>
        <w:t>navedenih nek</w:t>
      </w:r>
      <w:r>
        <w:rPr>
          <w:sz w:val="24"/>
          <w:szCs w:val="24"/>
        </w:rPr>
        <w:t>retnina i motornih vozila, to će se</w:t>
      </w:r>
      <w:r w:rsidR="005E2CA1">
        <w:rPr>
          <w:sz w:val="24"/>
          <w:szCs w:val="24"/>
        </w:rPr>
        <w:t>, osim u sudskom registru</w:t>
      </w:r>
      <w:r>
        <w:rPr>
          <w:sz w:val="24"/>
          <w:szCs w:val="24"/>
        </w:rPr>
        <w:t xml:space="preserve"> ovoga suda</w:t>
      </w:r>
      <w:r w:rsidR="005E2CA1">
        <w:rPr>
          <w:sz w:val="24"/>
          <w:szCs w:val="24"/>
        </w:rPr>
        <w:t>, ovo rješenj</w:t>
      </w:r>
      <w:r>
        <w:rPr>
          <w:sz w:val="24"/>
          <w:szCs w:val="24"/>
        </w:rPr>
        <w:t>e</w:t>
      </w:r>
      <w:r w:rsidR="005E2CA1">
        <w:rPr>
          <w:sz w:val="24"/>
          <w:szCs w:val="24"/>
        </w:rPr>
        <w:t xml:space="preserve"> </w:t>
      </w:r>
      <w:r>
        <w:rPr>
          <w:sz w:val="24"/>
          <w:szCs w:val="24"/>
        </w:rPr>
        <w:t xml:space="preserve">upisati </w:t>
      </w:r>
      <w:r w:rsidR="005E2CA1">
        <w:rPr>
          <w:sz w:val="24"/>
          <w:szCs w:val="24"/>
        </w:rPr>
        <w:t>i u zemljišnim knjigama nadležnog suda i u evidenciji vozila Ministarstva unutarnjih poslova.</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88699D" w:rsidP="00362904" w:rsidR="0088699D">
      <w:pPr>
        <w:jc w:val="center"/>
        <w:rPr>
          <w:sz w:val="24"/>
          <w:szCs w:val="24"/>
        </w:rPr>
      </w:pPr>
    </w:p>
    <w:p w:rsidRDefault="00362904" w:rsidP="00362904" w:rsidR="00362904" w:rsidRPr="004E77EF">
      <w:pPr>
        <w:jc w:val="center"/>
        <w:rPr>
          <w:sz w:val="24"/>
          <w:szCs w:val="24"/>
        </w:rPr>
      </w:pPr>
      <w:r w:rsidRPr="004E77EF">
        <w:rPr>
          <w:sz w:val="24"/>
          <w:szCs w:val="24"/>
        </w:rPr>
        <w:t xml:space="preserve">U Zagrebu </w:t>
      </w:r>
      <w:r w:rsidR="009C68DD">
        <w:rPr>
          <w:sz w:val="24"/>
          <w:szCs w:val="24"/>
        </w:rPr>
        <w:t>9</w:t>
      </w:r>
      <w:r>
        <w:rPr>
          <w:sz w:val="24"/>
          <w:szCs w:val="24"/>
        </w:rPr>
        <w:t xml:space="preserve">. </w:t>
      </w:r>
      <w:r w:rsidR="009C68DD">
        <w:rPr>
          <w:sz w:val="24"/>
          <w:szCs w:val="24"/>
        </w:rPr>
        <w:t>lipnja</w:t>
      </w:r>
      <w:r>
        <w:rPr>
          <w:sz w:val="24"/>
          <w:szCs w:val="24"/>
        </w:rPr>
        <w:t xml:space="preserve"> 2017</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p>
    <w:p w:rsidRDefault="00256E2A" w:rsidP="00B056DF" w:rsidR="00256E2A">
      <w:pPr>
        <w:rPr>
          <w:sz w:val="24"/>
          <w:szCs w:val="24"/>
        </w:rPr>
      </w:pPr>
    </w:p>
    <w:p w:rsidRDefault="00B056DF" w:rsidP="00B056DF" w:rsidR="00B056DF" w:rsidRPr="00B056DF">
      <w:pPr>
        <w:rPr>
          <w:sz w:val="24"/>
          <w:szCs w:val="24"/>
        </w:rPr>
      </w:pPr>
      <w:r w:rsidRPr="00B056DF">
        <w:rPr>
          <w:sz w:val="24"/>
          <w:szCs w:val="24"/>
        </w:rPr>
        <w:t>DNA:</w:t>
      </w:r>
    </w:p>
    <w:p w:rsidRDefault="000F29A7" w:rsidP="000F29A7" w:rsidR="000F29A7" w:rsidRPr="000F29A7">
      <w:pPr>
        <w:pStyle w:val="Odlomakpopisa"/>
        <w:numPr>
          <w:ilvl w:val="0"/>
          <w:numId w:val="10"/>
        </w:numPr>
        <w:rPr>
          <w:sz w:val="24"/>
          <w:szCs w:val="24"/>
        </w:rPr>
      </w:pPr>
      <w:r w:rsidRPr="000F29A7">
        <w:rPr>
          <w:sz w:val="24"/>
          <w:szCs w:val="24"/>
        </w:rPr>
        <w:t>dužnik</w:t>
      </w:r>
      <w:r w:rsidR="005A281E">
        <w:rPr>
          <w:sz w:val="24"/>
          <w:szCs w:val="24"/>
        </w:rPr>
        <w:t xml:space="preserve">, </w:t>
      </w:r>
    </w:p>
    <w:p w:rsidRDefault="00F80722" w:rsidP="004C2C7C" w:rsidR="008925AA" w:rsidRPr="008925AA">
      <w:pPr>
        <w:pStyle w:val="Odlomakpopisa"/>
        <w:numPr>
          <w:ilvl w:val="0"/>
          <w:numId w:val="10"/>
        </w:numPr>
        <w:jc w:val="both"/>
        <w:rPr>
          <w:sz w:val="24"/>
          <w:szCs w:val="24"/>
        </w:rPr>
      </w:pPr>
      <w:r w:rsidRPr="008925AA">
        <w:rPr>
          <w:sz w:val="24"/>
          <w:szCs w:val="24"/>
        </w:rPr>
        <w:t>direktor</w:t>
      </w:r>
      <w:r w:rsidR="000F29A7" w:rsidRPr="008925AA">
        <w:rPr>
          <w:sz w:val="24"/>
          <w:szCs w:val="24"/>
        </w:rPr>
        <w:t xml:space="preserve"> dužnika</w:t>
      </w:r>
      <w:r w:rsidR="001D5E96" w:rsidRPr="008925AA">
        <w:rPr>
          <w:sz w:val="24"/>
          <w:szCs w:val="24"/>
        </w:rPr>
        <w:t xml:space="preserve"> </w:t>
      </w:r>
      <w:r w:rsidR="008925AA" w:rsidRPr="008925AA">
        <w:rPr>
          <w:sz w:val="24"/>
          <w:szCs w:val="24"/>
        </w:rPr>
        <w:t xml:space="preserve">Damir Kezele, Zagreb, Kajfešov brijeg 10 </w:t>
      </w:r>
    </w:p>
    <w:p w:rsidRDefault="000F29A7" w:rsidP="004C2C7C" w:rsidR="00B056DF" w:rsidRPr="008925AA">
      <w:pPr>
        <w:pStyle w:val="Odlomakpopisa"/>
        <w:numPr>
          <w:ilvl w:val="0"/>
          <w:numId w:val="10"/>
        </w:numPr>
        <w:jc w:val="both"/>
        <w:rPr>
          <w:sz w:val="24"/>
          <w:szCs w:val="24"/>
        </w:rPr>
      </w:pPr>
      <w:r w:rsidRPr="008925AA">
        <w:rPr>
          <w:sz w:val="24"/>
          <w:szCs w:val="24"/>
        </w:rPr>
        <w:t>F</w:t>
      </w:r>
      <w:r w:rsidR="00B056DF" w:rsidRPr="008925AA">
        <w:rPr>
          <w:sz w:val="24"/>
          <w:szCs w:val="24"/>
        </w:rPr>
        <w:t xml:space="preserve">INA uz </w:t>
      </w:r>
      <w:r w:rsidR="004E3E4E" w:rsidRPr="008925AA">
        <w:rPr>
          <w:sz w:val="24"/>
          <w:szCs w:val="24"/>
        </w:rPr>
        <w:t xml:space="preserve">presliku </w:t>
      </w:r>
      <w:r w:rsidR="009661F4">
        <w:rPr>
          <w:sz w:val="24"/>
          <w:szCs w:val="24"/>
        </w:rPr>
        <w:t xml:space="preserve">analize tražbina prema visini i vrsti </w:t>
      </w:r>
      <w:r w:rsidR="004E3E4E" w:rsidRPr="008925AA">
        <w:rPr>
          <w:sz w:val="24"/>
          <w:szCs w:val="24"/>
        </w:rPr>
        <w:t>(</w:t>
      </w:r>
      <w:r w:rsidR="004E3E4E" w:rsidRPr="009661F4">
        <w:rPr>
          <w:sz w:val="24"/>
          <w:szCs w:val="24"/>
        </w:rPr>
        <w:t xml:space="preserve">list </w:t>
      </w:r>
      <w:r w:rsidR="009661F4" w:rsidRPr="009661F4">
        <w:rPr>
          <w:sz w:val="24"/>
          <w:szCs w:val="24"/>
        </w:rPr>
        <w:t>47</w:t>
      </w:r>
      <w:r w:rsidR="004E3E4E" w:rsidRPr="009661F4">
        <w:rPr>
          <w:sz w:val="24"/>
          <w:szCs w:val="24"/>
        </w:rPr>
        <w:t>.-</w:t>
      </w:r>
      <w:r w:rsidR="009661F4" w:rsidRPr="009661F4">
        <w:rPr>
          <w:sz w:val="24"/>
          <w:szCs w:val="24"/>
        </w:rPr>
        <w:t>76.</w:t>
      </w:r>
      <w:r w:rsidR="00FC05AA">
        <w:rPr>
          <w:sz w:val="24"/>
          <w:szCs w:val="24"/>
        </w:rPr>
        <w:t xml:space="preserve"> i list 80.-129.</w:t>
      </w:r>
      <w:r w:rsidR="004E3E4E" w:rsidRPr="008925AA">
        <w:rPr>
          <w:sz w:val="24"/>
          <w:szCs w:val="24"/>
        </w:rPr>
        <w:t>)</w:t>
      </w:r>
    </w:p>
    <w:p w:rsidRDefault="008C7C09" w:rsidP="000F29A7" w:rsidR="000F29A7" w:rsidRPr="00421181">
      <w:pPr>
        <w:pStyle w:val="Odlomakpopisa"/>
        <w:numPr>
          <w:ilvl w:val="0"/>
          <w:numId w:val="10"/>
        </w:numPr>
        <w:rPr>
          <w:sz w:val="24"/>
          <w:szCs w:val="24"/>
        </w:rPr>
      </w:pPr>
      <w:r w:rsidRPr="00421181">
        <w:rPr>
          <w:sz w:val="24"/>
          <w:szCs w:val="24"/>
        </w:rPr>
        <w:t>povjerenik</w:t>
      </w:r>
      <w:r w:rsidR="00D47CA2">
        <w:rPr>
          <w:sz w:val="24"/>
          <w:szCs w:val="24"/>
        </w:rPr>
        <w:t xml:space="preserve"> Zdravko Tešić</w:t>
      </w:r>
    </w:p>
    <w:p w:rsidRDefault="008C7C09" w:rsidP="008C7C09" w:rsidR="008C7C09">
      <w:pPr>
        <w:pStyle w:val="Odlomakpopisa"/>
        <w:numPr>
          <w:ilvl w:val="0"/>
          <w:numId w:val="10"/>
        </w:numPr>
        <w:rPr>
          <w:sz w:val="24"/>
          <w:szCs w:val="24"/>
        </w:rPr>
      </w:pPr>
      <w:r w:rsidRPr="00FA379D">
        <w:rPr>
          <w:sz w:val="24"/>
          <w:szCs w:val="24"/>
        </w:rPr>
        <w:t xml:space="preserve">Općinski </w:t>
      </w:r>
      <w:r w:rsidR="0045163A" w:rsidRPr="00FA379D">
        <w:rPr>
          <w:sz w:val="24"/>
          <w:szCs w:val="24"/>
        </w:rPr>
        <w:t>građanski s</w:t>
      </w:r>
      <w:r w:rsidRPr="00FA379D">
        <w:rPr>
          <w:sz w:val="24"/>
          <w:szCs w:val="24"/>
        </w:rPr>
        <w:t>ud</w:t>
      </w:r>
      <w:r w:rsidR="0045163A" w:rsidRPr="00FA379D">
        <w:rPr>
          <w:sz w:val="24"/>
          <w:szCs w:val="24"/>
        </w:rPr>
        <w:t xml:space="preserve"> u Zagrebu</w:t>
      </w:r>
      <w:r w:rsidR="00EA7D45" w:rsidRPr="00FA379D">
        <w:rPr>
          <w:sz w:val="24"/>
          <w:szCs w:val="24"/>
        </w:rPr>
        <w:t>, ZK Odjel ZG</w:t>
      </w:r>
    </w:p>
    <w:p w:rsidRDefault="001979C6" w:rsidP="008C7C09" w:rsidR="001979C6" w:rsidRPr="004409CA">
      <w:pPr>
        <w:pStyle w:val="Odlomakpopisa"/>
        <w:numPr>
          <w:ilvl w:val="0"/>
          <w:numId w:val="10"/>
        </w:numPr>
        <w:rPr>
          <w:sz w:val="24"/>
          <w:szCs w:val="24"/>
        </w:rPr>
      </w:pPr>
      <w:r w:rsidRPr="001979C6">
        <w:rPr>
          <w:rFonts w:eastAsiaTheme="minorHAnsi"/>
          <w:sz w:val="24"/>
          <w:szCs w:val="24"/>
          <w:lang w:eastAsia="en-US"/>
        </w:rPr>
        <w:t>Općinsk</w:t>
      </w:r>
      <w:r>
        <w:rPr>
          <w:rFonts w:eastAsiaTheme="minorHAnsi"/>
          <w:sz w:val="24"/>
          <w:szCs w:val="24"/>
          <w:lang w:eastAsia="en-US"/>
        </w:rPr>
        <w:t>i</w:t>
      </w:r>
      <w:r w:rsidRPr="001979C6">
        <w:rPr>
          <w:rFonts w:eastAsiaTheme="minorHAnsi"/>
          <w:sz w:val="24"/>
          <w:szCs w:val="24"/>
          <w:lang w:eastAsia="en-US"/>
        </w:rPr>
        <w:t xml:space="preserve"> sud u Novom Zagrebu, Zemljišnoknjižni odjel Zaprešić</w:t>
      </w:r>
    </w:p>
    <w:p w:rsidRDefault="004409CA" w:rsidP="008C7C09" w:rsidR="004409CA" w:rsidRPr="00A770E7">
      <w:pPr>
        <w:pStyle w:val="Odlomakpopisa"/>
        <w:numPr>
          <w:ilvl w:val="0"/>
          <w:numId w:val="10"/>
        </w:numPr>
        <w:rPr>
          <w:sz w:val="24"/>
          <w:szCs w:val="24"/>
        </w:rPr>
      </w:pPr>
      <w:r w:rsidRPr="004409CA">
        <w:rPr>
          <w:rFonts w:eastAsiaTheme="minorHAnsi"/>
          <w:sz w:val="24"/>
          <w:szCs w:val="24"/>
          <w:lang w:eastAsia="en-US"/>
        </w:rPr>
        <w:t>Općinski sud u Rijeci, Zemljišnoknjižni odjel Delnice</w:t>
      </w:r>
    </w:p>
    <w:p w:rsidRDefault="00A770E7" w:rsidP="008C7C09" w:rsidR="00A770E7" w:rsidRPr="00321BFC">
      <w:pPr>
        <w:pStyle w:val="Odlomakpopisa"/>
        <w:numPr>
          <w:ilvl w:val="0"/>
          <w:numId w:val="10"/>
        </w:numPr>
        <w:rPr>
          <w:sz w:val="24"/>
          <w:szCs w:val="24"/>
        </w:rPr>
      </w:pPr>
      <w:r w:rsidRPr="00A770E7">
        <w:rPr>
          <w:rFonts w:eastAsiaTheme="minorHAnsi"/>
          <w:sz w:val="24"/>
          <w:szCs w:val="24"/>
          <w:lang w:eastAsia="en-US"/>
        </w:rPr>
        <w:t>Općinski građanski sud u Zagrebu, Zemljišnoknjižni odjel Dugo Selo</w:t>
      </w:r>
    </w:p>
    <w:p w:rsidRDefault="00321BFC" w:rsidP="008C7C09" w:rsidR="00321BFC" w:rsidRPr="007F02F3">
      <w:pPr>
        <w:pStyle w:val="Odlomakpopisa"/>
        <w:numPr>
          <w:ilvl w:val="0"/>
          <w:numId w:val="10"/>
        </w:numPr>
        <w:rPr>
          <w:sz w:val="24"/>
          <w:szCs w:val="24"/>
        </w:rPr>
      </w:pPr>
      <w:r w:rsidRPr="00321BFC">
        <w:rPr>
          <w:rFonts w:eastAsiaTheme="minorHAnsi"/>
          <w:sz w:val="24"/>
          <w:szCs w:val="24"/>
          <w:lang w:eastAsia="en-US"/>
        </w:rPr>
        <w:t>Općinsk</w:t>
      </w:r>
      <w:r>
        <w:rPr>
          <w:rFonts w:eastAsiaTheme="minorHAnsi"/>
          <w:sz w:val="24"/>
          <w:szCs w:val="24"/>
          <w:lang w:eastAsia="en-US"/>
        </w:rPr>
        <w:t>i</w:t>
      </w:r>
      <w:r w:rsidRPr="00321BFC">
        <w:rPr>
          <w:rFonts w:eastAsiaTheme="minorHAnsi"/>
          <w:sz w:val="24"/>
          <w:szCs w:val="24"/>
          <w:lang w:eastAsia="en-US"/>
        </w:rPr>
        <w:t xml:space="preserve"> sud u Zlataru, Zemljišnoknjižni odjel Krapina</w:t>
      </w:r>
    </w:p>
    <w:p w:rsidRDefault="007F02F3" w:rsidP="008C7C09" w:rsidR="007F02F3" w:rsidRPr="00F57B9A">
      <w:pPr>
        <w:pStyle w:val="Odlomakpopisa"/>
        <w:numPr>
          <w:ilvl w:val="0"/>
          <w:numId w:val="10"/>
        </w:numPr>
        <w:rPr>
          <w:sz w:val="24"/>
          <w:szCs w:val="24"/>
        </w:rPr>
      </w:pPr>
      <w:r w:rsidRPr="003B11DD">
        <w:rPr>
          <w:rFonts w:eastAsiaTheme="minorHAnsi"/>
          <w:sz w:val="24"/>
          <w:szCs w:val="24"/>
          <w:lang w:eastAsia="en-US"/>
        </w:rPr>
        <w:t>Općinsk</w:t>
      </w:r>
      <w:r w:rsidR="003B11DD">
        <w:rPr>
          <w:rFonts w:eastAsiaTheme="minorHAnsi"/>
          <w:sz w:val="24"/>
          <w:szCs w:val="24"/>
          <w:lang w:eastAsia="en-US"/>
        </w:rPr>
        <w:t>i</w:t>
      </w:r>
      <w:r w:rsidRPr="003B11DD">
        <w:rPr>
          <w:rFonts w:eastAsiaTheme="minorHAnsi"/>
          <w:sz w:val="24"/>
          <w:szCs w:val="24"/>
          <w:lang w:eastAsia="en-US"/>
        </w:rPr>
        <w:t xml:space="preserve"> sud u Puli – Pola, Zemljišnoknjižni odjel Buje</w:t>
      </w:r>
    </w:p>
    <w:p w:rsidRDefault="00F57B9A" w:rsidP="008C7C09" w:rsidR="00F57B9A" w:rsidRPr="00F57B9A">
      <w:pPr>
        <w:pStyle w:val="Odlomakpopisa"/>
        <w:numPr>
          <w:ilvl w:val="0"/>
          <w:numId w:val="10"/>
        </w:numPr>
        <w:rPr>
          <w:sz w:val="24"/>
          <w:szCs w:val="24"/>
        </w:rPr>
      </w:pPr>
      <w:r w:rsidRPr="00F57B9A">
        <w:rPr>
          <w:rFonts w:eastAsiaTheme="minorHAnsi"/>
          <w:sz w:val="24"/>
          <w:szCs w:val="24"/>
          <w:lang w:eastAsia="en-US"/>
        </w:rPr>
        <w:t>Općinsk</w:t>
      </w:r>
      <w:r>
        <w:rPr>
          <w:rFonts w:eastAsiaTheme="minorHAnsi"/>
          <w:sz w:val="24"/>
          <w:szCs w:val="24"/>
          <w:lang w:eastAsia="en-US"/>
        </w:rPr>
        <w:t>i</w:t>
      </w:r>
      <w:r w:rsidRPr="00F57B9A">
        <w:rPr>
          <w:rFonts w:eastAsiaTheme="minorHAnsi"/>
          <w:sz w:val="24"/>
          <w:szCs w:val="24"/>
          <w:lang w:eastAsia="en-US"/>
        </w:rPr>
        <w:t xml:space="preserve"> sud u Rijeci, Zemljišnoknjižni odjel Kraljevica</w:t>
      </w:r>
    </w:p>
    <w:p w:rsidRDefault="008C7C09" w:rsidP="000F29A7" w:rsidR="008C7C09" w:rsidRPr="00590A67">
      <w:pPr>
        <w:pStyle w:val="Odlomakpopisa"/>
        <w:numPr>
          <w:ilvl w:val="0"/>
          <w:numId w:val="10"/>
        </w:numPr>
        <w:rPr>
          <w:sz w:val="24"/>
          <w:szCs w:val="24"/>
        </w:rPr>
      </w:pPr>
      <w:r w:rsidRPr="00590A67">
        <w:rPr>
          <w:sz w:val="24"/>
          <w:szCs w:val="24"/>
        </w:rPr>
        <w:t xml:space="preserve">MUP, Policijska uprava </w:t>
      </w:r>
      <w:r w:rsidR="0045163A" w:rsidRPr="00590A67">
        <w:rPr>
          <w:sz w:val="24"/>
          <w:szCs w:val="24"/>
        </w:rPr>
        <w:t>zagrebačka</w:t>
      </w:r>
    </w:p>
    <w:p w:rsidRDefault="008C7C09" w:rsidP="000F29A7" w:rsidR="008C7C09">
      <w:pPr>
        <w:pStyle w:val="Odlomakpopisa"/>
        <w:numPr>
          <w:ilvl w:val="0"/>
          <w:numId w:val="10"/>
        </w:numPr>
        <w:ind w:hanging="345" w:left="705"/>
        <w:rPr>
          <w:sz w:val="24"/>
          <w:szCs w:val="24"/>
        </w:rPr>
      </w:pPr>
      <w:r w:rsidRPr="008C7C09">
        <w:rPr>
          <w:sz w:val="24"/>
          <w:szCs w:val="24"/>
        </w:rPr>
        <w:t>sudski registar – elektronski</w:t>
      </w:r>
    </w:p>
    <w:p w:rsidRDefault="000F29A7" w:rsidP="00B056DF" w:rsidR="00B056DF" w:rsidRPr="001F4A5C">
      <w:pPr>
        <w:pStyle w:val="Odlomakpopisa"/>
        <w:numPr>
          <w:ilvl w:val="0"/>
          <w:numId w:val="10"/>
        </w:numPr>
        <w:ind w:hanging="345" w:left="705"/>
        <w:rPr>
          <w:sz w:val="24"/>
          <w:szCs w:val="24"/>
        </w:rPr>
      </w:pPr>
      <w:r w:rsidRPr="001F4A5C">
        <w:rPr>
          <w:sz w:val="24"/>
          <w:szCs w:val="24"/>
        </w:rPr>
        <w:t>e-oglasna ploča</w:t>
      </w:r>
    </w:p>
    <w:sectPr w:rsidSect="006C7A5A" w:rsidR="00B056DF" w:rsidRPr="001F4A5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574" w:rsidR="00926574">
      <w:r>
        <w:separator/>
      </w:r>
    </w:p>
  </w:endnote>
  <w:endnote w:id="0" w:type="continuationSeparator">
    <w:p w:rsidRDefault="00926574" w:rsidR="009265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574" w:rsidR="00926574">
      <w:r>
        <w:separator/>
      </w:r>
    </w:p>
  </w:footnote>
  <w:footnote w:id="0" w:type="continuationSeparator">
    <w:p w:rsidRDefault="00926574" w:rsidR="009265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6574" w:rsidP="00C24C72" w:rsidR="0092657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26574" w:rsidR="009265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6574" w:rsidP="00C24C72" w:rsidR="0092657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6755">
      <w:rPr>
        <w:rStyle w:val="Brojstranice"/>
        <w:noProof/>
      </w:rPr>
      <w:t>39</w:t>
    </w:r>
    <w:r>
      <w:rPr>
        <w:rStyle w:val="Brojstranice"/>
      </w:rPr>
      <w:fldChar w:fldCharType="end"/>
    </w:r>
  </w:p>
  <w:p w:rsidRDefault="00926574" w:rsidP="00E836A6" w:rsidR="00926574">
    <w:pPr>
      <w:jc w:val="right"/>
      <w:rPr>
        <w:sz w:val="24"/>
        <w:szCs w:val="24"/>
      </w:rPr>
    </w:pPr>
    <w:r>
      <w:rPr>
        <w:sz w:val="24"/>
        <w:szCs w:val="24"/>
      </w:rPr>
      <w:t>85</w:t>
    </w:r>
    <w:r w:rsidRPr="001D411A">
      <w:rPr>
        <w:sz w:val="24"/>
        <w:szCs w:val="24"/>
      </w:rPr>
      <w:t>.</w:t>
    </w:r>
    <w:r w:rsidRPr="001D411A">
      <w:rPr>
        <w:b/>
        <w:sz w:val="24"/>
        <w:szCs w:val="24"/>
      </w:rPr>
      <w:t xml:space="preserve"> </w:t>
    </w:r>
    <w:r w:rsidRPr="001D411A">
      <w:rPr>
        <w:sz w:val="24"/>
        <w:szCs w:val="24"/>
      </w:rPr>
      <w:t>St-</w:t>
    </w:r>
    <w:r>
      <w:rPr>
        <w:sz w:val="24"/>
        <w:szCs w:val="24"/>
      </w:rPr>
      <w:t>1504/17</w:t>
    </w:r>
  </w:p>
  <w:p w:rsidRDefault="00926574" w:rsidP="0056018D" w:rsidR="0092657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SpellingError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2CBF"/>
    <w:rsid w:val="00003FA6"/>
    <w:rsid w:val="000067EC"/>
    <w:rsid w:val="000071A1"/>
    <w:rsid w:val="000146D2"/>
    <w:rsid w:val="00014B48"/>
    <w:rsid w:val="0002223A"/>
    <w:rsid w:val="00030CFC"/>
    <w:rsid w:val="00031BD1"/>
    <w:rsid w:val="0003337A"/>
    <w:rsid w:val="00035DD0"/>
    <w:rsid w:val="0003763F"/>
    <w:rsid w:val="00041689"/>
    <w:rsid w:val="0004473F"/>
    <w:rsid w:val="0005624C"/>
    <w:rsid w:val="00064E71"/>
    <w:rsid w:val="0007186B"/>
    <w:rsid w:val="000726E2"/>
    <w:rsid w:val="00072ADE"/>
    <w:rsid w:val="0007698F"/>
    <w:rsid w:val="00077E5C"/>
    <w:rsid w:val="00084F9B"/>
    <w:rsid w:val="00085C7D"/>
    <w:rsid w:val="000950E9"/>
    <w:rsid w:val="00097BEA"/>
    <w:rsid w:val="000A1C40"/>
    <w:rsid w:val="000A4992"/>
    <w:rsid w:val="000A5184"/>
    <w:rsid w:val="000B1D54"/>
    <w:rsid w:val="000B78D5"/>
    <w:rsid w:val="000C4886"/>
    <w:rsid w:val="000D129A"/>
    <w:rsid w:val="000D1BF8"/>
    <w:rsid w:val="000E1A0A"/>
    <w:rsid w:val="000E3B52"/>
    <w:rsid w:val="000F2509"/>
    <w:rsid w:val="000F29A7"/>
    <w:rsid w:val="000F498E"/>
    <w:rsid w:val="000F5EA1"/>
    <w:rsid w:val="000F6345"/>
    <w:rsid w:val="00102FE3"/>
    <w:rsid w:val="00116774"/>
    <w:rsid w:val="0012249B"/>
    <w:rsid w:val="001247BE"/>
    <w:rsid w:val="00130240"/>
    <w:rsid w:val="00132A5D"/>
    <w:rsid w:val="00135211"/>
    <w:rsid w:val="00137314"/>
    <w:rsid w:val="00147289"/>
    <w:rsid w:val="00147A25"/>
    <w:rsid w:val="00150A80"/>
    <w:rsid w:val="00150BA2"/>
    <w:rsid w:val="001516ED"/>
    <w:rsid w:val="00152276"/>
    <w:rsid w:val="00152FCF"/>
    <w:rsid w:val="001535CD"/>
    <w:rsid w:val="00161611"/>
    <w:rsid w:val="00162C51"/>
    <w:rsid w:val="0016323B"/>
    <w:rsid w:val="0016347A"/>
    <w:rsid w:val="00164C86"/>
    <w:rsid w:val="00166E72"/>
    <w:rsid w:val="001708B2"/>
    <w:rsid w:val="00172A8D"/>
    <w:rsid w:val="001741C7"/>
    <w:rsid w:val="0017638F"/>
    <w:rsid w:val="00184D02"/>
    <w:rsid w:val="00185AD7"/>
    <w:rsid w:val="00186749"/>
    <w:rsid w:val="001875C2"/>
    <w:rsid w:val="00190A13"/>
    <w:rsid w:val="00191BB4"/>
    <w:rsid w:val="001927BB"/>
    <w:rsid w:val="00192EDD"/>
    <w:rsid w:val="00195086"/>
    <w:rsid w:val="001979C6"/>
    <w:rsid w:val="00197B95"/>
    <w:rsid w:val="001A1E24"/>
    <w:rsid w:val="001A45BF"/>
    <w:rsid w:val="001A58AC"/>
    <w:rsid w:val="001A7FBC"/>
    <w:rsid w:val="001B09D2"/>
    <w:rsid w:val="001B1AB6"/>
    <w:rsid w:val="001B42E2"/>
    <w:rsid w:val="001B636B"/>
    <w:rsid w:val="001C0F5F"/>
    <w:rsid w:val="001C25EE"/>
    <w:rsid w:val="001D411A"/>
    <w:rsid w:val="001D5467"/>
    <w:rsid w:val="001D5E96"/>
    <w:rsid w:val="001E1892"/>
    <w:rsid w:val="001E44D0"/>
    <w:rsid w:val="001E5218"/>
    <w:rsid w:val="001E767A"/>
    <w:rsid w:val="001E7ED4"/>
    <w:rsid w:val="001E7FE5"/>
    <w:rsid w:val="001F0D86"/>
    <w:rsid w:val="001F4A5C"/>
    <w:rsid w:val="001F6EB5"/>
    <w:rsid w:val="002027CB"/>
    <w:rsid w:val="002035AE"/>
    <w:rsid w:val="00206C81"/>
    <w:rsid w:val="00210410"/>
    <w:rsid w:val="0021226D"/>
    <w:rsid w:val="002142C8"/>
    <w:rsid w:val="0021446B"/>
    <w:rsid w:val="00217910"/>
    <w:rsid w:val="00222310"/>
    <w:rsid w:val="00230BF0"/>
    <w:rsid w:val="00232618"/>
    <w:rsid w:val="00232DBC"/>
    <w:rsid w:val="00243CCA"/>
    <w:rsid w:val="00243FF9"/>
    <w:rsid w:val="00244A77"/>
    <w:rsid w:val="00246755"/>
    <w:rsid w:val="002530A7"/>
    <w:rsid w:val="00254E18"/>
    <w:rsid w:val="00255E71"/>
    <w:rsid w:val="00256E2A"/>
    <w:rsid w:val="002576B4"/>
    <w:rsid w:val="00264673"/>
    <w:rsid w:val="00264F4D"/>
    <w:rsid w:val="0027042C"/>
    <w:rsid w:val="002726CF"/>
    <w:rsid w:val="00280156"/>
    <w:rsid w:val="0028267C"/>
    <w:rsid w:val="00287958"/>
    <w:rsid w:val="002909B5"/>
    <w:rsid w:val="002A35E4"/>
    <w:rsid w:val="002A75F6"/>
    <w:rsid w:val="002B2A27"/>
    <w:rsid w:val="002B322D"/>
    <w:rsid w:val="002C4C53"/>
    <w:rsid w:val="002D18DF"/>
    <w:rsid w:val="002D33AB"/>
    <w:rsid w:val="002D3DC3"/>
    <w:rsid w:val="002D40DD"/>
    <w:rsid w:val="002D4B15"/>
    <w:rsid w:val="002E1070"/>
    <w:rsid w:val="002E5689"/>
    <w:rsid w:val="002E7E07"/>
    <w:rsid w:val="002F03CA"/>
    <w:rsid w:val="002F494C"/>
    <w:rsid w:val="002F77DC"/>
    <w:rsid w:val="00304C44"/>
    <w:rsid w:val="00304C90"/>
    <w:rsid w:val="0030526C"/>
    <w:rsid w:val="00312356"/>
    <w:rsid w:val="003155DD"/>
    <w:rsid w:val="00316BBC"/>
    <w:rsid w:val="00316E4C"/>
    <w:rsid w:val="00317BCE"/>
    <w:rsid w:val="00321BFC"/>
    <w:rsid w:val="00322B28"/>
    <w:rsid w:val="0032752E"/>
    <w:rsid w:val="00330019"/>
    <w:rsid w:val="00330171"/>
    <w:rsid w:val="0033154F"/>
    <w:rsid w:val="00341148"/>
    <w:rsid w:val="00341785"/>
    <w:rsid w:val="00341C5D"/>
    <w:rsid w:val="00350C04"/>
    <w:rsid w:val="00361F5D"/>
    <w:rsid w:val="00362904"/>
    <w:rsid w:val="0037565F"/>
    <w:rsid w:val="00377237"/>
    <w:rsid w:val="0038200A"/>
    <w:rsid w:val="00383E67"/>
    <w:rsid w:val="003853A9"/>
    <w:rsid w:val="00394998"/>
    <w:rsid w:val="003977C7"/>
    <w:rsid w:val="003A0B5A"/>
    <w:rsid w:val="003A290E"/>
    <w:rsid w:val="003A4171"/>
    <w:rsid w:val="003A418D"/>
    <w:rsid w:val="003A5927"/>
    <w:rsid w:val="003A6019"/>
    <w:rsid w:val="003B11DD"/>
    <w:rsid w:val="003B79E2"/>
    <w:rsid w:val="003C78A1"/>
    <w:rsid w:val="003D2947"/>
    <w:rsid w:val="003D40FB"/>
    <w:rsid w:val="003D69AB"/>
    <w:rsid w:val="003D70C2"/>
    <w:rsid w:val="003E4E05"/>
    <w:rsid w:val="003E5C15"/>
    <w:rsid w:val="003F342C"/>
    <w:rsid w:val="004004CC"/>
    <w:rsid w:val="00401191"/>
    <w:rsid w:val="00403EEC"/>
    <w:rsid w:val="0040486D"/>
    <w:rsid w:val="00405725"/>
    <w:rsid w:val="00414221"/>
    <w:rsid w:val="00417BE2"/>
    <w:rsid w:val="00421181"/>
    <w:rsid w:val="004230D1"/>
    <w:rsid w:val="00423A70"/>
    <w:rsid w:val="00425D0A"/>
    <w:rsid w:val="0043053B"/>
    <w:rsid w:val="004326D5"/>
    <w:rsid w:val="0043465F"/>
    <w:rsid w:val="004379C5"/>
    <w:rsid w:val="004400CE"/>
    <w:rsid w:val="004409CA"/>
    <w:rsid w:val="00447E26"/>
    <w:rsid w:val="0045163A"/>
    <w:rsid w:val="00454B52"/>
    <w:rsid w:val="00455127"/>
    <w:rsid w:val="00465EEA"/>
    <w:rsid w:val="00466BD4"/>
    <w:rsid w:val="00467219"/>
    <w:rsid w:val="0047303B"/>
    <w:rsid w:val="00473B11"/>
    <w:rsid w:val="00474A8B"/>
    <w:rsid w:val="00474DAD"/>
    <w:rsid w:val="004A1ED7"/>
    <w:rsid w:val="004A662E"/>
    <w:rsid w:val="004B2B3A"/>
    <w:rsid w:val="004B587B"/>
    <w:rsid w:val="004B7D77"/>
    <w:rsid w:val="004C16E8"/>
    <w:rsid w:val="004C2C7C"/>
    <w:rsid w:val="004C328C"/>
    <w:rsid w:val="004C3A60"/>
    <w:rsid w:val="004E3E4E"/>
    <w:rsid w:val="004E43BC"/>
    <w:rsid w:val="004E77EF"/>
    <w:rsid w:val="004F1D7E"/>
    <w:rsid w:val="004F7566"/>
    <w:rsid w:val="00500A45"/>
    <w:rsid w:val="0051132F"/>
    <w:rsid w:val="00520DD7"/>
    <w:rsid w:val="0052345E"/>
    <w:rsid w:val="00525D6E"/>
    <w:rsid w:val="00530806"/>
    <w:rsid w:val="00540145"/>
    <w:rsid w:val="005436AB"/>
    <w:rsid w:val="00544C38"/>
    <w:rsid w:val="00545278"/>
    <w:rsid w:val="00547715"/>
    <w:rsid w:val="0055258F"/>
    <w:rsid w:val="0056018D"/>
    <w:rsid w:val="00560ED7"/>
    <w:rsid w:val="00564804"/>
    <w:rsid w:val="00566EFE"/>
    <w:rsid w:val="00566F52"/>
    <w:rsid w:val="00570890"/>
    <w:rsid w:val="00572799"/>
    <w:rsid w:val="00590A67"/>
    <w:rsid w:val="00595FE1"/>
    <w:rsid w:val="005A281E"/>
    <w:rsid w:val="005B2F60"/>
    <w:rsid w:val="005B3BA8"/>
    <w:rsid w:val="005B6E45"/>
    <w:rsid w:val="005B7415"/>
    <w:rsid w:val="005C13E9"/>
    <w:rsid w:val="005D78EA"/>
    <w:rsid w:val="005E2CA1"/>
    <w:rsid w:val="005E6160"/>
    <w:rsid w:val="005E7BFA"/>
    <w:rsid w:val="005F0C61"/>
    <w:rsid w:val="005F25D3"/>
    <w:rsid w:val="005F4D6B"/>
    <w:rsid w:val="005F58F4"/>
    <w:rsid w:val="006018F8"/>
    <w:rsid w:val="00603157"/>
    <w:rsid w:val="006046ED"/>
    <w:rsid w:val="0061465E"/>
    <w:rsid w:val="00620F2C"/>
    <w:rsid w:val="00622827"/>
    <w:rsid w:val="006266AB"/>
    <w:rsid w:val="00630D90"/>
    <w:rsid w:val="0063430B"/>
    <w:rsid w:val="00634EB8"/>
    <w:rsid w:val="006379DF"/>
    <w:rsid w:val="00644138"/>
    <w:rsid w:val="00644383"/>
    <w:rsid w:val="006524A1"/>
    <w:rsid w:val="00654DB3"/>
    <w:rsid w:val="00656D95"/>
    <w:rsid w:val="00657800"/>
    <w:rsid w:val="0067292B"/>
    <w:rsid w:val="006759A1"/>
    <w:rsid w:val="00675DA9"/>
    <w:rsid w:val="00677BBF"/>
    <w:rsid w:val="006838BA"/>
    <w:rsid w:val="00687BD2"/>
    <w:rsid w:val="006901E8"/>
    <w:rsid w:val="006906E7"/>
    <w:rsid w:val="00690EFC"/>
    <w:rsid w:val="00695354"/>
    <w:rsid w:val="006B0E12"/>
    <w:rsid w:val="006B28DA"/>
    <w:rsid w:val="006C0279"/>
    <w:rsid w:val="006C50AE"/>
    <w:rsid w:val="006C7A5A"/>
    <w:rsid w:val="006C7E59"/>
    <w:rsid w:val="006D361D"/>
    <w:rsid w:val="006D3ADA"/>
    <w:rsid w:val="006D621E"/>
    <w:rsid w:val="006D6C94"/>
    <w:rsid w:val="006E43F8"/>
    <w:rsid w:val="006E5F25"/>
    <w:rsid w:val="006E680A"/>
    <w:rsid w:val="007021D5"/>
    <w:rsid w:val="00704661"/>
    <w:rsid w:val="00710A27"/>
    <w:rsid w:val="0071136B"/>
    <w:rsid w:val="00712A2D"/>
    <w:rsid w:val="00720611"/>
    <w:rsid w:val="00722D21"/>
    <w:rsid w:val="007238DA"/>
    <w:rsid w:val="00724F1D"/>
    <w:rsid w:val="00731085"/>
    <w:rsid w:val="007332B1"/>
    <w:rsid w:val="0074266A"/>
    <w:rsid w:val="00746617"/>
    <w:rsid w:val="00746BA2"/>
    <w:rsid w:val="00752EE1"/>
    <w:rsid w:val="00753828"/>
    <w:rsid w:val="00756E61"/>
    <w:rsid w:val="00760F0C"/>
    <w:rsid w:val="007624A6"/>
    <w:rsid w:val="00762B99"/>
    <w:rsid w:val="00766D34"/>
    <w:rsid w:val="0077476F"/>
    <w:rsid w:val="0077495A"/>
    <w:rsid w:val="00774A70"/>
    <w:rsid w:val="00777941"/>
    <w:rsid w:val="00777DFE"/>
    <w:rsid w:val="0078609A"/>
    <w:rsid w:val="00793858"/>
    <w:rsid w:val="007A7ECC"/>
    <w:rsid w:val="007B349C"/>
    <w:rsid w:val="007C09A9"/>
    <w:rsid w:val="007C0A7F"/>
    <w:rsid w:val="007C1BCF"/>
    <w:rsid w:val="007C3970"/>
    <w:rsid w:val="007E13A8"/>
    <w:rsid w:val="007E4DA2"/>
    <w:rsid w:val="007F02F3"/>
    <w:rsid w:val="007F0340"/>
    <w:rsid w:val="007F550D"/>
    <w:rsid w:val="008007EA"/>
    <w:rsid w:val="0081167C"/>
    <w:rsid w:val="00821AE5"/>
    <w:rsid w:val="00822AB3"/>
    <w:rsid w:val="008233D2"/>
    <w:rsid w:val="00837019"/>
    <w:rsid w:val="00837567"/>
    <w:rsid w:val="00840279"/>
    <w:rsid w:val="0084214B"/>
    <w:rsid w:val="00843BE5"/>
    <w:rsid w:val="00852C1A"/>
    <w:rsid w:val="008535DA"/>
    <w:rsid w:val="0085754A"/>
    <w:rsid w:val="00860C8A"/>
    <w:rsid w:val="00863D1F"/>
    <w:rsid w:val="008676A1"/>
    <w:rsid w:val="00867C12"/>
    <w:rsid w:val="0088303F"/>
    <w:rsid w:val="0088699D"/>
    <w:rsid w:val="00890972"/>
    <w:rsid w:val="008925AA"/>
    <w:rsid w:val="0089320C"/>
    <w:rsid w:val="008941F8"/>
    <w:rsid w:val="00895E4E"/>
    <w:rsid w:val="008968A7"/>
    <w:rsid w:val="008A1DD7"/>
    <w:rsid w:val="008A4698"/>
    <w:rsid w:val="008A5C0D"/>
    <w:rsid w:val="008A6965"/>
    <w:rsid w:val="008A6E36"/>
    <w:rsid w:val="008B40FA"/>
    <w:rsid w:val="008C348B"/>
    <w:rsid w:val="008C7C09"/>
    <w:rsid w:val="008D2088"/>
    <w:rsid w:val="008D5D6C"/>
    <w:rsid w:val="008E0B1B"/>
    <w:rsid w:val="008E18DC"/>
    <w:rsid w:val="008E42A5"/>
    <w:rsid w:val="008E45BC"/>
    <w:rsid w:val="008E4ABA"/>
    <w:rsid w:val="008E5ADC"/>
    <w:rsid w:val="008F0108"/>
    <w:rsid w:val="008F6784"/>
    <w:rsid w:val="008F7C07"/>
    <w:rsid w:val="00902939"/>
    <w:rsid w:val="00914B2C"/>
    <w:rsid w:val="00917E83"/>
    <w:rsid w:val="00922677"/>
    <w:rsid w:val="009256F6"/>
    <w:rsid w:val="00926574"/>
    <w:rsid w:val="009361EE"/>
    <w:rsid w:val="009556F0"/>
    <w:rsid w:val="009557CC"/>
    <w:rsid w:val="0095657B"/>
    <w:rsid w:val="00956C67"/>
    <w:rsid w:val="0096090C"/>
    <w:rsid w:val="009615BD"/>
    <w:rsid w:val="0096251B"/>
    <w:rsid w:val="0096509C"/>
    <w:rsid w:val="009661F4"/>
    <w:rsid w:val="0096793C"/>
    <w:rsid w:val="0098262A"/>
    <w:rsid w:val="00982ECF"/>
    <w:rsid w:val="00983CFD"/>
    <w:rsid w:val="00984F17"/>
    <w:rsid w:val="00985446"/>
    <w:rsid w:val="00987AA8"/>
    <w:rsid w:val="00991F65"/>
    <w:rsid w:val="00993709"/>
    <w:rsid w:val="009A3E7E"/>
    <w:rsid w:val="009B130A"/>
    <w:rsid w:val="009B2331"/>
    <w:rsid w:val="009B2D93"/>
    <w:rsid w:val="009B5086"/>
    <w:rsid w:val="009C35E8"/>
    <w:rsid w:val="009C68DD"/>
    <w:rsid w:val="009D28F5"/>
    <w:rsid w:val="009D3D79"/>
    <w:rsid w:val="009D4D5D"/>
    <w:rsid w:val="009D7DD5"/>
    <w:rsid w:val="009E0FC4"/>
    <w:rsid w:val="009F0A69"/>
    <w:rsid w:val="009F1BFD"/>
    <w:rsid w:val="009F62E5"/>
    <w:rsid w:val="009F6ACE"/>
    <w:rsid w:val="00A03D63"/>
    <w:rsid w:val="00A10F37"/>
    <w:rsid w:val="00A11909"/>
    <w:rsid w:val="00A219BB"/>
    <w:rsid w:val="00A22796"/>
    <w:rsid w:val="00A25F69"/>
    <w:rsid w:val="00A32E41"/>
    <w:rsid w:val="00A33F74"/>
    <w:rsid w:val="00A35187"/>
    <w:rsid w:val="00A3655E"/>
    <w:rsid w:val="00A41D4D"/>
    <w:rsid w:val="00A420D6"/>
    <w:rsid w:val="00A44657"/>
    <w:rsid w:val="00A51C5A"/>
    <w:rsid w:val="00A5568B"/>
    <w:rsid w:val="00A56D2A"/>
    <w:rsid w:val="00A56EA2"/>
    <w:rsid w:val="00A614DB"/>
    <w:rsid w:val="00A622BE"/>
    <w:rsid w:val="00A64D15"/>
    <w:rsid w:val="00A65B23"/>
    <w:rsid w:val="00A664C0"/>
    <w:rsid w:val="00A67C56"/>
    <w:rsid w:val="00A7050F"/>
    <w:rsid w:val="00A707D0"/>
    <w:rsid w:val="00A70CB0"/>
    <w:rsid w:val="00A71D34"/>
    <w:rsid w:val="00A770E7"/>
    <w:rsid w:val="00A80202"/>
    <w:rsid w:val="00A82936"/>
    <w:rsid w:val="00A82A10"/>
    <w:rsid w:val="00A84621"/>
    <w:rsid w:val="00A852CA"/>
    <w:rsid w:val="00A8551A"/>
    <w:rsid w:val="00A8669C"/>
    <w:rsid w:val="00A94B96"/>
    <w:rsid w:val="00A96E38"/>
    <w:rsid w:val="00AA6550"/>
    <w:rsid w:val="00AA7754"/>
    <w:rsid w:val="00AB024A"/>
    <w:rsid w:val="00AC15B7"/>
    <w:rsid w:val="00AC567D"/>
    <w:rsid w:val="00AD1EC7"/>
    <w:rsid w:val="00AE1405"/>
    <w:rsid w:val="00AE31AA"/>
    <w:rsid w:val="00AE3AD1"/>
    <w:rsid w:val="00AF3194"/>
    <w:rsid w:val="00AF7623"/>
    <w:rsid w:val="00B056DF"/>
    <w:rsid w:val="00B05A1A"/>
    <w:rsid w:val="00B07E9D"/>
    <w:rsid w:val="00B1377A"/>
    <w:rsid w:val="00B142D6"/>
    <w:rsid w:val="00B17788"/>
    <w:rsid w:val="00B22D4C"/>
    <w:rsid w:val="00B23F38"/>
    <w:rsid w:val="00B25AFC"/>
    <w:rsid w:val="00B26E41"/>
    <w:rsid w:val="00B358B5"/>
    <w:rsid w:val="00B4141C"/>
    <w:rsid w:val="00B4319E"/>
    <w:rsid w:val="00B4321B"/>
    <w:rsid w:val="00B434CE"/>
    <w:rsid w:val="00B512FF"/>
    <w:rsid w:val="00B54028"/>
    <w:rsid w:val="00B619DA"/>
    <w:rsid w:val="00B62E54"/>
    <w:rsid w:val="00B643D2"/>
    <w:rsid w:val="00B64F56"/>
    <w:rsid w:val="00B664DC"/>
    <w:rsid w:val="00B703DE"/>
    <w:rsid w:val="00B7280C"/>
    <w:rsid w:val="00B72C76"/>
    <w:rsid w:val="00B769EF"/>
    <w:rsid w:val="00B77010"/>
    <w:rsid w:val="00B800A1"/>
    <w:rsid w:val="00B81C62"/>
    <w:rsid w:val="00B83DBD"/>
    <w:rsid w:val="00B85298"/>
    <w:rsid w:val="00B87CD0"/>
    <w:rsid w:val="00B910A5"/>
    <w:rsid w:val="00B93DFC"/>
    <w:rsid w:val="00B96F68"/>
    <w:rsid w:val="00BA3671"/>
    <w:rsid w:val="00BA5065"/>
    <w:rsid w:val="00BA51B6"/>
    <w:rsid w:val="00BB07C8"/>
    <w:rsid w:val="00BB130A"/>
    <w:rsid w:val="00BB1D2C"/>
    <w:rsid w:val="00BB76D8"/>
    <w:rsid w:val="00BC023A"/>
    <w:rsid w:val="00BC10BF"/>
    <w:rsid w:val="00BC2F54"/>
    <w:rsid w:val="00BD22C5"/>
    <w:rsid w:val="00BD572D"/>
    <w:rsid w:val="00BD72B3"/>
    <w:rsid w:val="00BD72FB"/>
    <w:rsid w:val="00BD7E32"/>
    <w:rsid w:val="00BD7F61"/>
    <w:rsid w:val="00BE07B3"/>
    <w:rsid w:val="00BE0910"/>
    <w:rsid w:val="00BE529F"/>
    <w:rsid w:val="00BE7207"/>
    <w:rsid w:val="00BF0A9A"/>
    <w:rsid w:val="00BF11E4"/>
    <w:rsid w:val="00BF264D"/>
    <w:rsid w:val="00BF4F11"/>
    <w:rsid w:val="00BF5E05"/>
    <w:rsid w:val="00C005CA"/>
    <w:rsid w:val="00C05377"/>
    <w:rsid w:val="00C06775"/>
    <w:rsid w:val="00C07A94"/>
    <w:rsid w:val="00C106B1"/>
    <w:rsid w:val="00C11716"/>
    <w:rsid w:val="00C20F61"/>
    <w:rsid w:val="00C22011"/>
    <w:rsid w:val="00C24C72"/>
    <w:rsid w:val="00C25A83"/>
    <w:rsid w:val="00C31A45"/>
    <w:rsid w:val="00C3388F"/>
    <w:rsid w:val="00C3448C"/>
    <w:rsid w:val="00C354DA"/>
    <w:rsid w:val="00C37E34"/>
    <w:rsid w:val="00C425E1"/>
    <w:rsid w:val="00C43691"/>
    <w:rsid w:val="00C50128"/>
    <w:rsid w:val="00C509E7"/>
    <w:rsid w:val="00C53A94"/>
    <w:rsid w:val="00C6207F"/>
    <w:rsid w:val="00C62E9F"/>
    <w:rsid w:val="00C63805"/>
    <w:rsid w:val="00C655CD"/>
    <w:rsid w:val="00C67088"/>
    <w:rsid w:val="00C70EAB"/>
    <w:rsid w:val="00C7302D"/>
    <w:rsid w:val="00C81E1A"/>
    <w:rsid w:val="00C86C40"/>
    <w:rsid w:val="00C93580"/>
    <w:rsid w:val="00CA2F28"/>
    <w:rsid w:val="00CA68A1"/>
    <w:rsid w:val="00CA7B4C"/>
    <w:rsid w:val="00CB0F34"/>
    <w:rsid w:val="00CB1D5F"/>
    <w:rsid w:val="00CB229D"/>
    <w:rsid w:val="00CC458F"/>
    <w:rsid w:val="00CD38CE"/>
    <w:rsid w:val="00CD50CE"/>
    <w:rsid w:val="00CE6CB5"/>
    <w:rsid w:val="00CE7270"/>
    <w:rsid w:val="00CF1D26"/>
    <w:rsid w:val="00D00374"/>
    <w:rsid w:val="00D03C27"/>
    <w:rsid w:val="00D0676F"/>
    <w:rsid w:val="00D079E3"/>
    <w:rsid w:val="00D1035A"/>
    <w:rsid w:val="00D11310"/>
    <w:rsid w:val="00D12FDD"/>
    <w:rsid w:val="00D16263"/>
    <w:rsid w:val="00D174D3"/>
    <w:rsid w:val="00D21B8F"/>
    <w:rsid w:val="00D23174"/>
    <w:rsid w:val="00D233D2"/>
    <w:rsid w:val="00D329F2"/>
    <w:rsid w:val="00D33689"/>
    <w:rsid w:val="00D357BC"/>
    <w:rsid w:val="00D41A83"/>
    <w:rsid w:val="00D429AB"/>
    <w:rsid w:val="00D47CA2"/>
    <w:rsid w:val="00D506EC"/>
    <w:rsid w:val="00D61CC0"/>
    <w:rsid w:val="00D61DFD"/>
    <w:rsid w:val="00D63598"/>
    <w:rsid w:val="00D67625"/>
    <w:rsid w:val="00D717C8"/>
    <w:rsid w:val="00D71CB6"/>
    <w:rsid w:val="00D861C0"/>
    <w:rsid w:val="00D86E43"/>
    <w:rsid w:val="00D9162B"/>
    <w:rsid w:val="00D9222B"/>
    <w:rsid w:val="00D926F5"/>
    <w:rsid w:val="00D97B47"/>
    <w:rsid w:val="00DA670A"/>
    <w:rsid w:val="00DB4851"/>
    <w:rsid w:val="00DC07C5"/>
    <w:rsid w:val="00DC19E9"/>
    <w:rsid w:val="00DC7D26"/>
    <w:rsid w:val="00DD181E"/>
    <w:rsid w:val="00DD35B0"/>
    <w:rsid w:val="00DE3017"/>
    <w:rsid w:val="00DE3E2E"/>
    <w:rsid w:val="00DE7573"/>
    <w:rsid w:val="00DF4708"/>
    <w:rsid w:val="00E04930"/>
    <w:rsid w:val="00E1254B"/>
    <w:rsid w:val="00E16D0C"/>
    <w:rsid w:val="00E2142D"/>
    <w:rsid w:val="00E23AA6"/>
    <w:rsid w:val="00E24D2D"/>
    <w:rsid w:val="00E32428"/>
    <w:rsid w:val="00E4755B"/>
    <w:rsid w:val="00E50478"/>
    <w:rsid w:val="00E524AD"/>
    <w:rsid w:val="00E60E7A"/>
    <w:rsid w:val="00E628D4"/>
    <w:rsid w:val="00E63A39"/>
    <w:rsid w:val="00E644E9"/>
    <w:rsid w:val="00E67C95"/>
    <w:rsid w:val="00E75181"/>
    <w:rsid w:val="00E81FFD"/>
    <w:rsid w:val="00E8297E"/>
    <w:rsid w:val="00E836A6"/>
    <w:rsid w:val="00E84BC2"/>
    <w:rsid w:val="00E940B3"/>
    <w:rsid w:val="00EA0E54"/>
    <w:rsid w:val="00EA2331"/>
    <w:rsid w:val="00EA4400"/>
    <w:rsid w:val="00EA4856"/>
    <w:rsid w:val="00EA6323"/>
    <w:rsid w:val="00EA7D45"/>
    <w:rsid w:val="00EB35AE"/>
    <w:rsid w:val="00EB36BA"/>
    <w:rsid w:val="00EB453C"/>
    <w:rsid w:val="00EC65DF"/>
    <w:rsid w:val="00EC6991"/>
    <w:rsid w:val="00EC6F33"/>
    <w:rsid w:val="00EC79CC"/>
    <w:rsid w:val="00ED0638"/>
    <w:rsid w:val="00ED1697"/>
    <w:rsid w:val="00ED3535"/>
    <w:rsid w:val="00ED7EAC"/>
    <w:rsid w:val="00EE08DB"/>
    <w:rsid w:val="00EE193F"/>
    <w:rsid w:val="00EE4B19"/>
    <w:rsid w:val="00EE7AC5"/>
    <w:rsid w:val="00EF440B"/>
    <w:rsid w:val="00F057FF"/>
    <w:rsid w:val="00F06D30"/>
    <w:rsid w:val="00F106D1"/>
    <w:rsid w:val="00F11D62"/>
    <w:rsid w:val="00F1773D"/>
    <w:rsid w:val="00F20384"/>
    <w:rsid w:val="00F264EC"/>
    <w:rsid w:val="00F3123E"/>
    <w:rsid w:val="00F34CF7"/>
    <w:rsid w:val="00F44051"/>
    <w:rsid w:val="00F45242"/>
    <w:rsid w:val="00F4622A"/>
    <w:rsid w:val="00F5178C"/>
    <w:rsid w:val="00F5600D"/>
    <w:rsid w:val="00F57B9A"/>
    <w:rsid w:val="00F606AE"/>
    <w:rsid w:val="00F64146"/>
    <w:rsid w:val="00F645D3"/>
    <w:rsid w:val="00F7014F"/>
    <w:rsid w:val="00F77E08"/>
    <w:rsid w:val="00F80722"/>
    <w:rsid w:val="00F830EE"/>
    <w:rsid w:val="00F835CB"/>
    <w:rsid w:val="00F854EE"/>
    <w:rsid w:val="00F9311B"/>
    <w:rsid w:val="00F967E4"/>
    <w:rsid w:val="00FA379D"/>
    <w:rsid w:val="00FB5162"/>
    <w:rsid w:val="00FC05AA"/>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D11310"/>
    <w:rPr>
      <w:color w:val="808080"/>
      <w:bdr w:space="0" w:sz="0" w:color="auto" w:val="none"/>
      <w:shd w:fill="auto" w:color="auto" w:val="clear"/>
    </w:rPr>
  </w:style>
  <w:style w:customStyle="true" w:styleId="eSPISCCParagraphDefaultFont" w:type="character">
    <w:name w:val="eSPIS_CC_Paragraph Default Font"/>
    <w:basedOn w:val="Zadanifontodlomka"/>
    <w:rsid w:val="00D113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131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13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13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D11310"/>
    <w:rPr>
      <w:color w:val="808080"/>
      <w:bdr w:color="auto" w:space="0" w:sz="0" w:val="none"/>
      <w:shd w:color="auto" w:fill="auto" w:val="clear"/>
    </w:rPr>
  </w:style>
  <w:style w:customStyle="1" w:styleId="eSPISCCParagraphDefaultFont" w:type="character">
    <w:name w:val="eSPIS_CC_Paragraph Default Font"/>
    <w:basedOn w:val="Zadanifontodlomka"/>
    <w:rsid w:val="00D113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131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13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13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St-1504/2017-12</izvorni_sadrzaj>
    <derivirana_varijabla naziv="DomainObject.Oznaka_1">St-1504/2017-12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39</izvorni_sadrzaj>
    <derivirana_varijabla naziv="DomainObject.BrojStranica_1">39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1504</izvorni_sadrzaj>
    <derivirana_varijabla naziv="DomainObject.Predmet.Broj_1">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St-1504/2017</izvorni_sadrzaj>
    <derivirana_varijabla naziv="DomainObject.Predmet.OznakaBroj_1">St-1504/2017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VIADUKT graditeljsko dioničko društvo</izvorni_sadrzaj>
    <derivirana_varijabla naziv="DomainObject.Predmet.ProtustrankaFormated_1">  VIADUKT graditeljsko dioničko društvo</derivirana_varijabla>
  </DomainObject.Predmet.ProtustrankaFormated>
  <DomainObject.Predmet.ProtustrankaFormatedOIB>
    <izvorni_sadrzaj>  VIADUKT graditeljsko dioničko društvo, OIB 74794390096</izvorni_sadrzaj>
    <derivirana_varijabla naziv="DomainObject.Predmet.ProtustrankaFormatedOIB_1">  VIADUKT graditeljsko dioničko društvo, OIB 74794390096</derivirana_varijabla>
  </DomainObject.Predmet.ProtustrankaFormatedOIB>
  <DomainObject.Predmet.ProtustrankaFormatedWithAdress>
    <izvorni_sadrzaj> VIADUKT graditeljsko dioničko društvo, Kranjčevićeva 2, 10000 Zagreb</izvorni_sadrzaj>
    <derivirana_varijabla naziv="DomainObject.Predmet.ProtustrankaFormatedWithAdress_1"> VIADUKT graditeljsko dioničko društvo, Kranjčevićeva 2, 10000 Zagreb</derivirana_varijabla>
  </DomainObject.Predmet.ProtustrankaFormatedWithAdress>
  <DomainObject.Predmet.ProtustrankaFormatedWithAdressOIB>
    <izvorni_sadrzaj> VIADUKT graditeljsko dioničko društvo, OIB 74794390096, Kranjčevićeva 2, 10000 Zagreb</izvorni_sadrzaj>
    <derivirana_varijabla naziv="DomainObject.Predmet.ProtustrankaFormatedWithAdressOIB_1"> VIADUKT graditeljsko dioničko društvo, OIB 74794390096, Kranjčevićeva 2, 10000 Zagreb</derivirana_varijabla>
  </DomainObject.Predmet.ProtustrankaFormatedWithAdressOIB>
  <DomainObject.Predmet.ProtustrankaWithAdress>
    <izvorni_sadrzaj>VIADUKT graditeljsko dioničko društvo Kranjčevićeva 2, 10000 Zagreb</izvorni_sadrzaj>
    <derivirana_varijabla naziv="DomainObject.Predmet.ProtustrankaWithAdress_1">VIADUKT graditeljsko dioničko društvo Kranjčevićeva 2, 10000 Zagreb</derivirana_varijabla>
  </DomainObject.Predmet.ProtustrankaWithAdress>
  <DomainObject.Predmet.ProtustrankaWithAdressOIB>
    <izvorni_sadrzaj>VIADUKT graditeljsko dioničko društvo, OIB 74794390096, Kranjčevićeva 2, 10000 Zagreb</izvorni_sadrzaj>
    <derivirana_varijabla naziv="DomainObject.Predmet.ProtustrankaWithAdressOIB_1">VIADUKT graditeljsko dioničko društvo, OIB 74794390096, Kranjčevićeva 2, 10000 Zagreb</derivirana_varijabla>
  </DomainObject.Predmet.ProtustrankaWithAdressOIB>
  <DomainObject.Predmet.ProtustrankaNazivFormated>
    <izvorni_sadrzaj>VIADUKT graditeljsko dioničko društvo</izvorni_sadrzaj>
    <derivirana_varijabla naziv="DomainObject.Predmet.ProtustrankaNazivFormated_1">VIADUKT graditeljsko dioničko društvo</derivirana_varijabla>
  </DomainObject.Predmet.ProtustrankaNazivFormated>
  <DomainObject.Predmet.ProtustrankaNazivFormatedOIB>
    <izvorni_sadrzaj>VIADUKT graditeljsko dioničko društvo, OIB 74794390096</izvorni_sadrzaj>
    <derivirana_varijabla naziv="DomainObject.Predmet.ProtustrankaNazivFormatedOIB_1">VIADUKT graditeljsko dioničko društvo,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VIADUKT graditeljsko dioničko društvo; Damir Kezele</izvorni_sadrzaj>
    <derivirana_varijabla naziv="DomainObject.Predmet.StrankaFormated_1">  VIADUKT graditeljsko dioničko društvo; Damir Kezele</derivirana_varijabla>
  </DomainObject.Predmet.StrankaFormated>
  <DomainObject.Predmet.StrankaFormatedOIB>
    <izvorni_sadrzaj>  VIADUKT graditeljsko dioničko društvo, OIB 74794390096; Damir Kezele</izvorni_sadrzaj>
    <derivirana_varijabla naziv="DomainObject.Predmet.StrankaFormatedOIB_1">  VIADUKT graditeljsko dioničko društvo, OIB 74794390096; Damir Kezele</derivirana_varijabla>
  </DomainObject.Predmet.StrankaFormatedOIB>
  <DomainObject.Predmet.StrankaFormatedWithAdress>
    <izvorni_sadrzaj> VIADUKT graditeljsko dioničko društvo, Kranjčevićeva 2, 10000 Zagreb; Damir Kezele</izvorni_sadrzaj>
    <derivirana_varijabla naziv="DomainObject.Predmet.StrankaFormatedWithAdress_1"> VIADUKT graditeljsko dioničko društvo, Kranjčevićeva 2, 10000 Zagreb; Damir Kezele</derivirana_varijabla>
  </DomainObject.Predmet.StrankaFormatedWithAdress>
  <DomainObject.Predmet.StrankaFormatedWithAdressOIB>
    <izvorni_sadrzaj> VIADUKT graditeljsko dioničko društvo, OIB 74794390096, Kranjčevićeva 2, 10000 Zagreb; Damir Kezele</izvorni_sadrzaj>
    <derivirana_varijabla naziv="DomainObject.Predmet.StrankaFormatedWithAdressOIB_1"> VIADUKT graditeljsko dioničko društvo, OIB 74794390096, Kranjčevićeva 2, 10000 Zagreb; Damir Kezele</derivirana_varijabla>
  </DomainObject.Predmet.StrankaFormatedWithAdressOIB>
  <DomainObject.Predmet.StrankaWithAdress>
    <izvorni_sadrzaj>VIADUKT graditeljsko dioničko društvo Kranjčevićeva 2,10000 Zagreb,Damir Kezele </izvorni_sadrzaj>
    <derivirana_varijabla naziv="DomainObject.Predmet.StrankaWithAdress_1">VIADUKT graditeljsko dioničko društvo Kranjčevićeva 2,10000 Zagreb,Damir Kezele </derivirana_varijabla>
  </DomainObject.Predmet.StrankaWithAdress>
  <DomainObject.Predmet.StrankaWithAdressOIB>
    <izvorni_sadrzaj>VIADUKT graditeljsko dioničko društvo, OIB 74794390096, Kranjčevićeva 2,10000 Zagreb,Damir Kezele</izvorni_sadrzaj>
    <derivirana_varijabla naziv="DomainObject.Predmet.StrankaWithAdressOIB_1">VIADUKT graditeljsko dioničko društvo, OIB 74794390096, Kranjčevićeva 2,10000 Zagreb,Damir Kezele</derivirana_varijabla>
  </DomainObject.Predmet.StrankaWithAdressOIB>
  <DomainObject.Predmet.StrankaNazivFormated>
    <izvorni_sadrzaj>VIADUKT graditeljsko dioničko društvo,Damir Kezele</izvorni_sadrzaj>
    <derivirana_varijabla naziv="DomainObject.Predmet.StrankaNazivFormated_1">VIADUKT graditeljsko dioničko društvo,Damir Kezele</derivirana_varijabla>
  </DomainObject.Predmet.StrankaNazivFormated>
  <DomainObject.Predmet.StrankaNazivFormatedOIB>
    <izvorni_sadrzaj>VIADUKT graditeljsko dioničko društvo, OIB 74794390096,Damir Kezele</izvorni_sadrzaj>
    <derivirana_varijabla naziv="DomainObject.Predmet.StrankaNazivFormatedOIB_1">VIADUKT graditeljsko dioničko društvo, OIB 74794390096,Damir Kezele</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VIADUKT graditeljsko dioničko društvo</item>
      <item>Damir Kezele</item>
    </izvorni_sadrzaj>
    <derivirana_varijabla naziv="DomainObject.Predmet.StrankaListFormated_1">
      <item>VIADUKT graditeljsko dioničko društvo</item>
      <item>Damir Kezele</item>
    </derivirana_varijabla>
  </DomainObject.Predmet.StrankaListFormated>
  <DomainObject.Predmet.StrankaListFormatedOIB>
    <izvorni_sadrzaj>
      <item>VIADUKT graditeljsko dioničko društvo, OIB 74794390096</item>
      <item>Damir Kezele</item>
    </izvorni_sadrzaj>
    <derivirana_varijabla naziv="DomainObject.Predmet.StrankaListFormatedOIB_1">
      <item>VIADUKT graditeljsko dioničko društvo, OIB 74794390096</item>
      <item>Damir Kezele</item>
    </derivirana_varijabla>
  </DomainObject.Predmet.StrankaListFormatedOIB>
  <DomainObject.Predmet.StrankaListFormatedWithAdress>
    <izvorni_sadrzaj>
      <item>VIADUKT graditeljsko dioničko društvo, Kranjčevićeva 2, 10000 Zagreb</item>
      <item>Damir Kezele</item>
    </izvorni_sadrzaj>
    <derivirana_varijabla naziv="DomainObject.Predmet.StrankaListFormatedWithAdress_1">
      <item>VIADUKT graditeljsko dioničko društvo, Kranjčevićeva 2, 10000 Zagreb</item>
      <item>Damir Kezele</item>
    </derivirana_varijabla>
  </DomainObject.Predmet.StrankaListFormatedWithAdress>
  <DomainObject.Predmet.StrankaListFormatedWithAdressOIB>
    <izvorni_sadrzaj>
      <item>VIADUKT graditeljsko dioničko društvo, OIB 74794390096, Kranjčevićeva 2, 10000 Zagreb</item>
      <item>Damir Kezele</item>
    </izvorni_sadrzaj>
    <derivirana_varijabla naziv="DomainObject.Predmet.StrankaListFormatedWithAdressOIB_1">
      <item>VIADUKT graditeljsko dioničko društvo, OIB 74794390096, Kranjčevićeva 2, 10000 Zagreb</item>
      <item>Damir Kezele</item>
    </derivirana_varijabla>
  </DomainObject.Predmet.StrankaListFormatedWithAdressOIB>
  <DomainObject.Predmet.StrankaListNazivFormated>
    <izvorni_sadrzaj>
      <item>VIADUKT graditeljsko dioničko društvo</item>
      <item>Damir Kezele</item>
    </izvorni_sadrzaj>
    <derivirana_varijabla naziv="DomainObject.Predmet.StrankaListNazivFormated_1">
      <item>VIADUKT graditeljsko dioničko društvo</item>
      <item>Damir Kezele</item>
    </derivirana_varijabla>
  </DomainObject.Predmet.StrankaListNazivFormated>
  <DomainObject.Predmet.StrankaListNazivFormatedOIB>
    <izvorni_sadrzaj>
      <item>VIADUKT graditeljsko dioničko društvo, OIB 74794390096</item>
      <item>Damir Kezele</item>
    </izvorni_sadrzaj>
    <derivirana_varijabla naziv="DomainObject.Predmet.StrankaListNazivFormatedOIB_1">
      <item>VIADUKT graditeljsko dioničko društvo, OIB 74794390096</item>
      <item>Damir Kezele</item>
    </derivirana_varijabla>
  </DomainObject.Predmet.StrankaListNazivFormatedOIB>
  <DomainObject.Predmet.ProtuStrankaListFormated>
    <izvorni_sadrzaj>
      <item>VIADUKT graditeljsko dioničko društvo</item>
    </izvorni_sadrzaj>
    <derivirana_varijabla naziv="DomainObject.Predmet.ProtuStrankaListFormated_1">
      <item>VIADUKT graditeljsko dioničko društvo</item>
    </derivirana_varijabla>
  </DomainObject.Predmet.ProtuStrankaListFormated>
  <DomainObject.Predmet.ProtuStrankaListFormatedOIB>
    <izvorni_sadrzaj>
      <item>VIADUKT graditeljsko dioničko društvo, OIB 74794390096</item>
    </izvorni_sadrzaj>
    <derivirana_varijabla naziv="DomainObject.Predmet.ProtuStrankaListFormatedOIB_1">
      <item>VIADUKT graditeljsko dioničko društvo, OIB 74794390096</item>
    </derivirana_varijabla>
  </DomainObject.Predmet.ProtuStrankaListFormatedOIB>
  <DomainObject.Predmet.ProtuStrankaListFormatedWithAdress>
    <izvorni_sadrzaj>
      <item>VIADUKT graditeljsko dioničko društvo, Kranjčevićeva 2, 10000 Zagreb</item>
    </izvorni_sadrzaj>
    <derivirana_varijabla naziv="DomainObject.Predmet.ProtuStrankaListFormatedWithAdress_1">
      <item>VIADUKT graditeljsko dioničko društvo, Kranjčevićeva 2, 10000 Zagreb</item>
    </derivirana_varijabla>
  </DomainObject.Predmet.ProtuStrankaListFormatedWithAdress>
  <DomainObject.Predmet.ProtuStrankaListFormatedWithAdressOIB>
    <izvorni_sadrzaj>
      <item>VIADUKT graditeljsko dioničko društvo, OIB 74794390096, Kranjčevićeva 2, 10000 Zagreb</item>
    </izvorni_sadrzaj>
    <derivirana_varijabla naziv="DomainObject.Predmet.ProtuStrankaListFormatedWithAdressOIB_1">
      <item>VIADUKT graditeljsko dioničko društvo, OIB 74794390096, Kranjčevićeva 2, 10000 Zagreb</item>
    </derivirana_varijabla>
  </DomainObject.Predmet.ProtuStrankaListFormatedWithAdressOIB>
  <DomainObject.Predmet.ProtuStrankaListNazivFormated>
    <izvorni_sadrzaj>
      <item>VIADUKT graditeljsko dioničko društvo</item>
    </izvorni_sadrzaj>
    <derivirana_varijabla naziv="DomainObject.Predmet.ProtuStrankaListNazivFormated_1">
      <item>VIADUKT graditeljsko dioničko društvo</item>
    </derivirana_varijabla>
  </DomainObject.Predmet.ProtuStrankaListNazivFormated>
  <DomainObject.Predmet.ProtuStrankaListNazivFormatedOIB>
    <izvorni_sadrzaj>
      <item>VIADUKT graditeljsko dioničko društvo, OIB 74794390096</item>
    </izvorni_sadrzaj>
    <derivirana_varijabla naziv="DomainObject.Predmet.ProtuStrankaListNazivFormatedOIB_1">
      <item>VIADUKT graditeljsko dioničko društvo, OIB 74794390096</item>
    </derivirana_varijabla>
  </DomainObject.Predmet.ProtuStrankaListNazivFormatedOIB>
  <DomainObject.Predmet.OstaliListFormated>
    <izvorni_sadrzaj>
      <item>Holcim (Hrvatska), d.o.o.</item>
      <item>Odvjetničko društvo LJUBENKO &amp; PARTNERI d.o.o.</item>
      <item>Odvjetničko društvo LJUBENKO &amp; PARTNERI d.o.o.</item>
    </izvorni_sadrzaj>
    <derivirana_varijabla naziv="DomainObject.Predmet.OstaliListFormated_1">
      <item>Holcim (Hrvatska), d.o.o.</item>
      <item>Odvjetničko društvo LJUBENKO &amp; PARTNERI d.o.o.</item>
      <item>Odvjetničko društvo LJUBENKO &amp; PARTNERI d.o.o.</item>
    </derivirana_varijabla>
  </DomainObject.Predmet.OstaliListFormated>
  <DomainObject.Predmet.OstaliListFormatedOIB>
    <izvorni_sadrzaj>
      <item>Holcim (Hrvatska), d.o.o., OIB 60131430579</item>
      <item>Odvjetničko društvo LJUBENKO &amp; PARTNERI d.o.o., OIB 44071613559</item>
      <item>Odvjetničko društvo LJUBENKO &amp; PARTNERI d.o.o., OIB 44071613559</item>
    </izvorni_sadrzaj>
    <derivirana_varijabla naziv="DomainObject.Predmet.OstaliListFormatedOIB_1">
      <item>Holcim (Hrvatska), d.o.o., OIB 60131430579</item>
      <item>Odvjetničko društvo LJUBENKO &amp; PARTNERI d.o.o., OIB 44071613559</item>
      <item>Odvjetničko društvo LJUBENKO &amp; PARTNERI d.o.o., OIB 44071613559</item>
    </derivirana_varijabla>
  </DomainObject.Predmet.OstaliListFormatedOIB>
  <DomainObject.Predmet.OstaliListFormatedWithAdress>
    <izvorni_sadrzaj>
      <item>Holcim (Hrvatska), d.o.o., Koromačno 7B, 52222 Koromačno</item>
      <item>Odvjetničko društvo LJUBENKO &amp; PARTNERI d.o.o., Branimirova 29, 10000 Zagreb</item>
      <item>Odvjetničko društvo LJUBENKO &amp; PARTNERI d.o.o., Branimirova 29, 10000 Zagreb</item>
    </izvorni_sadrzaj>
    <derivirana_varijabla naziv="DomainObject.Predmet.OstaliListFormatedWithAdress_1">
      <item>Holcim (Hrvatska), d.o.o., Koromačno 7B, 52222 Koromačno</item>
      <item>Odvjetničko društvo LJUBENKO &amp; PARTNERI d.o.o., Branimirova 29, 10000 Zagreb</item>
      <item>Odvjetničko društvo LJUBENKO &amp; PARTNERI d.o.o., Branimirova 29, 10000 Zagreb</item>
    </derivirana_varijabla>
  </DomainObject.Predmet.OstaliListFormatedWithAdress>
  <DomainObject.Predmet.OstaliListFormatedWithAdressOIB>
    <izvorni_sadrzaj>
      <item>Holcim (Hrvatska), d.o.o., OIB 60131430579, Koromačno 7B, 52222 Koromačno</item>
      <item>Odvjetničko društvo LJUBENKO &amp; PARTNERI d.o.o., OIB 44071613559, Branimirova 29, 10000 Zagreb</item>
      <item>Odvjetničko društvo LJUBENKO &amp; PARTNERI d.o.o., OIB 44071613559, Branimirova 29, 10000 Zagreb</item>
    </izvorni_sadrzaj>
    <derivirana_varijabla naziv="DomainObject.Predmet.OstaliListFormatedWithAdressOIB_1">
      <item>Holcim (Hrvatska), d.o.o., OIB 60131430579, Koromačno 7B, 52222 Koromačno</item>
      <item>Odvjetničko društvo LJUBENKO &amp; PARTNERI d.o.o., OIB 44071613559, Branimirova 29, 10000 Zagreb</item>
      <item>Odvjetničko društvo LJUBENKO &amp; PARTNERI d.o.o., OIB 44071613559, Branimirova 29, 10000 Zagreb</item>
    </derivirana_varijabla>
  </DomainObject.Predmet.OstaliListFormatedWithAdressOIB>
  <DomainObject.Predmet.OstaliListNazivFormated>
    <izvorni_sadrzaj>
      <item>Holcim (Hrvatska), d.o.o.</item>
      <item>Odvjetničko društvo LJUBENKO &amp; PARTNERI d.o.o.</item>
      <item>Odvjetničko društvo LJUBENKO &amp; PARTNERI d.o.o.</item>
    </izvorni_sadrzaj>
    <derivirana_varijabla naziv="DomainObject.Predmet.OstaliListNazivFormated_1">
      <item>Holcim (Hrvatska), d.o.o.</item>
      <item>Odvjetničko društvo LJUBENKO &amp; PARTNERI d.o.o.</item>
      <item>Odvjetničko društvo LJUBENKO &amp; PARTNERI d.o.o.</item>
    </derivirana_varijabla>
  </DomainObject.Predmet.OstaliListNazivFormated>
  <DomainObject.Predmet.OstaliListNazivFormatedOIB>
    <izvorni_sadrzaj>
      <item>Holcim (Hrvatska), d.o.o., OIB 60131430579</item>
      <item>Odvjetničko društvo LJUBENKO &amp; PARTNERI d.o.o., OIB 44071613559</item>
      <item>Odvjetničko društvo LJUBENKO &amp; PARTNERI d.o.o., OIB 44071613559</item>
    </izvorni_sadrzaj>
    <derivirana_varijabla naziv="DomainObject.Predmet.OstaliListNazivFormatedOIB_1">
      <item>Holcim (Hrvatska), d.o.o., OIB 60131430579</item>
      <item>Odvjetničko društvo LJUBENKO &amp; PARTNERI d.o.o., OIB 44071613559</item>
      <item>Odvjetničko društvo LJUBENKO &amp; PARTNERI d.o.o.,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St-1504/2017-12</izvorni_sadrzaj>
    <derivirana_varijabla naziv="DomainObject.PoslovniBrojDokumenta_1">St-1504/2017-12</derivirana_varijabla>
  </DomainObject.PoslovniBrojDokumenta>
  <DomainObject.Predmet.StrankaIDrugi>
    <izvorni_sadrzaj>VIADUKT graditeljsko dioničko društvo i dr.</izvorni_sadrzaj>
    <derivirana_varijabla naziv="DomainObject.Predmet.StrankaIDrugi_1">VIADUKT graditeljsko dioničko društvo i dr.</derivirana_varijabla>
  </DomainObject.Predmet.StrankaIDrugi>
  <DomainObject.Predmet.ProtustrankaIDrugi>
    <izvorni_sadrzaj>VIADUKT graditeljsko dioničko društvo</izvorni_sadrzaj>
    <derivirana_varijabla naziv="DomainObject.Predmet.ProtustrankaIDrugi_1">VIADUKT graditeljsko dioničko društvo</derivirana_varijabla>
  </DomainObject.Predmet.ProtustrankaIDrugi>
  <DomainObject.Predmet.StrankaIDrugiAdressOIB>
    <izvorni_sadrzaj>VIADUKT graditeljsko dioničko društvo, OIB 74794390096, Kranjčevićeva 2, 10000 Zagreb i dr.</izvorni_sadrzaj>
    <derivirana_varijabla naziv="DomainObject.Predmet.StrankaIDrugiAdressOIB_1">VIADUKT graditeljsko dioničko društvo, OIB 74794390096, Kranjčevićeva 2, 10000 Zagreb i dr.</derivirana_varijabla>
  </DomainObject.Predmet.StrankaIDrugiAdressOIB>
  <DomainObject.Predmet.ProtustrankaIDrugiAdressOIB>
    <izvorni_sadrzaj>VIADUKT graditeljsko dioničko društvo, OIB 74794390096, Kranjčevićeva 2, 10000 Zagreb</izvorni_sadrzaj>
    <derivirana_varijabla naziv="DomainObject.Predmet.ProtustrankaIDrugiAdressOIB_1">VIADUKT graditeljsko dioničko društvo,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VIADUKT graditeljsko dioničko društvo</item>
      <item>VIADUKT graditeljsko dioničko društvo</item>
      <item>Damir Kezele</item>
      <item>Holcim (Hrvatska), d.o.o.</item>
      <item>Odvjetničko društvo LJUBENKO &amp; PARTNERI d.o.o.</item>
      <item>Odvjetničko društvo LJUBENKO &amp; PARTNERI d.o.o.</item>
    </izvorni_sadrzaj>
    <derivirana_varijabla naziv="DomainObject.Predmet.SudioniciListNaziv_1">
      <item>VIADUKT graditeljsko dioničko društvo</item>
      <item>VIADUKT graditeljsko dioničko društvo</item>
      <item>Damir Kezele</item>
      <item>Holcim (Hrvatska), d.o.o.</item>
      <item>Odvjetničko društvo LJUBENKO &amp; PARTNERI d.o.o.</item>
      <item>Odvjetničko društvo LJUBENKO &amp; PARTNERI d.o.o.</item>
    </derivirana_varijabla>
  </DomainObject.Predmet.SudioniciListNaziv>
  <DomainObject.Predmet.SudioniciListAdressOIB>
    <izvorni_sadrzaj>
      <item>VIADUKT graditeljsko dioničko društvo, OIB 74794390096, Kranjčevićeva 2,10000 Zagreb</item>
      <item>VIADUKT graditeljsko dioničko društvo, OIB 74794390096, Kranjčevićeva 2,10000 Zagreb</item>
      <item>Damir Kezele</item>
      <item>Holcim (Hrvatska), d.o.o., OIB 60131430579, Koromačno 7B,52222 Koromačno</item>
      <item>Odvjetničko društvo LJUBENKO &amp; PARTNERI d.o.o., OIB 44071613559, Branimirova 29,10000 Zagreb</item>
      <item>Odvjetničko društvo LJUBENKO &amp; PARTNERI d.o.o., OIB 44071613559, Branimirova 29,10000 Zagreb</item>
    </izvorni_sadrzaj>
    <derivirana_varijabla naziv="DomainObject.Predmet.SudioniciListAdressOIB_1">
      <item>VIADUKT graditeljsko dioničko društvo, OIB 74794390096, Kranjčevićeva 2,10000 Zagreb</item>
      <item>VIADUKT graditeljsko dioničko društvo, OIB 74794390096, Kranjčevićeva 2,10000 Zagreb</item>
      <item>Damir Kezele</item>
      <item>Holcim (Hrvatska), d.o.o., OIB 60131430579, Koromačno 7B,52222 Koromačno</item>
      <item>Odvjetničko društvo LJUBENKO &amp; PARTNERI d.o.o., OIB 44071613559, Branimirova 29,10000 Zagreb</item>
      <item>Odvjetničko društvo LJUBENKO &amp; PARTNERI d.o.o.,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74794390096</item>
      <item>, OIB 74794390096</item>
      <item>, OIB null</item>
      <item>, OIB 60131430579</item>
      <item>, OIB 44071613559</item>
      <item>, OIB 44071613559</item>
    </izvorni_sadrzaj>
    <derivirana_varijabla naziv="DomainObject.Predmet.SudioniciListNazivOIB_1">
      <item>, OIB 74794390096</item>
      <item>, OIB 74794390096</item>
      <item>, OIB null</item>
      <item>, OIB 60131430579</item>
      <item>, OIB 44071613559</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B0DD14-1094-418D-B901-5D476A6605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39</properties:Pages>
  <properties:Words>14663</properties:Words>
  <properties:Characters>83447</properties:Characters>
  <properties:Lines>1917</properties:Lines>
  <properties:Paragraphs>847</properties:Paragraphs>
  <properties:TotalTime>1068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Ivana Koštarić Fegeš</cp:lastModifiedBy>
  <cp:lastPrinted>2017-06-09T11:04:00Z</cp:lastPrinted>
  <dcterms:modified xmlns:xsi="http://www.w3.org/2001/XMLSchema-instance" xsi:type="dcterms:W3CDTF">2017-06-09T12:24:00Z</dcterms:modified>
  <cp:revision>472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St-1504/2017-12 / Odluka - Rješenje o otvaranju predstečajnog postupka</vt:lpwstr>
  </prop:property>
  <prop:property name="CC_coloring" pid="4" fmtid="{D5CDD505-2E9C-101B-9397-08002B2CF9AE}">
    <vt:bool>false</vt:bool>
  </prop:property>
  <prop:property name="BrojStranica" pid="5" fmtid="{D5CDD505-2E9C-101B-9397-08002B2CF9AE}">
    <vt:i4>39</vt:i4>
  </prop:property>
</prop:Properties>
</file>