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cbfb" w14:paraId="084cbfb" w:rsidRDefault="009F66A4" w:rsidP="009F66A4" w:rsidR="009F66A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6A4" w:rsidP="009F66A4" w:rsidR="009F66A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66A4" w:rsidP="009F66A4" w:rsidR="009F66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66A4" w:rsidP="009F66A4" w:rsidR="009F66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F66A4" w:rsidP="009F66A4" w:rsidR="009F66A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66A4" w:rsidP="009F66A4" w:rsidR="009F66A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F66A4" w:rsidP="009F66A4" w:rsidR="009F66A4" w:rsidRPr="005D578C">
      <w:pPr>
        <w:jc w:val="center"/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F66A4" w:rsidP="009F66A4" w:rsidR="009F66A4" w:rsidRPr="005D578C">
      <w:pPr>
        <w:rPr>
          <w:rFonts w:cs="Times New Roman" w:eastAsia="Times New Roman"/>
          <w:szCs w:val="24"/>
        </w:rPr>
      </w:pPr>
    </w:p>
    <w:p w:rsidRDefault="009F66A4" w:rsidP="009F66A4" w:rsidR="009F66A4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PLIVAČKI KLUB „BALENA“,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Jeretova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54749945985, reg, br. 18000036, 19. travnja 2016.</w:t>
      </w:r>
    </w:p>
    <w:p w:rsidRDefault="009F66A4" w:rsidP="009F66A4" w:rsidR="009F66A4" w:rsidRPr="005D578C">
      <w:pPr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F66A4" w:rsidP="009F66A4" w:rsidR="009F66A4" w:rsidRPr="005D578C">
      <w:pPr>
        <w:rPr>
          <w:rFonts w:cs="Times New Roman" w:eastAsia="Times New Roman"/>
          <w:szCs w:val="24"/>
        </w:rPr>
      </w:pPr>
    </w:p>
    <w:p w:rsidRDefault="009F66A4" w:rsidP="009F66A4" w:rsidR="009F66A4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PLIVAČKI KLUB „BALENA“,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Jeretova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54749945985, reg, br. 18000036.</w:t>
      </w:r>
    </w:p>
    <w:p w:rsidRDefault="009F66A4" w:rsidP="009F66A4" w:rsidR="009F66A4" w:rsidRPr="005D578C">
      <w:pPr>
        <w:ind w:firstLine="709"/>
        <w:rPr>
          <w:rFonts w:cs="Times New Roman" w:eastAsia="Times New Roman"/>
          <w:szCs w:val="24"/>
        </w:rPr>
      </w:pPr>
    </w:p>
    <w:p w:rsidRDefault="009F66A4" w:rsidP="009F66A4" w:rsidR="009F66A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9F66A4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9F66A4" w:rsidP="009F66A4" w:rsidR="009F66A4">
      <w:pPr>
        <w:ind w:firstLine="708"/>
        <w:rPr>
          <w:rFonts w:cs="Times New Roman" w:eastAsia="Times New Roman"/>
          <w:szCs w:val="20"/>
        </w:rPr>
      </w:pPr>
    </w:p>
    <w:p w:rsidRDefault="009F66A4" w:rsidP="009F66A4" w:rsidR="009F66A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PLIVAČKI KLUB „BALENA“,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Jeretova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54749945985, reg, br. 18000036.</w:t>
      </w:r>
    </w:p>
    <w:p w:rsidRDefault="009F66A4" w:rsidP="009F66A4" w:rsidR="009F66A4">
      <w:pPr>
        <w:ind w:firstLine="709"/>
        <w:rPr>
          <w:rFonts w:cs="Times New Roman" w:eastAsia="Times New Roman"/>
          <w:szCs w:val="24"/>
        </w:rPr>
      </w:pPr>
    </w:p>
    <w:p w:rsidRDefault="009F66A4" w:rsidP="009F66A4" w:rsidR="009F66A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PLIVAČKI KLUB „BALENA“,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Jeretova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54749945985, reg, br. 18000036, iz Registra udruga u Republici Hrvatskoj.</w:t>
      </w:r>
    </w:p>
    <w:p w:rsidRDefault="009F66A4" w:rsidP="009F66A4" w:rsidR="009F66A4">
      <w:pPr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F66A4" w:rsidP="009F66A4" w:rsidR="009F66A4">
      <w:pPr>
        <w:ind w:firstLine="708"/>
        <w:rPr>
          <w:rFonts w:cs="Times New Roman" w:eastAsia="Times New Roman"/>
          <w:szCs w:val="24"/>
        </w:rPr>
      </w:pPr>
    </w:p>
    <w:p w:rsidRDefault="009F66A4" w:rsidP="009F66A4" w:rsidR="009F66A4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PLIVAČKI KLUB „BALENA“,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St-277/2015-3 od 19.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20. studenog 2015. objavio oglas posl. br. 11 St-277/2015-4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</w:t>
      </w:r>
      <w:r>
        <w:rPr>
          <w:rFonts w:cs="Times New Roman" w:eastAsia="Times New Roman"/>
          <w:szCs w:val="24"/>
        </w:rPr>
        <w:lastRenderedPageBreak/>
        <w:t xml:space="preserve">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F66A4" w:rsidP="009F66A4" w:rsidR="009F66A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F66A4" w:rsidP="009F66A4" w:rsidR="009F66A4" w:rsidRPr="005D578C">
      <w:pPr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F66A4" w:rsidP="009F66A4" w:rsidR="009F66A4" w:rsidRPr="005D578C">
      <w:pPr>
        <w:jc w:val="center"/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F66A4" w:rsidP="009F66A4" w:rsidR="009F66A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4202F3">
        <w:rPr>
          <w:rFonts w:cs="Times New Roman" w:eastAsia="Times New Roman"/>
          <w:szCs w:val="24"/>
        </w:rPr>
        <w:t>, v. r.</w:t>
      </w:r>
    </w:p>
    <w:p w:rsidRDefault="009F66A4" w:rsidP="009F66A4" w:rsidR="009F66A4">
      <w:pPr>
        <w:jc w:val="left"/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jc w:val="left"/>
        <w:rPr>
          <w:rFonts w:cs="Times New Roman" w:eastAsia="Times New Roman"/>
          <w:szCs w:val="24"/>
        </w:rPr>
      </w:pPr>
    </w:p>
    <w:p w:rsidRDefault="009F66A4" w:rsidP="009F66A4" w:rsidR="009F66A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F66A4" w:rsidP="009F66A4" w:rsidR="009F66A4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F66A4" w:rsidP="009F66A4" w:rsidR="009F66A4">
      <w:pPr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rPr>
          <w:rFonts w:cs="Times New Roman" w:eastAsia="Times New Roman"/>
          <w:szCs w:val="24"/>
        </w:rPr>
      </w:pPr>
    </w:p>
    <w:p w:rsidRDefault="009F66A4" w:rsidP="009F66A4" w:rsidR="009F66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PLIVAČKI KLUB „BALENA“,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Pula, Jeretova 18</w:t>
      </w:r>
      <w:r w:rsidRPr="005D578C">
        <w:rPr>
          <w:rFonts w:cs="Times New Roman" w:eastAsia="Times New Roman"/>
          <w:szCs w:val="24"/>
        </w:rPr>
        <w:t xml:space="preserve">, </w:t>
      </w:r>
    </w:p>
    <w:p w:rsidRDefault="009F66A4" w:rsidP="009F66A4" w:rsidR="009F66A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F66A4" w:rsidP="009F66A4" w:rsidR="009F66A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9F66A4" w:rsidP="009F66A4" w:rsidR="009F66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9F66A4" w:rsidP="009F66A4" w:rsidR="009F66A4"/>
    <w:p w:rsidRDefault="009F66A4" w:rsidP="009F66A4" w:rsidR="009F66A4"/>
    <w:p w:rsidRDefault="009F66A4" w:rsidP="009F66A4" w:rsidR="009F66A4"/>
    <w:p w:rsidRDefault="009F66A4" w:rsidP="009F66A4" w:rsidR="009F66A4"/>
    <w:p w:rsidRDefault="009F66A4" w:rsidP="009F66A4" w:rsidR="009F66A4"/>
    <w:p w:rsidRDefault="009F66A4" w:rsidP="009F66A4" w:rsidR="009F66A4"/>
    <w:p w:rsidRDefault="004F5027" w:rsidR="004F5027"/>
    <w:sectPr w:rsidSect="00E31E29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F02" w:rsidP="009F66A4" w:rsidR="00CB7F02">
      <w:r>
        <w:separator/>
      </w:r>
    </w:p>
  </w:endnote>
  <w:endnote w:id="0" w:type="continuationSeparator">
    <w:p w:rsidRDefault="00CB7F02" w:rsidP="009F66A4" w:rsidR="00CB7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F02" w:rsidP="009F66A4" w:rsidR="00CB7F02">
      <w:r>
        <w:separator/>
      </w:r>
    </w:p>
  </w:footnote>
  <w:footnote w:id="0" w:type="continuationSeparator">
    <w:p w:rsidRDefault="00CB7F02" w:rsidP="009F66A4" w:rsidR="00CB7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F02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37A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</w:t>
    </w:r>
    <w:r w:rsidR="009F66A4">
      <w:rPr>
        <w:szCs w:val="24"/>
      </w:rPr>
      <w:t>77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F02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St-2</w:t>
    </w:r>
    <w:r w:rsidR="009F66A4">
      <w:rPr>
        <w:szCs w:val="24"/>
      </w:rPr>
      <w:t>77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E08"/>
    <w:rsid w:val="004202F3"/>
    <w:rsid w:val="004F5027"/>
    <w:rsid w:val="00737ADC"/>
    <w:rsid w:val="009F66A4"/>
    <w:rsid w:val="00CB7F02"/>
    <w:rsid w:val="00D37E0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66A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6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F66A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6A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66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66A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A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7A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7A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7A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66A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6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F66A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6A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66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66A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A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7A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7A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7A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BALENA, PULA</izvorni_sadrzaj>
    <derivirana_varijabla naziv="DomainObject.Predmet.ProtustrankaFormated_1">  PLIVAČKI KLUB BALENA, PULA</derivirana_varijabla>
  </DomainObject.Predmet.ProtustrankaFormated>
  <DomainObject.Predmet.ProtustrankaFormatedOIB>
    <izvorni_sadrzaj>  PLIVAČKI KLUB BALENA, PULA, OIB 54749945985</izvorni_sadrzaj>
    <derivirana_varijabla naziv="DomainObject.Predmet.ProtustrankaFormatedOIB_1">  PLIVAČKI KLUB BALENA, PULA, OIB 54749945985</derivirana_varijabla>
  </DomainObject.Predmet.ProtustrankaFormatedOIB>
  <DomainObject.Predmet.ProtustrankaFormatedWithAdress>
    <izvorni_sadrzaj> PLIVAČKI KLUB BALENA, PULA, Jeretova 18, 52100 Pula</izvorni_sadrzaj>
    <derivirana_varijabla naziv="DomainObject.Predmet.ProtustrankaFormatedWithAdress_1"> PLIVAČKI KLUB BALENA, PULA, Jeretova 18, 52100 Pula</derivirana_varijabla>
  </DomainObject.Predmet.ProtustrankaFormatedWithAdress>
  <DomainObject.Predmet.ProtustrankaFormatedWithAdressOIB>
    <izvorni_sadrzaj> PLIVAČKI KLUB BALENA, PULA, OIB 54749945985, Jeretova 18, 52100 Pula</izvorni_sadrzaj>
    <derivirana_varijabla naziv="DomainObject.Predmet.ProtustrankaFormatedWithAdressOIB_1"> PLIVAČKI KLUB BALENA, PULA, OIB 54749945985, Jeretova 18, 52100 Pula</derivirana_varijabla>
  </DomainObject.Predmet.ProtustrankaFormatedWithAdressOIB>
  <DomainObject.Predmet.ProtustrankaWithAdress>
    <izvorni_sadrzaj>PLIVAČKI KLUB BALENA, PULA Jeretova 18, 52100 Pula</izvorni_sadrzaj>
    <derivirana_varijabla naziv="DomainObject.Predmet.ProtustrankaWithAdress_1">PLIVAČKI KLUB BALENA, PULA Jeretova 18, 52100 Pula</derivirana_varijabla>
  </DomainObject.Predmet.ProtustrankaWithAdress>
  <DomainObject.Predmet.ProtustrankaWithAdressOIB>
    <izvorni_sadrzaj>PLIVAČKI KLUB BALENA, PULA, OIB 54749945985, Jeretova 18, 52100 Pula</izvorni_sadrzaj>
    <derivirana_varijabla naziv="DomainObject.Predmet.ProtustrankaWithAdressOIB_1">PLIVAČKI KLUB BALENA, PULA, OIB 54749945985, Jeretova 18, 52100 Pula</derivirana_varijabla>
  </DomainObject.Predmet.ProtustrankaWithAdressOIB>
  <DomainObject.Predmet.ProtustrankaNazivFormated>
    <izvorni_sadrzaj>PLIVAČKI KLUB BALENA, PULA</izvorni_sadrzaj>
    <derivirana_varijabla naziv="DomainObject.Predmet.ProtustrankaNazivFormated_1">PLIVAČKI KLUB BALENA, PULA</derivirana_varijabla>
  </DomainObject.Predmet.ProtustrankaNazivFormated>
  <DomainObject.Predmet.ProtustrankaNazivFormatedOIB>
    <izvorni_sadrzaj>PLIVAČKI KLUB BALENA, PULA, OIB 54749945985</izvorni_sadrzaj>
    <derivirana_varijabla naziv="DomainObject.Predmet.ProtustrankaNazivFormatedOIB_1">PLIVAČKI KLUB BALENA, PULA, OIB 54749945985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249386.79</izvorni_sadrzaj>
    <derivirana_varijabla naziv="DomainObject.Predmet.TrenutnaVrijednost_1">249386.79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PLIVAČKI KLUB BALENA, PULA</item>
    </izvorni_sadrzaj>
    <derivirana_varijabla naziv="DomainObject.Predmet.ProtuStrankaListFormated_1">
      <item>PLIVAČKI KLUB BALENA, PULA</item>
    </derivirana_varijabla>
  </DomainObject.Predmet.ProtuStrankaListFormated>
  <DomainObject.Predmet.ProtuStrankaListFormatedOIB>
    <izvorni_sadrzaj>
      <item>PLIVAČKI KLUB BALENA, PULA, OIB 54749945985</item>
    </izvorni_sadrzaj>
    <derivirana_varijabla naziv="DomainObject.Predmet.ProtuStrankaListFormatedOIB_1">
      <item>PLIVAČKI KLUB BALENA, PULA, OIB 54749945985</item>
    </derivirana_varijabla>
  </DomainObject.Predmet.ProtuStrankaListFormatedOIB>
  <DomainObject.Predmet.ProtuStrankaListFormatedWithAdress>
    <izvorni_sadrzaj>
      <item>PLIVAČKI KLUB BALENA, PULA, Jeretova 18, 52100 Pula</item>
    </izvorni_sadrzaj>
    <derivirana_varijabla naziv="DomainObject.Predmet.ProtuStrankaListFormatedWithAdress_1">
      <item>PLIVAČKI KLUB BALENA, PULA, Jeretova 18, 52100 Pula</item>
    </derivirana_varijabla>
  </DomainObject.Predmet.ProtuStrankaListFormatedWithAdress>
  <DomainObject.Predmet.ProtuStrankaListFormatedWithAdressOIB>
    <izvorni_sadrzaj>
      <item>PLIVAČKI KLUB BALENA, PULA, OIB 54749945985, Jeretova 18, 52100 Pula</item>
    </izvorni_sadrzaj>
    <derivirana_varijabla naziv="DomainObject.Predmet.ProtuStrankaListFormatedWithAdressOIB_1">
      <item>PLIVAČKI KLUB BALENA, PULA, OIB 54749945985, Jeretova 18, 52100 Pula</item>
    </derivirana_varijabla>
  </DomainObject.Predmet.ProtuStrankaListFormatedWithAdressOIB>
  <DomainObject.Predmet.ProtuStrankaListNazivFormated>
    <izvorni_sadrzaj>
      <item>PLIVAČKI KLUB BALENA, PULA</item>
    </izvorni_sadrzaj>
    <derivirana_varijabla naziv="DomainObject.Predmet.ProtuStrankaListNazivFormated_1">
      <item>PLIVAČKI KLUB BALENA, PULA</item>
    </derivirana_varijabla>
  </DomainObject.Predmet.ProtuStrankaListNazivFormated>
  <DomainObject.Predmet.ProtuStrankaListNazivFormatedOIB>
    <izvorni_sadrzaj>
      <item>PLIVAČKI KLUB BALENA, PULA, OIB 54749945985</item>
    </izvorni_sadrzaj>
    <derivirana_varijabla naziv="DomainObject.Predmet.ProtuStrankaListNazivFormatedOIB_1">
      <item>PLIVAČKI KLUB BALENA, PULA, OIB 54749945985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PLIVAČKI KLUB BALENA, PULA</izvorni_sadrzaj>
    <derivirana_varijabla naziv="DomainObject.Predmet.ProtustrankaIDrugi_1">PLIVAČKI KLUB BALENA,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PLIVAČKI KLUB BALENA, PULA, OIB 54749945985, Jeretova 18, 52100 Pula</izvorni_sadrzaj>
    <derivirana_varijabla naziv="DomainObject.Predmet.ProtustrankaIDrugiAdressOIB_1">PLIVAČKI KLUB BALENA, PULA, OIB 54749945985, Jeretova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PLIVAČKI KLUB BALENA, PULA</item>
    </izvorni_sadrzaj>
    <derivirana_varijabla naziv="DomainObject.Predmet.SudioniciListNaziv_1">
      <item>FINANCIJSKA AGENCIJA, RC RIJEKA, PODRUŽNICA PULA, PULA</item>
      <item>PLIVAČKI KLUB BALENA,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PLIVAČKI KLUB BALENA, PULA, OIB 54749945985, Jeretova 18,52100 Pula</item>
    </izvorni_sadrzaj>
    <derivirana_varijabla naziv="DomainObject.Predmet.SudioniciListAdressOIB_1">
      <item>FINANCIJSKA AGENCIJA, RC RIJEKA, PODRUŽNICA PULA, PULA, OIB 85821130368, Ulica grada Vukovara 70,Zagreb</item>
      <item>PLIVAČKI KLUB BALENA, PULA, OIB 54749945985, Jeretova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54749945985</item>
    </izvorni_sadrzaj>
    <derivirana_varijabla naziv="DomainObject.Predmet.SudioniciListNazivOIB_1">
      <item>, OIB 85821130368</item>
      <item>, OIB 54749945985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192D3-5AE0-4B10-834F-BFD36890F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3672</properties:Characters>
  <properties:Lines>89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2016-04-18T10:38:00Z</dcterms:created>
  <dc:creator>Mihaela Kaligari</dc:creator>
  <dc:description/>
  <cp:keywords/>
  <cp:lastModifiedBy>Jasmina Matika</cp:lastModifiedBy>
  <cp:lastPrinted>2016-04-19T08:46:00Z</cp:lastPrinted>
  <dcterms:modified xmlns:xsi="http://www.w3.org/2001/XMLSchema-instance" xsi:type="dcterms:W3CDTF">2016-04-19T08:46:00Z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