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5e5ae" w14:paraId="115e5ae" w:rsidRDefault="00114843" w:rsidP="00114843" w:rsidR="00114843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6 St-</w:t>
      </w:r>
      <w:r>
        <w:rPr>
          <w:szCs w:val="24"/>
        </w:rPr>
        <w:t>580</w:t>
      </w:r>
      <w:r>
        <w:rPr>
          <w:szCs w:val="24"/>
        </w:rPr>
        <w:t>/2015-5</w:t>
      </w:r>
    </w:p>
    <w:p w:rsidRDefault="00114843" w:rsidP="00114843" w:rsidR="00114843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114843" w:rsidP="00114843" w:rsidR="00114843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114843" w:rsidP="00114843" w:rsidR="00114843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114843" w:rsidP="00114843" w:rsidR="00114843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114843" w:rsidP="00114843" w:rsidR="00114843">
      <w:pPr>
        <w:rPr>
          <w:szCs w:val="24"/>
        </w:rPr>
      </w:pPr>
    </w:p>
    <w:p w:rsidRDefault="00114843" w:rsidP="00114843" w:rsidR="00114843">
      <w:pPr>
        <w:rPr>
          <w:szCs w:val="24"/>
        </w:rPr>
      </w:pPr>
    </w:p>
    <w:p w:rsidRDefault="00114843" w:rsidP="00114843" w:rsidR="00114843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114843" w:rsidP="00114843" w:rsidR="00114843">
      <w:pPr>
        <w:rPr>
          <w:szCs w:val="24"/>
        </w:rPr>
      </w:pPr>
    </w:p>
    <w:p w:rsidRDefault="00114843" w:rsidP="00114843" w:rsidR="0011484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114843" w:rsidP="00114843" w:rsidR="00114843">
      <w:pPr>
        <w:rPr>
          <w:szCs w:val="24"/>
        </w:rPr>
      </w:pPr>
    </w:p>
    <w:p w:rsidRDefault="00114843" w:rsidP="00114843" w:rsidR="00114843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>JELAPROM d.o.o. u likvidaciji, OIB: 57266073659 sa sjedištem u Zagrebačka 10, Križevci</w:t>
      </w:r>
      <w:r>
        <w:t>, dana 26. siječnja 2016. godine</w:t>
      </w:r>
    </w:p>
    <w:p w:rsidRDefault="00114843" w:rsidP="00114843" w:rsidR="00114843">
      <w:pPr>
        <w:jc w:val="both"/>
      </w:pPr>
    </w:p>
    <w:p w:rsidRDefault="00114843" w:rsidP="00114843" w:rsidR="0011484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114843" w:rsidP="00114843" w:rsidR="00114843">
      <w:pPr>
        <w:rPr>
          <w:szCs w:val="24"/>
        </w:rPr>
      </w:pPr>
    </w:p>
    <w:p w:rsidRDefault="00114843" w:rsidP="00114843" w:rsidR="00114843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JELAPROM d.o.o. u likvidaciji, OIB: 57266073659 sa sjedištem u Zagrebačka 10, Križevci</w:t>
      </w:r>
      <w:r>
        <w:rPr>
          <w:szCs w:val="24"/>
        </w:rPr>
        <w:t>, s danom 26. siječnja 2016. u 14,00 sati.</w:t>
      </w:r>
    </w:p>
    <w:p w:rsidRDefault="00114843" w:rsidP="00114843" w:rsidR="00114843">
      <w:pPr>
        <w:jc w:val="both"/>
        <w:rPr>
          <w:szCs w:val="24"/>
        </w:rPr>
      </w:pPr>
    </w:p>
    <w:p w:rsidRDefault="00114843" w:rsidP="00114843" w:rsidR="00114843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JELAPROM d.o.o. u likvidaciji, OIB: 57266073659 sa sjedištem u Zagrebačka 10, Križevci.</w:t>
      </w:r>
    </w:p>
    <w:p w:rsidRDefault="00114843" w:rsidP="00114843" w:rsidR="00114843">
      <w:pPr>
        <w:jc w:val="both"/>
      </w:pPr>
    </w:p>
    <w:p w:rsidRDefault="00114843" w:rsidP="00114843" w:rsidR="00114843">
      <w:pPr>
        <w:jc w:val="both"/>
      </w:pPr>
      <w:r>
        <w:tab/>
        <w:t xml:space="preserve">III Za stečajnog upravitelja imenuje se </w:t>
      </w:r>
      <w:r>
        <w:t>Renato Sabljić, Zdenački zavoj 14, Zagreb, OIB: 74644810692.</w:t>
      </w:r>
    </w:p>
    <w:p w:rsidRDefault="00114843" w:rsidP="00114843" w:rsidR="00114843">
      <w:pPr>
        <w:jc w:val="both"/>
        <w:rPr>
          <w:color w:val="FF0000"/>
        </w:rPr>
      </w:pPr>
    </w:p>
    <w:p w:rsidRDefault="00114843" w:rsidP="00114843" w:rsidR="00114843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114843" w:rsidP="00114843" w:rsidR="00114843">
      <w:pPr>
        <w:jc w:val="both"/>
        <w:rPr>
          <w:szCs w:val="24"/>
        </w:rPr>
      </w:pPr>
    </w:p>
    <w:p w:rsidRDefault="00114843" w:rsidP="00114843" w:rsidR="00114843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JELAPROM d.o.o. u likvidaciji, OIB: 57266073659 sa sjedištem u Zagrebačka 10, Križevci</w:t>
      </w:r>
      <w:r>
        <w:rPr>
          <w:szCs w:val="24"/>
        </w:rPr>
        <w:t>, bit će brisan iz sudskog registra.</w:t>
      </w:r>
    </w:p>
    <w:p w:rsidRDefault="00114843" w:rsidP="00114843" w:rsidR="00114843">
      <w:pPr>
        <w:rPr>
          <w:szCs w:val="24"/>
        </w:rPr>
      </w:pPr>
    </w:p>
    <w:p w:rsidRDefault="00114843" w:rsidP="00114843" w:rsidR="0011484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114843" w:rsidP="00114843" w:rsidR="00114843">
      <w:pPr>
        <w:rPr>
          <w:szCs w:val="24"/>
        </w:rPr>
      </w:pPr>
    </w:p>
    <w:p w:rsidRDefault="00114843" w:rsidP="00114843" w:rsidR="00114843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114843" w:rsidP="00114843" w:rsidR="00114843">
      <w:pPr>
        <w:rPr>
          <w:szCs w:val="24"/>
        </w:rPr>
      </w:pPr>
    </w:p>
    <w:p w:rsidRDefault="00114843" w:rsidP="00114843" w:rsidR="00114843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114843" w:rsidP="00114843" w:rsidR="00114843">
      <w:pPr>
        <w:rPr>
          <w:szCs w:val="24"/>
        </w:rPr>
      </w:pPr>
    </w:p>
    <w:p w:rsidRDefault="00114843" w:rsidP="00114843" w:rsidR="00114843">
      <w:pPr>
        <w:rPr>
          <w:szCs w:val="24"/>
        </w:rPr>
      </w:pPr>
    </w:p>
    <w:p w:rsidRDefault="00114843" w:rsidP="00114843" w:rsidR="00114843">
      <w:pPr>
        <w:jc w:val="center"/>
        <w:rPr>
          <w:szCs w:val="24"/>
        </w:rPr>
      </w:pPr>
      <w:r>
        <w:rPr>
          <w:szCs w:val="24"/>
        </w:rPr>
        <w:t>U Varaždinu, 26. siječnja 2016.</w:t>
      </w:r>
    </w:p>
    <w:p w:rsidRDefault="00114843" w:rsidP="00114843" w:rsidR="00114843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114843" w:rsidP="00114843" w:rsidR="00114843">
      <w:pPr>
        <w:rPr>
          <w:szCs w:val="24"/>
        </w:rPr>
      </w:pPr>
      <w:r>
        <w:rPr>
          <w:szCs w:val="24"/>
        </w:rPr>
        <w:t xml:space="preserve">     </w:t>
      </w:r>
    </w:p>
    <w:p w:rsidRDefault="00114843" w:rsidP="00114843" w:rsidR="0011484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S U D A C</w:t>
      </w:r>
    </w:p>
    <w:p w:rsidRDefault="00114843" w:rsidP="00114843" w:rsidR="00114843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Hugo </w:t>
      </w:r>
      <w:proofErr w:type="spellStart"/>
      <w:r>
        <w:rPr>
          <w:szCs w:val="24"/>
        </w:rPr>
        <w:t>Wedemeyer</w:t>
      </w:r>
      <w:proofErr w:type="spellEnd"/>
      <w:r>
        <w:rPr>
          <w:szCs w:val="24"/>
        </w:rPr>
        <w:t>, v.r.</w:t>
      </w:r>
    </w:p>
    <w:p w:rsidRDefault="00114843" w:rsidP="00114843" w:rsidR="00114843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114843" w:rsidP="00114843" w:rsidR="00114843">
      <w:pPr>
        <w:rPr>
          <w:szCs w:val="24"/>
        </w:rPr>
      </w:pPr>
    </w:p>
    <w:p w:rsidRDefault="00114843" w:rsidP="00114843" w:rsidR="00114843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114843" w:rsidP="00114843" w:rsidR="00114843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114843" w:rsidP="00114843" w:rsidR="0011484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114843" w:rsidP="00114843" w:rsidR="0011484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14843" w:rsidP="00114843" w:rsidR="00114843">
      <w:pPr>
        <w:rPr>
          <w:szCs w:val="24"/>
        </w:rPr>
      </w:pPr>
    </w:p>
    <w:p w:rsidRDefault="00114843" w:rsidP="00114843" w:rsidR="00114843">
      <w:pPr>
        <w:rPr>
          <w:szCs w:val="24"/>
        </w:rPr>
      </w:pPr>
    </w:p>
    <w:p w:rsidRDefault="00114843" w:rsidP="00114843" w:rsidR="00114843">
      <w:pPr>
        <w:rPr>
          <w:szCs w:val="24"/>
        </w:rPr>
      </w:pPr>
      <w:r>
        <w:rPr>
          <w:szCs w:val="24"/>
        </w:rPr>
        <w:t>DNA:</w:t>
      </w:r>
    </w:p>
    <w:p w:rsidRDefault="00114843" w:rsidP="00114843" w:rsidR="00114843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114843" w:rsidP="00114843" w:rsidR="00114843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114843" w:rsidP="00114843" w:rsidR="00114843" w:rsidRPr="00114843">
      <w:pPr>
        <w:numPr>
          <w:ilvl w:val="0"/>
          <w:numId w:val="47"/>
        </w:numPr>
        <w:rPr>
          <w:szCs w:val="24"/>
        </w:rPr>
      </w:pPr>
      <w:r w:rsidRPr="00114843">
        <w:rPr>
          <w:szCs w:val="24"/>
        </w:rPr>
        <w:t xml:space="preserve">Dužnik </w:t>
      </w:r>
      <w:r>
        <w:t>JELAPROM d.o.o. u likvidaciji, OIB: 57266073659 sa sjedištem u Zagrebačka 10, Križevci</w:t>
      </w:r>
      <w:r>
        <w:t xml:space="preserve"> </w:t>
      </w:r>
    </w:p>
    <w:p w:rsidRDefault="00114843" w:rsidP="00114843" w:rsidR="00114843" w:rsidRPr="00114843">
      <w:pPr>
        <w:numPr>
          <w:ilvl w:val="0"/>
          <w:numId w:val="47"/>
        </w:numPr>
        <w:rPr>
          <w:szCs w:val="24"/>
        </w:rPr>
      </w:pPr>
      <w:r>
        <w:t>Likvidator</w:t>
      </w:r>
      <w:r>
        <w:t xml:space="preserve"> dužnika </w:t>
      </w:r>
      <w:r>
        <w:t xml:space="preserve">Jelena </w:t>
      </w:r>
      <w:proofErr w:type="spellStart"/>
      <w:r>
        <w:t>Benčak</w:t>
      </w:r>
      <w:proofErr w:type="spellEnd"/>
      <w:r>
        <w:t>, OIB: 36156162669, Križevci, Zagrebačka ulica 10</w:t>
      </w:r>
    </w:p>
    <w:p w:rsidRDefault="00114843" w:rsidP="00114843" w:rsidR="00114843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114843" w:rsidP="00114843" w:rsidR="00114843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114843" w:rsidP="00114843" w:rsidR="00114843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>Renato Sabljić, Zagreb, Zdenački zavoj 14</w:t>
      </w:r>
    </w:p>
    <w:p w:rsidRDefault="00114843" w:rsidP="00114843" w:rsidR="00114843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114843" w:rsidP="00114843" w:rsidR="00114843">
      <w:pPr>
        <w:rPr>
          <w:szCs w:val="24"/>
        </w:rPr>
      </w:pPr>
    </w:p>
    <w:p w:rsidRDefault="00114843" w:rsidP="00114843" w:rsidR="00114843">
      <w:pPr>
        <w:rPr>
          <w:szCs w:val="24"/>
        </w:rPr>
      </w:pPr>
    </w:p>
    <w:p w:rsidRDefault="00114843" w:rsidP="00114843" w:rsidR="00114843">
      <w:pPr>
        <w:rPr>
          <w:szCs w:val="24"/>
        </w:rPr>
      </w:pPr>
    </w:p>
    <w:p w:rsidRDefault="00114843" w:rsidP="00114843" w:rsidR="00114843">
      <w:pPr>
        <w:rPr>
          <w:szCs w:val="24"/>
        </w:rPr>
      </w:pPr>
    </w:p>
    <w:p w:rsidRDefault="00114843" w:rsidP="00114843" w:rsidR="00114843">
      <w:pPr>
        <w:rPr>
          <w:szCs w:val="24"/>
        </w:rPr>
      </w:pPr>
    </w:p>
    <w:p w:rsidRDefault="00114843" w:rsidP="00114843" w:rsidR="00114843"/>
    <w:p w:rsidRDefault="00114843" w:rsidP="00114843" w:rsidR="00114843"/>
    <w:p w:rsidRDefault="00DA0242" w:rsidP="00114843" w:rsidR="00DA0242" w:rsidRPr="00114843"/>
    <w:sectPr w:rsidSect="00EB0D4C" w:rsidR="00DA0242" w:rsidRPr="00114843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843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114843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114843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48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St-580/2015-5</izvorni_sadrzaj>
    <derivirana_varijabla naziv="DomainObject.Oznaka_1">St-580/2015-5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St-580/2015</izvorni_sadrzaj>
    <derivirana_varijabla naziv="DomainObject.Predmet.OznakaBroj_1">St-580/2015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JELAPROM društvo s ograničenom odgovornošću za trgovinu "u likvidaciji"</izvorni_sadrzaj>
    <derivirana_varijabla naziv="DomainObject.Predmet.ProtustrankaFormated_1">  JELAPROM društvo s ograničenom odgovornošću za trgovinu "u likvidaciji"</derivirana_varijabla>
  </DomainObject.Predmet.ProtustrankaFormated>
  <DomainObject.Predmet.ProtustrankaFormatedOIB>
    <izvorni_sadrzaj>  JELAPROM društvo s ograničenom odgovornošću za trgovinu "u likvidaciji", OIB 57266073659</izvorni_sadrzaj>
    <derivirana_varijabla naziv="DomainObject.Predmet.ProtustrankaFormatedOIB_1">  JELAPROM društvo s ograničenom odgovornošću za trgovinu "u likvidaciji", OIB 57266073659</derivirana_varijabla>
  </DomainObject.Predmet.ProtustrankaFormatedOIB>
  <DomainObject.Predmet.ProtustrankaFormatedWithAdress>
    <izvorni_sadrzaj> JELAPROM društvo s ograničenom odgovornošću za trgovinu "u likvidaciji", Zagrebačka 10, 48260 Križevci</izvorni_sadrzaj>
    <derivirana_varijabla naziv="DomainObject.Predmet.ProtustrankaFormatedWithAdress_1"> JELAPROM društvo s ograničenom odgovornošću za trgovinu "u likvidaciji", Zagrebačka 10, 48260 Križevci</derivirana_varijabla>
  </DomainObject.Predmet.ProtustrankaFormatedWithAdress>
  <DomainObject.Predmet.ProtustrankaFormatedWithAdressOIB>
    <izvorni_sadrzaj> JELAPROM društvo s ograničenom odgovornošću za trgovinu "u likvidaciji", OIB 57266073659, Zagrebačka 10, 48260 Križevci</izvorni_sadrzaj>
    <derivirana_varijabla naziv="DomainObject.Predmet.ProtustrankaFormatedWithAdressOIB_1"> JELAPROM društvo s ograničenom odgovornošću za trgovinu "u likvidaciji", OIB 57266073659, Zagrebačka 10, 48260 Križevci</derivirana_varijabla>
  </DomainObject.Predmet.ProtustrankaFormatedWithAdressOIB>
  <DomainObject.Predmet.ProtustrankaWithAdress>
    <izvorni_sadrzaj>JELAPROM društvo s ograničenom odgovornošću za trgovinu "u likvidaciji" Zagrebačka 10, 48260 Križevci</izvorni_sadrzaj>
    <derivirana_varijabla naziv="DomainObject.Predmet.ProtustrankaWithAdress_1">JELAPROM društvo s ograničenom odgovornošću za trgovinu "u likvidaciji" Zagrebačka 10, 48260 Križevci</derivirana_varijabla>
  </DomainObject.Predmet.ProtustrankaWithAdress>
  <DomainObject.Predmet.ProtustrankaWithAdressOIB>
    <izvorni_sadrzaj>JELAPROM društvo s ograničenom odgovornošću za trgovinu "u likvidaciji", OIB 57266073659, Zagrebačka 10, 48260 Križevci</izvorni_sadrzaj>
    <derivirana_varijabla naziv="DomainObject.Predmet.ProtustrankaWithAdressOIB_1">JELAPROM društvo s ograničenom odgovornošću za trgovinu "u likvidaciji", OIB 57266073659, Zagrebačka 10, 48260 Križevci</derivirana_varijabla>
  </DomainObject.Predmet.ProtustrankaWithAdressOIB>
  <DomainObject.Predmet.ProtustrankaNazivFormated>
    <izvorni_sadrzaj>JELAPROM društvo s ograničenom odgovornošću za trgovinu "u likvidaciji"</izvorni_sadrzaj>
    <derivirana_varijabla naziv="DomainObject.Predmet.ProtustrankaNazivFormated_1">JELAPROM društvo s ograničenom odgovornošću za trgovinu "u likvidaciji"</derivirana_varijabla>
  </DomainObject.Predmet.ProtustrankaNazivFormated>
  <DomainObject.Predmet.ProtustrankaNazivFormatedOIB>
    <izvorni_sadrzaj>JELAPROM društvo s ograničenom odgovornošću za trgovinu "u likvidaciji", OIB 57266073659</izvorni_sadrzaj>
    <derivirana_varijabla naziv="DomainObject.Predmet.ProtustrankaNazivFormatedOIB_1">JELAPROM društvo s ograničenom odgovornošću za trgovinu "u likvidaciji", OIB 57266073659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18803.09</izvorni_sadrzaj>
    <derivirana_varijabla naziv="DomainObject.Predmet.TrenutnaVrijednost_1">18803.09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JELAPROM društvo s ograničenom odgovornošću za trgovinu "u likvidaciji"</item>
    </izvorni_sadrzaj>
    <derivirana_varijabla naziv="DomainObject.Predmet.ProtuStrankaListFormated_1">
      <item>JELAPROM društvo s ograničenom odgovornošću za trgovinu "u likvidaciji"</item>
    </derivirana_varijabla>
  </DomainObject.Predmet.ProtuStrankaListFormated>
  <DomainObject.Predmet.ProtuStrankaListFormatedOIB>
    <izvorni_sadrzaj>
      <item>JELAPROM društvo s ograničenom odgovornošću za trgovinu "u likvidaciji", OIB 57266073659</item>
    </izvorni_sadrzaj>
    <derivirana_varijabla naziv="DomainObject.Predmet.ProtuStrankaListFormatedOIB_1">
      <item>JELAPROM društvo s ograničenom odgovornošću za trgovinu "u likvidaciji", OIB 57266073659</item>
    </derivirana_varijabla>
  </DomainObject.Predmet.ProtuStrankaListFormatedOIB>
  <DomainObject.Predmet.ProtuStrankaListFormatedWithAdress>
    <izvorni_sadrzaj>
      <item>JELAPROM društvo s ograničenom odgovornošću za trgovinu "u likvidaciji", Zagrebačka 10, 48260 Križevci</item>
    </izvorni_sadrzaj>
    <derivirana_varijabla naziv="DomainObject.Predmet.ProtuStrankaListFormatedWithAdress_1">
      <item>JELAPROM društvo s ograničenom odgovornošću za trgovinu "u likvidaciji", Zagrebačka 10, 48260 Križevci</item>
    </derivirana_varijabla>
  </DomainObject.Predmet.ProtuStrankaListFormatedWithAdress>
  <DomainObject.Predmet.ProtuStrankaListFormatedWithAdressOIB>
    <izvorni_sadrzaj>
      <item>JELAPROM društvo s ograničenom odgovornošću za trgovinu "u likvidaciji", OIB 57266073659, Zagrebačka 10, 48260 Križevci</item>
    </izvorni_sadrzaj>
    <derivirana_varijabla naziv="DomainObject.Predmet.ProtuStrankaListFormatedWithAdressOIB_1">
      <item>JELAPROM društvo s ograničenom odgovornošću za trgovinu "u likvidaciji", OIB 57266073659, Zagrebačka 10, 48260 Križevci</item>
    </derivirana_varijabla>
  </DomainObject.Predmet.ProtuStrankaListFormatedWithAdressOIB>
  <DomainObject.Predmet.ProtuStrankaListNazivFormated>
    <izvorni_sadrzaj>
      <item>JELAPROM društvo s ograničenom odgovornošću za trgovinu "u likvidaciji"</item>
    </izvorni_sadrzaj>
    <derivirana_varijabla naziv="DomainObject.Predmet.ProtuStrankaListNazivFormated_1">
      <item>JELAPROM društvo s ograničenom odgovornošću za trgovinu "u likvidaciji"</item>
    </derivirana_varijabla>
  </DomainObject.Predmet.ProtuStrankaListNazivFormated>
  <DomainObject.Predmet.ProtuStrankaListNazivFormatedOIB>
    <izvorni_sadrzaj>
      <item>JELAPROM društvo s ograničenom odgovornošću za trgovinu "u likvidaciji", OIB 57266073659</item>
    </izvorni_sadrzaj>
    <derivirana_varijabla naziv="DomainObject.Predmet.ProtuStrankaListNazivFormatedOIB_1">
      <item>JELAPROM društvo s ograničenom odgovornošću za trgovinu "u likvidaciji", OIB 57266073659</item>
    </derivirana_varijabla>
  </DomainObject.Predmet.ProtuStrankaListNazivFormatedOIB>
  <DomainObject.Predmet.OstaliListFormated>
    <izvorni_sadrzaj>
      <item>E-oglasna ploča</item>
      <item>Sudski registar, Trgovački sud u Varaždinu</item>
      <item>Jelena Benčak</item>
    </izvorni_sadrzaj>
    <derivirana_varijabla naziv="DomainObject.Predmet.OstaliListFormated_1">
      <item>E-oglasna ploča</item>
      <item>Sudski registar, Trgovački sud u Varaždinu</item>
      <item>Jelena Benčak</item>
    </derivirana_varijabla>
  </DomainObject.Predmet.OstaliListFormated>
  <DomainObject.Predmet.OstaliListFormatedOIB>
    <izvorni_sadrzaj>
      <item>E-oglasna ploča</item>
      <item>Sudski registar, Trgovački sud u Varaždinu</item>
      <item>Jelena Benčak, OIB 36156162669</item>
    </izvorni_sadrzaj>
    <derivirana_varijabla naziv="DomainObject.Predmet.OstaliListFormatedOIB_1">
      <item>E-oglasna ploča</item>
      <item>Sudski registar, Trgovački sud u Varaždinu</item>
      <item>Jelena Benčak, OIB 36156162669</item>
    </derivirana_varijabla>
  </DomainObject.Predmet.OstaliListFormatedOIB>
  <DomainObject.Predmet.OstaliListFormatedWithAdress>
    <izvorni_sadrzaj>
      <item>E-oglasna ploča</item>
      <item>Sudski registar, Trgovački sud u Varaždinu</item>
      <item>Jelena Benčak, Zagrebačka Ulica 10, 48260 Križevci</item>
    </izvorni_sadrzaj>
    <derivirana_varijabla naziv="DomainObject.Predmet.OstaliListFormatedWithAdress_1">
      <item>E-oglasna ploča</item>
      <item>Sudski registar, Trgovački sud u Varaždinu</item>
      <item>Jelena Benčak, Zagrebačka Ulica 10, 48260 Križevci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Jelena Benčak, OIB 36156162669, Zagrebačka Ulica 10, 48260 Križevci</item>
    </izvorni_sadrzaj>
    <derivirana_varijabla naziv="DomainObject.Predmet.OstaliListFormatedWithAdressOIB_1">
      <item>E-oglasna ploča</item>
      <item>Sudski registar, Trgovački sud u Varaždinu</item>
      <item>Jelena Benčak, OIB 36156162669, Zagrebačka Ulica 10, 48260 Križevci</item>
    </derivirana_varijabla>
  </DomainObject.Predmet.OstaliListFormatedWithAdressOIB>
  <DomainObject.Predmet.OstaliListNazivFormated>
    <izvorni_sadrzaj>
      <item>E-oglasna ploča</item>
      <item>Sudski registar, Trgovački sud u Varaždinu</item>
      <item>Jelena Benčak</item>
    </izvorni_sadrzaj>
    <derivirana_varijabla naziv="DomainObject.Predmet.OstaliListNazivFormated_1">
      <item>E-oglasna ploča</item>
      <item>Sudski registar, Trgovački sud u Varaždinu</item>
      <item>Jelena Benčak</item>
    </derivirana_varijabla>
  </DomainObject.Predmet.OstaliListNazivFormated>
  <DomainObject.Predmet.OstaliListNazivFormatedOIB>
    <izvorni_sadrzaj>
      <item>E-oglasna ploča</item>
      <item>Sudski registar, Trgovački sud u Varaždinu</item>
      <item>Jelena Benčak, OIB 36156162669</item>
    </izvorni_sadrzaj>
    <derivirana_varijabla naziv="DomainObject.Predmet.OstaliListNazivFormatedOIB_1">
      <item>E-oglasna ploča</item>
      <item>Sudski registar, Trgovački sud u Varaždinu</item>
      <item>Jelena Benčak, OIB 36156162669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St-580/2015-5</izvorni_sadrzaj>
    <derivirana_varijabla naziv="DomainObject.PoslovniBrojDokumenta_1">St-580/2015-5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JELAPROM društvo s ograničenom odgovornošću za trgovinu "u likvidaciji"</izvorni_sadrzaj>
    <derivirana_varijabla naziv="DomainObject.Predmet.ProtustrankaIDrugi_1">JELAPROM društvo s ograničenom odgovornošću za trgovinu "u likvidaciji"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JELAPROM društvo s ograničenom odgovornošću za trgovinu "u likvidaciji", OIB 57266073659, Zagrebačka 10, 48260 Križevci</izvorni_sadrzaj>
    <derivirana_varijabla naziv="DomainObject.Predmet.ProtustrankaIDrugiAdressOIB_1">JELAPROM društvo s ograničenom odgovornošću za trgovinu "u likvidaciji", OIB 57266073659, Zagrebačka 10,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JELAPROM društvo s ograničenom odgovornošću za trgovinu "u likvidaciji"</item>
      <item>E-oglasna ploča</item>
      <item>Sudski registar, Trgovački sud u Varaždinu</item>
      <item>Jelena Benčak</item>
    </izvorni_sadrzaj>
    <derivirana_varijabla naziv="DomainObject.Predmet.SudioniciListNaziv_1">
      <item>Financijska agencija</item>
      <item>JELAPROM društvo s ograničenom odgovornošću za trgovinu "u likvidaciji"</item>
      <item>E-oglasna ploča</item>
      <item>Sudski registar, Trgovački sud u Varaždinu</item>
      <item>Jelena Benčak</item>
    </derivirana_varijabla>
  </DomainObject.Predmet.SudioniciListNaziv>
  <DomainObject.Predmet.SudioniciListAdressOIB>
    <izvorni_sadrzaj>
      <item>Financijska agencija, OIB 85821130368, A. Cesarca 2,42000 Varaždin</item>
      <item>JELAPROM društvo s ograničenom odgovornošću za trgovinu "u likvidaciji", OIB 57266073659, Zagrebačka 10,48260 Križevci</item>
      <item>E-oglasna ploča</item>
      <item>Sudski registar, Trgovački sud u Varaždinu</item>
      <item>Jelena Benčak, OIB 36156162669, Zagrebačka Ulica 10,48260 Križevci</item>
    </izvorni_sadrzaj>
    <derivirana_varijabla naziv="DomainObject.Predmet.SudioniciListAdressOIB_1">
      <item>Financijska agencija, OIB 85821130368, A. Cesarca 2,42000 Varaždin</item>
      <item>JELAPROM društvo s ograničenom odgovornošću za trgovinu "u likvidaciji", OIB 57266073659, Zagrebačka 10,48260 Križevci</item>
      <item>E-oglasna ploča</item>
      <item>Sudski registar, Trgovački sud u Varaždinu</item>
      <item>Jelena Benčak, OIB 36156162669, Zagrebačka Ulica 10,48260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CA3BC2-2E10-437F-8519-9443F0694D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2860</properties:Characters>
  <properties:Lines>88</properties:Lines>
  <properties:Paragraphs>31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2016-01-26T11:27:00Z</cp:lastPrinted>
  <dcterms:modified xmlns:xsi="http://www.w3.org/2001/XMLSchema-instance" xsi:type="dcterms:W3CDTF">2016-01-26T11:27:00Z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St-580/2015-5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