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39de" w14:paraId="83039de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0D429C">
        <w:t>1555</w:t>
      </w:r>
      <w:r w:rsidR="00F24250">
        <w:t>/15</w:t>
      </w:r>
      <w:r w:rsidR="00C366EE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D429C" w:rsidRPr="000D429C">
        <w:rPr>
          <w:lang w:val="pt-BR"/>
        </w:rPr>
        <w:t>ETNO-EKO d.o.o., Zagreb, Opatovina 35, OIB: 67363175047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0D429C">
        <w:rPr>
          <w:lang w:val="pt-BR"/>
        </w:rPr>
        <w:t>8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D429C" w:rsidRPr="000D429C">
        <w:t xml:space="preserve">ETNO-EKO d.o.o., Zagreb, </w:t>
      </w:r>
      <w:proofErr w:type="spellStart"/>
      <w:r w:rsidR="000D429C" w:rsidRPr="000D429C">
        <w:t>Opatovina</w:t>
      </w:r>
      <w:proofErr w:type="spellEnd"/>
      <w:r w:rsidR="000D429C" w:rsidRPr="000D429C">
        <w:t xml:space="preserve"> 35, OIB: 67363175047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868CA">
        <w:t>50</w:t>
      </w:r>
      <w:r w:rsidR="00134F3A" w:rsidRPr="005868CA">
        <w:t>.000,00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D429C">
        <w:t>1</w:t>
      </w:r>
      <w:r w:rsidR="00F24250">
        <w:t>5</w:t>
      </w:r>
      <w:r w:rsidR="000D429C">
        <w:t>55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D429C" w:rsidP="000D429C" w:rsidR="000D429C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0D429C" w:rsidP="000D429C" w:rsidR="000D429C">
      <w:pPr>
        <w:ind w:firstLine="708"/>
        <w:jc w:val="both"/>
      </w:pPr>
      <w:r w:rsidRPr="000D429C">
        <w:t>Financijska agencija, Regionalni centar Zagreb</w:t>
      </w:r>
      <w:r>
        <w:t xml:space="preserve">, </w:t>
      </w:r>
      <w:r w:rsidRPr="000D429C">
        <w:t xml:space="preserve">podnijela je ovom sudu prijedlog za otvaranje stečajnog postupka nad dužnikom </w:t>
      </w:r>
      <w:r w:rsidR="00AC63BE" w:rsidRPr="00AC63BE">
        <w:t xml:space="preserve">ETNO-EKO d.o.o., Zagreb, </w:t>
      </w:r>
      <w:proofErr w:type="spellStart"/>
      <w:r w:rsidR="00AC63BE" w:rsidRPr="00AC63BE">
        <w:t>Opatovina</w:t>
      </w:r>
      <w:proofErr w:type="spellEnd"/>
      <w:r w:rsidR="00AC63BE" w:rsidRPr="00AC63BE">
        <w:t xml:space="preserve"> 35, OIB: 67363175047</w:t>
      </w:r>
      <w:r>
        <w:t>.</w:t>
      </w:r>
    </w:p>
    <w:p w:rsidRDefault="000D429C" w:rsidP="000D429C" w:rsidR="000D429C">
      <w:pPr>
        <w:ind w:firstLine="708"/>
        <w:jc w:val="both"/>
      </w:pPr>
      <w:r>
        <w:t xml:space="preserve">Prijedlog je podnesen temeljem odredbe članka 49. stavak 2. Zakona o financijskom poslovanju i </w:t>
      </w:r>
      <w:proofErr w:type="spellStart"/>
      <w:r>
        <w:t>predstečajnoj</w:t>
      </w:r>
      <w:proofErr w:type="spellEnd"/>
      <w:r>
        <w:t xml:space="preserve"> nagodbi (N</w:t>
      </w:r>
      <w:r w:rsidR="00AC63BE">
        <w:t xml:space="preserve">arodne novine broj: </w:t>
      </w:r>
      <w:r>
        <w:t>108/12, 144/12 i 81/13, dalje ZFPPN) obzirom je</w:t>
      </w:r>
      <w:r w:rsidR="00AC63BE">
        <w:t xml:space="preserve"> izvršnim</w:t>
      </w:r>
      <w:r>
        <w:t xml:space="preserve"> </w:t>
      </w:r>
      <w:r w:rsidR="00AC63BE">
        <w:t xml:space="preserve">rješenjem od 28. rujna 2015. poslovni broj </w:t>
      </w:r>
      <w:proofErr w:type="spellStart"/>
      <w:r w:rsidR="00AC63BE">
        <w:t>U</w:t>
      </w:r>
      <w:r>
        <w:t>r</w:t>
      </w:r>
      <w:proofErr w:type="spellEnd"/>
      <w:r>
        <w:t>. br. 04-06-15-8</w:t>
      </w:r>
      <w:r w:rsidR="00AC63BE">
        <w:t>097-8</w:t>
      </w:r>
      <w:r>
        <w:t xml:space="preserve"> nagodbeno vijeće odbacilo dužnikov prijedlog za sklapanje </w:t>
      </w:r>
      <w:proofErr w:type="spellStart"/>
      <w:r>
        <w:t>predstečajne</w:t>
      </w:r>
      <w:proofErr w:type="spellEnd"/>
      <w:r>
        <w:t xml:space="preserve">  nagodbe. </w:t>
      </w:r>
    </w:p>
    <w:p w:rsidRDefault="00AC63BE" w:rsidP="000D429C" w:rsidR="000D429C">
      <w:pPr>
        <w:ind w:firstLine="708"/>
        <w:jc w:val="both"/>
      </w:pPr>
      <w:r w:rsidRPr="00AC63BE">
        <w:t xml:space="preserve">Financijska agencija </w:t>
      </w:r>
      <w:r w:rsidR="000D429C">
        <w:t xml:space="preserve">je uz prijedlog za otvaranje stečajnog postupka nad </w:t>
      </w:r>
      <w:r>
        <w:t>dužnikom dostavila potvrdu od 28. rujna 2015. iz članka 6</w:t>
      </w:r>
      <w:r w:rsidR="000D429C">
        <w:t xml:space="preserve">. </w:t>
      </w:r>
      <w:r w:rsidRPr="00AC63BE">
        <w:t>Stečajnog zakona („Narodne novine</w:t>
      </w:r>
      <w:r>
        <w:t>“ broj 71/15, dalje: SZ)</w:t>
      </w:r>
      <w:r w:rsidR="000D429C">
        <w:t xml:space="preserve"> te spis </w:t>
      </w:r>
      <w:proofErr w:type="spellStart"/>
      <w:r w:rsidR="000D429C">
        <w:t>predstečajne</w:t>
      </w:r>
      <w:proofErr w:type="spellEnd"/>
      <w:r w:rsidR="000D429C">
        <w:t xml:space="preserve"> nagodbe. </w:t>
      </w:r>
    </w:p>
    <w:p w:rsidRDefault="00AC63BE" w:rsidP="000D429C" w:rsidR="00AC63BE">
      <w:pPr>
        <w:ind w:firstLine="708"/>
        <w:jc w:val="both"/>
      </w:pPr>
      <w:r w:rsidRPr="00AC63BE">
        <w:t>Slijedom navedenog, sud je na temelju odredbe čl. 115. st. 1. SZ-a donio rješenje o pokretanju prethodnog postupka radi utvrđivanja pretpostavki za otvaranje stečajnog postupka nad dužnikom.</w:t>
      </w:r>
    </w:p>
    <w:p w:rsidRDefault="000D429C" w:rsidP="000D429C" w:rsidR="000D429C">
      <w:pPr>
        <w:ind w:firstLine="708"/>
        <w:jc w:val="both"/>
      </w:pPr>
    </w:p>
    <w:p w:rsidRDefault="005868CA" w:rsidP="000A7142" w:rsidR="000A7142">
      <w:pPr>
        <w:ind w:firstLine="708"/>
        <w:jc w:val="both"/>
      </w:pPr>
      <w:r>
        <w:lastRenderedPageBreak/>
        <w:t>D</w:t>
      </w:r>
      <w:r w:rsidR="000A7142">
        <w:t xml:space="preserve">užnik je 26. travnja 2016. dostavio </w:t>
      </w:r>
      <w:proofErr w:type="spellStart"/>
      <w:r w:rsidR="000A7142">
        <w:t>prokazni</w:t>
      </w:r>
      <w:proofErr w:type="spellEnd"/>
      <w:r w:rsidR="000A7142">
        <w:t xml:space="preserve"> popis imovine za dužnika ovjeren od javnog bilježnika (list 35-42 spisa) iz kojeg proizlazi da dužnik nema nekretnina u svom vlasništvu, pokretnina u svom vlasništvu kao niti imovinskih prava na tuđim stvarima, novčanih tražbina, nenovčanih tražbina, novčanih sredstava na računima, niti druge imovine.</w:t>
      </w:r>
    </w:p>
    <w:p w:rsidRDefault="000A7142" w:rsidP="000A7142" w:rsidR="000A7142">
      <w:pPr>
        <w:ind w:firstLine="708"/>
        <w:jc w:val="both"/>
      </w:pPr>
      <w:r>
        <w:t>Sud je uvidom u dopis Financijske agencije od 28. rujna 2015. (list 2 spisa) utvrdio kako je dužnikov račun blokiran duže od 60 dana, a zastupnik po zakonu dužnika nije osporio podatke iz navedene potvrde.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5868CA" w:rsidR="005868CA">
      <w:pPr>
        <w:jc w:val="both"/>
      </w:pPr>
      <w:r>
        <w:tab/>
      </w:r>
      <w:r w:rsidR="005868CA">
        <w:t xml:space="preserve">U smislu citirane odredbe članka 132. stavak 1. SZ-a </w:t>
      </w:r>
      <w:r w:rsidR="005868CA" w:rsidRPr="005868CA">
        <w:t xml:space="preserve">pozvane su osobe koje imaju pravni interes za provedbom stečajnoga postupka predujmiti troškove prethodnog i stečajnog postupka u ukupnom iznosu  </w:t>
      </w:r>
      <w:r w:rsidR="005868CA">
        <w:t xml:space="preserve">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5868CA" w:rsidP="00C366EE" w:rsidR="00065B42" w:rsidRPr="00B9015B">
      <w:pPr>
        <w:jc w:val="both"/>
      </w:pPr>
      <w:r>
        <w:t xml:space="preserve"> </w:t>
      </w:r>
      <w:r>
        <w:tab/>
      </w:r>
      <w:r w:rsidR="00134F3A" w:rsidRPr="00134F3A">
        <w:t xml:space="preserve"> </w:t>
      </w:r>
      <w:r w:rsidR="00065B42"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="00065B42"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Pr="005868CA">
        <w:t xml:space="preserve">ETNO-EKO d.o.o., Zagreb, </w:t>
      </w:r>
      <w:proofErr w:type="spellStart"/>
      <w:r w:rsidRPr="005868CA">
        <w:t>Opatovina</w:t>
      </w:r>
      <w:proofErr w:type="spellEnd"/>
      <w:r w:rsidRPr="005868CA">
        <w:t xml:space="preserve"> 35, OIB: 67363175047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="00065B42"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="00065B42" w:rsidRPr="00B9015B">
        <w:t xml:space="preserve"> na</w:t>
      </w:r>
      <w:r w:rsidR="001013EE" w:rsidRPr="00B9015B">
        <w:t xml:space="preserve"> pravne posljedice ako ne postupe</w:t>
      </w:r>
      <w:r w:rsidR="00065B42"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="00065B42" w:rsidRPr="00B9015B">
        <w:t>. SZ-a (točka II</w:t>
      </w:r>
      <w:r w:rsidR="001013EE" w:rsidRPr="00B9015B">
        <w:t>.</w:t>
      </w:r>
      <w:r w:rsidR="00065B42"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5868CA">
        <w:t>8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03EF5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803EF5" w:rsidR="00803EF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03EF5" w:rsidR="00803EF5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AC63BE">
      <w:rPr>
        <w:sz w:val="24"/>
      </w:rPr>
      <w:t>1555</w:t>
    </w:r>
    <w:r w:rsidRPr="00380C3C">
      <w:rPr>
        <w:sz w:val="24"/>
      </w:rPr>
      <w:t>/15</w:t>
    </w:r>
    <w:r w:rsidR="00C366EE">
      <w:rPr>
        <w:sz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7142"/>
    <w:rsid w:val="000B22E7"/>
    <w:rsid w:val="000D429C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35D8E"/>
    <w:rsid w:val="005543BD"/>
    <w:rsid w:val="005868CA"/>
    <w:rsid w:val="005E2724"/>
    <w:rsid w:val="00602113"/>
    <w:rsid w:val="00662884"/>
    <w:rsid w:val="006B1344"/>
    <w:rsid w:val="00704DD0"/>
    <w:rsid w:val="007150E9"/>
    <w:rsid w:val="00754CF2"/>
    <w:rsid w:val="007B068E"/>
    <w:rsid w:val="007E6A6F"/>
    <w:rsid w:val="00803EF5"/>
    <w:rsid w:val="008B669A"/>
    <w:rsid w:val="00947BCF"/>
    <w:rsid w:val="009B3D51"/>
    <w:rsid w:val="00A0793E"/>
    <w:rsid w:val="00A6064D"/>
    <w:rsid w:val="00A75EA1"/>
    <w:rsid w:val="00A75F17"/>
    <w:rsid w:val="00A84C01"/>
    <w:rsid w:val="00A851A3"/>
    <w:rsid w:val="00AB6CDD"/>
    <w:rsid w:val="00AC63BE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366EE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St-1555/2015</izvorni_sadrzaj>
    <derivirana_varijabla naziv="DomainObject.Predmet.OznakaBroj_1">St-1555/2015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ETNO-EKO d.o.o. zastupanog po punomoćniku Mislav Žagar; Velimir Žagar</izvorni_sadrzaj>
    <derivirana_varijabla naziv="DomainObject.Predmet.ProtustrankaFormated_1">  ETNO-EKO d.o.o. zastupanog po punomoćniku Mislav Žagar; Velimir Žagar</derivirana_varijabla>
  </DomainObject.Predmet.ProtustrankaFormated>
  <DomainObject.Predmet.ProtustrankaFormatedOIB>
    <izvorni_sadrzaj>  ETNO-EKO d.o.o., OIB 67363175047 zastupanog po punomoćniku Mislav Žagar; Velimir Žagar</izvorni_sadrzaj>
    <derivirana_varijabla naziv="DomainObject.Predmet.ProtustrankaFormatedOIB_1">  ETNO-EKO d.o.o., OIB 67363175047 zastupanog po punomoćniku Mislav Žagar; Velimir Žagar</derivirana_varijabla>
  </DomainObject.Predmet.ProtustrankaFormatedOIB>
  <DomainObject.Predmet.ProtustrankaFormatedWithAdress>
    <izvorni_sadrzaj> ETNO-EKO d.o.o., Opatovina 35, 10000 Zagreb zastupanog po punomoćniku Mislav Žagar; Velimir Žagar</izvorni_sadrzaj>
    <derivirana_varijabla naziv="DomainObject.Predmet.ProtustrankaFormatedWithAdress_1"> ETNO-EKO d.o.o., Opatovina 35, 10000 Zagreb zastupanog po punomoćniku Mislav Žagar; Velimir Žagar</derivirana_varijabla>
  </DomainObject.Predmet.ProtustrankaFormatedWithAdress>
  <DomainObject.Predmet.ProtustrankaFormatedWithAdressOIB>
    <izvorni_sadrzaj> ETNO-EKO d.o.o., OIB 67363175047, Opatovina 35, 10000 Zagreb zastupanog po punomoćniku Mislav Žagar; Velimir Žagar</izvorni_sadrzaj>
    <derivirana_varijabla naziv="DomainObject.Predmet.ProtustrankaFormatedWithAdressOIB_1"> ETNO-EKO d.o.o., OIB 67363175047, Opatovina 35, 10000 Zagreb zastupanog po punomoćniku Mislav Žagar; Velimir Žagar</derivirana_varijabla>
  </DomainObject.Predmet.ProtustrankaFormatedWithAdressOIB>
  <DomainObject.Predmet.ProtustrankaWithAdress>
    <izvorni_sadrzaj>ETNO-EKO d.o.o. Opatovina 35, 10000 Zagreb</izvorni_sadrzaj>
    <derivirana_varijabla naziv="DomainObject.Predmet.ProtustrankaWithAdress_1">ETNO-EKO d.o.o. Opatovina 35, 10000 Zagreb</derivirana_varijabla>
  </DomainObject.Predmet.ProtustrankaWithAdress>
  <DomainObject.Predmet.ProtustrankaWithAdressOIB>
    <izvorni_sadrzaj>ETNO-EKO d.o.o., OIB 67363175047, Opatovina 35, 10000 Zagreb</izvorni_sadrzaj>
    <derivirana_varijabla naziv="DomainObject.Predmet.ProtustrankaWithAdressOIB_1">ETNO-EKO d.o.o., OIB 67363175047, Opatovina 35, 10000 Zagreb</derivirana_varijabla>
  </DomainObject.Predmet.ProtustrankaWithAdressOIB>
  <DomainObject.Predmet.ProtustrankaNazivFormated>
    <izvorni_sadrzaj>ETNO-EKO d.o.o.</izvorni_sadrzaj>
    <derivirana_varijabla naziv="DomainObject.Predmet.ProtustrankaNazivFormated_1">ETNO-EKO d.o.o.</derivirana_varijabla>
  </DomainObject.Predmet.ProtustrankaNazivFormated>
  <DomainObject.Predmet.ProtustrankaNazivFormatedOIB>
    <izvorni_sadrzaj>ETNO-EKO d.o.o., OIB 67363175047</izvorni_sadrzaj>
    <derivirana_varijabla naziv="DomainObject.Predmet.ProtustrankaNazivFormatedOIB_1">ETNO-EKO d.o.o., OIB 67363175047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ETNO-EKO d.o.o. zastupanog po punomoćniku Mislav Žagar; Velimir Žagar</item>
    </izvorni_sadrzaj>
    <derivirana_varijabla naziv="DomainObject.Predmet.ProtuStrankaListFormated_1">
      <item>ETNO-EKO d.o.o. zastupanog po punomoćniku Mislav Žagar; Velimir Žagar</item>
    </derivirana_varijabla>
  </DomainObject.Predmet.ProtuStrankaListFormated>
  <DomainObject.Predmet.ProtuStrankaListFormatedOIB>
    <izvorni_sadrzaj>
      <item>ETNO-EKO d.o.o., OIB 67363175047 zastupanog po punomoćniku Mislav Žagar; Velimir Žagar</item>
    </izvorni_sadrzaj>
    <derivirana_varijabla naziv="DomainObject.Predmet.ProtuStrankaListFormatedOIB_1">
      <item>ETNO-EKO d.o.o., OIB 67363175047 zastupanog po punomoćniku Mislav Žagar; Velimir Žagar</item>
    </derivirana_varijabla>
  </DomainObject.Predmet.ProtuStrankaListFormatedOIB>
  <DomainObject.Predmet.ProtuStrankaListFormatedWithAdress>
    <izvorni_sadrzaj>
      <item>ETNO-EKO d.o.o., Opatovina 35, 10000 Zagreb zastupanog po punomoćniku Mislav Žagar; Velimir Žagar</item>
    </izvorni_sadrzaj>
    <derivirana_varijabla naziv="DomainObject.Predmet.ProtuStrankaListFormatedWithAdress_1">
      <item>ETNO-EKO d.o.o., Opatovina 35, 10000 Zagreb zastupanog po punomoćniku Mislav Žagar; Velimir Žagar</item>
    </derivirana_varijabla>
  </DomainObject.Predmet.ProtuStrankaListFormatedWithAdress>
  <DomainObject.Predmet.ProtuStrankaListFormatedWithAdressOIB>
    <izvorni_sadrzaj>
      <item>ETNO-EKO d.o.o., OIB 67363175047, Opatovina 35, 10000 Zagreb zastupanog po punomoćniku Mislav Žagar; Velimir Žagar</item>
    </izvorni_sadrzaj>
    <derivirana_varijabla naziv="DomainObject.Predmet.ProtuStrankaListFormatedWithAdressOIB_1">
      <item>ETNO-EKO d.o.o., OIB 67363175047, Opatovina 35, 10000 Zagreb zastupanog po punomoćniku Mislav Žagar; Velimir Žagar</item>
    </derivirana_varijabla>
  </DomainObject.Predmet.ProtuStrankaListFormatedWithAdressOIB>
  <DomainObject.Predmet.ProtuStrankaListNazivFormated>
    <izvorni_sadrzaj>
      <item>ETNO-EKO d.o.o.</item>
    </izvorni_sadrzaj>
    <derivirana_varijabla naziv="DomainObject.Predmet.ProtuStrankaListNazivFormated_1">
      <item>ETNO-EKO d.o.o.</item>
    </derivirana_varijabla>
  </DomainObject.Predmet.ProtuStrankaListNazivFormated>
  <DomainObject.Predmet.ProtuStrankaListNazivFormatedOIB>
    <izvorni_sadrzaj>
      <item>ETNO-EKO d.o.o., OIB 67363175047</item>
    </izvorni_sadrzaj>
    <derivirana_varijabla naziv="DomainObject.Predmet.ProtuStrankaListNazivFormatedOIB_1">
      <item>ETNO-EKO d.o.o., OIB 67363175047</item>
    </derivirana_varijabla>
  </DomainObject.Predmet.ProtuStrankaListNazivFormatedOIB>
  <DomainObject.Predmet.OstaliListFormated>
    <izvorni_sadrzaj>
      <item>Velimir Žagar punomoćnik sudionika u postupku ETNO-EKO d.o.o.</item>
      <item>Mislav Žagar punomoćnik sudionika u postupku ETNO-EKO d.o.o.</item>
    </izvorni_sadrzaj>
    <derivirana_varijabla naziv="DomainObject.Predmet.OstaliListFormated_1">
      <item>Velimir Žagar punomoćnik sudionika u postupku ETNO-EKO d.o.o.</item>
      <item>Mislav Žagar punomoćnik sudionika u postupku ETNO-EKO d.o.o.</item>
    </derivirana_varijabla>
  </DomainObject.Predmet.OstaliListFormated>
  <DomainObject.Predmet.OstaliListFormatedOIB>
    <izvorni_sadrzaj>
      <item>Velimir Žagar, OIB 33936317742 punomoćnik sudionika u postupku ETNO-EKO d.o.o.</item>
      <item>Mislav Žagar, OIB 25746450063 punomoćnik sudionika u postupku ETNO-EKO d.o.o.</item>
    </izvorni_sadrzaj>
    <derivirana_varijabla naziv="DomainObject.Predmet.OstaliListFormatedOIB_1">
      <item>Velimir Žagar, OIB 33936317742 punomoćnik sudionika u postupku ETNO-EKO d.o.o.</item>
      <item>Mislav Žagar, OIB 25746450063 punomoćnik sudionika u postupku ETNO-EKO d.o.o.</item>
    </derivirana_varijabla>
  </DomainObject.Predmet.OstaliListFormatedOIB>
  <DomainObject.Predmet.OstaliListFormatedWithAdress>
    <izvorni_sadrzaj>
      <item>Velimir Žagar, Svibanjčica 9 E, 10000 Zagreb punomoćnik sudionika u postupku ETNO-EKO d.o.o.</item>
      <item>Mislav Žagar, Svetice 2, 10000 Zagreb punomoćnik sudionika u postupku ETNO-EKO d.o.o.</item>
    </izvorni_sadrzaj>
    <derivirana_varijabla naziv="DomainObject.Predmet.OstaliListFormatedWithAdress_1">
      <item>Velimir Žagar, Svibanjčica 9 E, 10000 Zagreb punomoćnik sudionika u postupku ETNO-EKO d.o.o.</item>
      <item>Mislav Žagar, Svetice 2, 10000 Zagreb punomoćnik sudionika u postupku ETNO-EKO d.o.o.</item>
    </derivirana_varijabla>
  </DomainObject.Predmet.OstaliListFormatedWithAdress>
  <DomainObject.Predmet.OstaliListFormatedWithAdressOIB>
    <izvorni_sadrzaj>
      <item>Velimir Žagar, OIB 33936317742, Svibanjčica 9 E, 10000 Zagreb punomoćnik sudionika u postupku ETNO-EKO d.o.o.</item>
      <item>Mislav Žagar, OIB 25746450063, Svetice 2, 10000 Zagreb punomoćnik sudionika u postupku ETNO-EKO d.o.o.</item>
    </izvorni_sadrzaj>
    <derivirana_varijabla naziv="DomainObject.Predmet.OstaliListFormatedWithAdressOIB_1">
      <item>Velimir Žagar, OIB 33936317742, Svibanjčica 9 E, 10000 Zagreb punomoćnik sudionika u postupku ETNO-EKO d.o.o.</item>
      <item>Mislav Žagar, OIB 25746450063, Svetice 2, 10000 Zagreb punomoćnik sudionika u postupku ETNO-EKO d.o.o.</item>
    </derivirana_varijabla>
  </DomainObject.Predmet.OstaliListFormatedWithAdressOIB>
  <DomainObject.Predmet.OstaliListNazivFormated>
    <izvorni_sadrzaj>
      <item>Velimir Žagar</item>
      <item>Mislav Žagar</item>
    </izvorni_sadrzaj>
    <derivirana_varijabla naziv="DomainObject.Predmet.OstaliListNazivFormated_1">
      <item>Velimir Žagar</item>
      <item>Mislav Žagar</item>
    </derivirana_varijabla>
  </DomainObject.Predmet.OstaliListNazivFormated>
  <DomainObject.Predmet.OstaliListNazivFormatedOIB>
    <izvorni_sadrzaj>
      <item>Velimir Žagar, OIB 33936317742</item>
      <item>Mislav Žagar, OIB 25746450063</item>
    </izvorni_sadrzaj>
    <derivirana_varijabla naziv="DomainObject.Predmet.OstaliListNazivFormatedOIB_1">
      <item>Velimir Žagar, OIB 33936317742</item>
      <item>Mislav Žagar, OIB 25746450063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ETNO-EKO d.o.o.</izvorni_sadrzaj>
    <derivirana_varijabla naziv="DomainObject.Predmet.ProtustrankaIDrugi_1">ETNO-EKO 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ETNO-EKO d.o.o., OIB 67363175047, Opatovina 35, 10000 Zagreb</izvorni_sadrzaj>
    <derivirana_varijabla naziv="DomainObject.Predmet.ProtustrankaIDrugiAdressOIB_1">ETNO-EKO d.o.o., OIB 67363175047,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ETNO-EKO d.o.o.</item>
      <item>Velimir Žagar</item>
      <item>Mislav Žagar</item>
    </izvorni_sadrzaj>
    <derivirana_varijabla naziv="DomainObject.Predmet.SudioniciListNaziv_1">
      <item>FINA Regionalni centar Zagreb</item>
      <item>ETNO-EKO d.o.o.</item>
      <item>Velimir Žagar</item>
      <item>Mislav Žagar</item>
    </derivirana_varijabla>
  </DomainObject.Predmet.SudioniciListNaziv>
  <DomainObject.Predmet.SudioniciListAdressOIB>
    <izvorni_sadrzaj>
      <item>FINA Regionalni centar Zagreb, OIB 85821130368, Ul. grada Vukovara 70,10000 Zagreb</item>
      <item>ETNO-EKO d.o.o., OIB 67363175047, Opatovina 35,10000 Zagreb</item>
      <item>Velimir Žagar, OIB 33936317742, Svibanjčica 9 E,10000 Zagreb</item>
      <item>Mislav Žagar, OIB 25746450063, Svetice 2,10000 Zagreb</item>
    </izvorni_sadrzaj>
    <derivirana_varijabla naziv="DomainObject.Predmet.SudioniciListAdressOIB_1">
      <item>FINA Regionalni centar Zagreb, OIB 85821130368, Ul. grada Vukovara 70,10000 Zagreb</item>
      <item>ETNO-EKO d.o.o., OIB 67363175047, Opatovina 35,10000 Zagreb</item>
      <item>Velimir Žagar, OIB 33936317742, Svibanjčica 9 E,10000 Zagreb</item>
      <item>Mislav Žagar, OIB 25746450063, Svetice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67363175047</item>
      <item>, OIB 33936317742</item>
      <item>, OIB 25746450063</item>
    </izvorni_sadrzaj>
    <derivirana_varijabla naziv="DomainObject.Predmet.SudioniciListNazivOIB_1">
      <item>, OIB 85821130368</item>
      <item>, OIB 67363175047</item>
      <item>, OIB 33936317742</item>
      <item>, OIB 25746450063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3774</properties:Characters>
  <properties:Lines>84</properties:Lines>
  <properties:Paragraphs>26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2016-05-18T10:01:00Z</cp:lastPrinted>
  <dcterms:modified xmlns:xsi="http://www.w3.org/2001/XMLSchema-instance" xsi:type="dcterms:W3CDTF">2016-05-18T10:03:00Z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