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ecfb" w14:paraId="783ecfb" w:rsidRDefault="005458D2" w:rsidR="005458D2" w:rsidRPr="00270E2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70E2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7C310E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TRGOVAČK</w:t>
      </w:r>
      <w:r w:rsidR="007B1BFA" w:rsidRPr="00270E2C">
        <w:rPr>
          <w:rFonts w:hAnsi="Times New Roman" w:ascii="Times New Roman"/>
          <w:szCs w:val="24"/>
          <w:lang w:val="hr-HR"/>
        </w:rPr>
        <w:t>I SUD U VARAŽDINU</w:t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</w:p>
    <w:p w:rsidRDefault="007B1BFA" w:rsidP="00AF778E" w:rsidR="005458D2" w:rsidRPr="00270E2C">
      <w:pPr>
        <w:jc w:val="right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5458D2" w:rsidP="006C7B1B" w:rsidR="005458D2" w:rsidRPr="00270E2C">
      <w:pPr>
        <w:jc w:val="center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b/>
          <w:szCs w:val="24"/>
          <w:lang w:val="hr-HR"/>
        </w:rPr>
        <w:t>Z A P I S N I K</w:t>
      </w:r>
    </w:p>
    <w:p w:rsidRDefault="005458D2" w:rsidR="0044709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od</w:t>
      </w:r>
      <w:r w:rsidR="007C5A8F">
        <w:rPr>
          <w:rFonts w:hAnsi="Times New Roman" w:ascii="Times New Roman"/>
          <w:szCs w:val="24"/>
          <w:lang w:val="hr-HR"/>
        </w:rPr>
        <w:t xml:space="preserve"> </w:t>
      </w:r>
      <w:r w:rsidR="00816FBA">
        <w:rPr>
          <w:rFonts w:hAnsi="Times New Roman" w:ascii="Times New Roman"/>
          <w:szCs w:val="24"/>
          <w:lang w:val="hr-HR"/>
        </w:rPr>
        <w:t>17. studenog</w:t>
      </w:r>
      <w:r w:rsidR="007C5A8F">
        <w:rPr>
          <w:rFonts w:hAnsi="Times New Roman" w:ascii="Times New Roman"/>
          <w:szCs w:val="24"/>
          <w:lang w:val="hr-HR"/>
        </w:rPr>
        <w:t xml:space="preserve"> 2015. </w:t>
      </w:r>
      <w:r w:rsidR="0044709B" w:rsidRPr="00270E2C">
        <w:rPr>
          <w:rFonts w:hAnsi="Times New Roman" w:ascii="Times New Roman"/>
          <w:szCs w:val="24"/>
          <w:lang w:val="hr-HR"/>
        </w:rPr>
        <w:t xml:space="preserve">o održanoj </w:t>
      </w:r>
      <w:r w:rsidR="00B802A0" w:rsidRPr="00270E2C">
        <w:rPr>
          <w:rFonts w:hAnsi="Times New Roman" w:ascii="Times New Roman"/>
          <w:szCs w:val="24"/>
          <w:lang w:val="hr-HR"/>
        </w:rPr>
        <w:t>javnoj dražbi</w:t>
      </w:r>
    </w:p>
    <w:p w:rsidRDefault="005458D2" w:rsidP="0044709B" w:rsidR="006C7B1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kod Trgovačkog suda u Varaždinu u stečajnom postupku nad </w:t>
      </w:r>
    </w:p>
    <w:p w:rsidRDefault="008D0740" w:rsidP="006C7B1B" w:rsidR="008D0740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stečajnim </w:t>
      </w:r>
      <w:r w:rsidR="005458D2" w:rsidRPr="00270E2C">
        <w:rPr>
          <w:rFonts w:hAnsi="Times New Roman" w:ascii="Times New Roman"/>
          <w:szCs w:val="24"/>
          <w:lang w:val="hr-HR"/>
        </w:rPr>
        <w:t xml:space="preserve">dužnikom </w:t>
      </w:r>
      <w:r w:rsidR="009259DB" w:rsidRPr="00270E2C">
        <w:rPr>
          <w:rFonts w:hAnsi="Times New Roman" w:ascii="Times New Roman"/>
          <w:szCs w:val="24"/>
          <w:lang w:val="hr-HR"/>
        </w:rPr>
        <w:t>VELECOMMERCE</w:t>
      </w:r>
      <w:r w:rsidR="0072730D">
        <w:rPr>
          <w:rFonts w:hAnsi="Times New Roman" w:ascii="Times New Roman"/>
          <w:szCs w:val="24"/>
          <w:lang w:val="hr-HR"/>
        </w:rPr>
        <w:t xml:space="preserve"> d.o.o. u stečaju</w:t>
      </w:r>
      <w:r w:rsidR="00837550" w:rsidRPr="00270E2C">
        <w:rPr>
          <w:rFonts w:hAnsi="Times New Roman" w:ascii="Times New Roman"/>
          <w:szCs w:val="24"/>
          <w:lang w:val="hr-HR"/>
        </w:rPr>
        <w:t xml:space="preserve"> iz </w:t>
      </w:r>
      <w:r w:rsidR="009259DB" w:rsidRPr="00270E2C">
        <w:rPr>
          <w:rFonts w:hAnsi="Times New Roman" w:ascii="Times New Roman"/>
          <w:szCs w:val="24"/>
          <w:lang w:val="hr-HR"/>
        </w:rPr>
        <w:t>Čakovca</w:t>
      </w:r>
    </w:p>
    <w:p w:rsidRDefault="00837550" w:rsidP="00837550" w:rsidR="00837550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DF5183" w:rsidP="00837550" w:rsidR="00DF5183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Sudac: </w:t>
      </w:r>
      <w:r w:rsidR="00837550" w:rsidRPr="00270E2C">
        <w:rPr>
          <w:rFonts w:hAnsi="Times New Roman" w:ascii="Times New Roman"/>
          <w:szCs w:val="24"/>
          <w:lang w:val="hr-HR"/>
        </w:rPr>
        <w:t>Ksenija Flack Makitan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Zapisničar: </w:t>
      </w:r>
      <w:r w:rsidR="00DF5183" w:rsidRPr="00270E2C">
        <w:rPr>
          <w:rFonts w:hAnsi="Times New Roman" w:ascii="Times New Roman"/>
          <w:szCs w:val="24"/>
          <w:lang w:val="hr-HR"/>
        </w:rPr>
        <w:t>Lea Rogina</w:t>
      </w:r>
    </w:p>
    <w:p w:rsidRDefault="00286715" w:rsidP="007C310E" w:rsidR="00286715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</w:p>
    <w:p w:rsidRDefault="005458D2" w:rsidP="007C310E" w:rsidR="00040F9A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270E2C">
        <w:rPr>
          <w:rFonts w:hAnsi="Times New Roman" w:ascii="Times New Roman"/>
          <w:b w:val="false"/>
          <w:sz w:val="24"/>
          <w:szCs w:val="24"/>
          <w:lang w:val="hr-HR"/>
        </w:rPr>
        <w:t>Početak u</w:t>
      </w:r>
      <w:r w:rsidR="007C5A8F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816FBA">
        <w:rPr>
          <w:rFonts w:hAnsi="Times New Roman" w:ascii="Times New Roman"/>
          <w:b w:val="false"/>
          <w:sz w:val="24"/>
          <w:szCs w:val="24"/>
          <w:lang w:val="hr-HR"/>
        </w:rPr>
        <w:t>10,15</w:t>
      </w:r>
      <w:r w:rsidR="004705B8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837550" w:rsidRPr="00270E2C">
        <w:rPr>
          <w:rFonts w:hAnsi="Times New Roman" w:ascii="Times New Roman"/>
          <w:b w:val="false"/>
          <w:sz w:val="24"/>
          <w:szCs w:val="24"/>
          <w:lang w:val="hr-HR"/>
        </w:rPr>
        <w:t>sati</w:t>
      </w:r>
      <w:r w:rsidR="00F50F49" w:rsidRPr="00270E2C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286715" w:rsidP="00286715" w:rsidR="00286715" w:rsidRPr="00286715">
      <w:pPr>
        <w:rPr>
          <w:lang w:val="hr-HR"/>
        </w:rPr>
      </w:pPr>
    </w:p>
    <w:p w:rsidRDefault="00596AEF" w:rsidP="00DF5183" w:rsidR="00596AEF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1B487B" w:rsidP="009259DB" w:rsidR="00C6469D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  <w:r w:rsidR="0064557E" w:rsidRPr="00270E2C">
        <w:rPr>
          <w:rFonts w:hAnsi="Times New Roman" w:ascii="Times New Roman"/>
          <w:szCs w:val="24"/>
          <w:lang w:val="hr-HR"/>
        </w:rPr>
        <w:t xml:space="preserve">Na današnju </w:t>
      </w:r>
      <w:r w:rsidR="00B802A0" w:rsidRPr="00270E2C">
        <w:rPr>
          <w:rFonts w:hAnsi="Times New Roman" w:ascii="Times New Roman"/>
          <w:szCs w:val="24"/>
          <w:lang w:val="hr-HR"/>
        </w:rPr>
        <w:t>javnu dražbu</w:t>
      </w:r>
      <w:r w:rsidR="0064557E" w:rsidRPr="00270E2C">
        <w:rPr>
          <w:rFonts w:hAnsi="Times New Roman" w:ascii="Times New Roman"/>
          <w:szCs w:val="24"/>
          <w:lang w:val="hr-HR"/>
        </w:rPr>
        <w:t xml:space="preserve"> </w:t>
      </w:r>
      <w:r w:rsidR="007F65FE">
        <w:rPr>
          <w:rFonts w:hAnsi="Times New Roman" w:ascii="Times New Roman"/>
          <w:szCs w:val="24"/>
          <w:lang w:val="hr-HR"/>
        </w:rPr>
        <w:t>pristupili su</w:t>
      </w:r>
      <w:r w:rsidR="00276B1C">
        <w:rPr>
          <w:rFonts w:hAnsi="Times New Roman" w:ascii="Times New Roman"/>
          <w:szCs w:val="24"/>
          <w:lang w:val="hr-HR"/>
        </w:rPr>
        <w:t xml:space="preserve"> </w:t>
      </w:r>
      <w:r w:rsidR="00460DD4">
        <w:rPr>
          <w:rFonts w:hAnsi="Times New Roman" w:ascii="Times New Roman"/>
          <w:szCs w:val="24"/>
          <w:lang w:val="hr-HR"/>
        </w:rPr>
        <w:t>zastupnica Republike Hrvatske, zamjenica Županijskog državnog odvjetnika u Varaždinu, Građansko-upravni o</w:t>
      </w:r>
      <w:r w:rsidR="004560AC">
        <w:rPr>
          <w:rFonts w:hAnsi="Times New Roman" w:ascii="Times New Roman"/>
          <w:szCs w:val="24"/>
          <w:lang w:val="hr-HR"/>
        </w:rPr>
        <w:t xml:space="preserve">djel, </w:t>
      </w:r>
      <w:r w:rsidR="00C27E45">
        <w:rPr>
          <w:rFonts w:hAnsi="Times New Roman" w:ascii="Times New Roman"/>
          <w:szCs w:val="24"/>
          <w:lang w:val="hr-HR"/>
        </w:rPr>
        <w:t>Tanja Purić-Stamenković,</w:t>
      </w:r>
      <w:r w:rsidR="004560AC">
        <w:rPr>
          <w:rFonts w:hAnsi="Times New Roman" w:ascii="Times New Roman"/>
          <w:szCs w:val="24"/>
          <w:lang w:val="hr-HR"/>
        </w:rPr>
        <w:t xml:space="preserve"> stečajni upravitelj Velimir Slamar.</w:t>
      </w:r>
    </w:p>
    <w:p w:rsidRDefault="00DD2FCF" w:rsidP="009259DB" w:rsidR="00DD2FCF">
      <w:pPr>
        <w:jc w:val="both"/>
        <w:rPr>
          <w:rFonts w:hAnsi="Times New Roman" w:ascii="Times New Roman"/>
          <w:szCs w:val="24"/>
          <w:lang w:val="hr-HR"/>
        </w:rPr>
      </w:pPr>
    </w:p>
    <w:p w:rsidRDefault="007F65FE" w:rsidP="006E7F6A" w:rsidR="00E42E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6B1C">
        <w:rPr>
          <w:rFonts w:hAnsi="Times New Roman" w:ascii="Times New Roman"/>
          <w:szCs w:val="24"/>
          <w:lang w:val="hr-HR"/>
        </w:rPr>
        <w:t xml:space="preserve">Konstatira se da na današnjoj javnoj dražbi nema zainteresiranih kupaca, </w:t>
      </w:r>
      <w:r w:rsidR="006A7E89">
        <w:rPr>
          <w:rFonts w:hAnsi="Times New Roman" w:ascii="Times New Roman"/>
          <w:szCs w:val="24"/>
          <w:lang w:val="hr-HR"/>
        </w:rPr>
        <w:t xml:space="preserve">a stečajni vjerovnici predlažu </w:t>
      </w:r>
      <w:r w:rsidR="004560AC">
        <w:rPr>
          <w:rFonts w:hAnsi="Times New Roman" w:ascii="Times New Roman"/>
          <w:szCs w:val="24"/>
          <w:lang w:val="hr-HR"/>
        </w:rPr>
        <w:t>da se ne smanjuje dalje cijena.</w:t>
      </w:r>
    </w:p>
    <w:p w:rsidRDefault="00C6469D" w:rsidP="006E7F6A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993696" w:rsidP="00993696" w:rsidR="009936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toga </w:t>
      </w:r>
      <w:r w:rsidR="006E7F6A">
        <w:rPr>
          <w:rFonts w:hAnsi="Times New Roman" w:ascii="Times New Roman"/>
          <w:szCs w:val="24"/>
          <w:lang w:val="hr-HR"/>
        </w:rPr>
        <w:t>stečajni sudac donosi sljedeći</w:t>
      </w:r>
    </w:p>
    <w:p w:rsidRDefault="006E7F6A" w:rsidP="00993696" w:rsidR="006E7F6A">
      <w:pPr>
        <w:rPr>
          <w:rFonts w:hAnsi="Times New Roman" w:ascii="Times New Roman"/>
          <w:szCs w:val="24"/>
          <w:lang w:val="hr-HR"/>
        </w:rPr>
      </w:pPr>
    </w:p>
    <w:p w:rsidRDefault="006E7F6A" w:rsidP="006E7F6A" w:rsidR="006E7F6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993696" w:rsidP="004560AC" w:rsidR="00993696">
      <w:pPr>
        <w:rPr>
          <w:rFonts w:hAnsi="Times New Roman" w:ascii="Times New Roman"/>
          <w:szCs w:val="24"/>
          <w:lang w:val="hr-HR"/>
        </w:rPr>
      </w:pPr>
    </w:p>
    <w:p w:rsidRDefault="00993696" w:rsidP="006E7F6A" w:rsidR="00993696" w:rsidRPr="00270E2C">
      <w:pPr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I. Određuje se usmena javna dražba za prodaju nekretnina stečajnog dužnika VELECOMMERCE d.o.o. „u stečaju“ iz Čakovca, Novakova 44, i to: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AF778E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1. nekretnine čkbr.528/20, u naravi kuća i dvor u Vugrišincu ukupne površine 334 čhv u 3/12 dijela upisane u z.k.ul.br.1617, k.o. IV Brežni kotar, 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5.887,64</w:t>
      </w:r>
      <w:r w:rsidR="00D153ED">
        <w:rPr>
          <w:rFonts w:hAnsi="Times New Roman" w:ascii="Times New Roman"/>
          <w:szCs w:val="24"/>
          <w:lang w:val="hr-HR"/>
        </w:rPr>
        <w:t xml:space="preserve"> kn</w:t>
      </w:r>
      <w:r w:rsidR="00AF778E" w:rsidRPr="00270E2C">
        <w:rPr>
          <w:rFonts w:hAnsi="Times New Roman" w:ascii="Times New Roman"/>
          <w:szCs w:val="24"/>
          <w:lang w:val="hr-HR"/>
        </w:rPr>
        <w:t>.</w:t>
      </w:r>
    </w:p>
    <w:p w:rsidRDefault="00C6469D" w:rsidP="00F50F49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2. nekretnine: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 čkbr.528/1 u naravi livada Vugrišinec, površine 1 jutro i 13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-čkbr.528/3 u naravi oranica Vugrišinec, površine 610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-čkbr.528/4 u naravi šuma Vugrišinec, površine 267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-čkbr.528/9 u naravi voćnjak Vugrišinec, površine 1229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-čkbr.528/10 u naravi livada Vugrišinec, površine 420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-čkbr.528/19 u naravi oranica i livada Vugrišinec, površine 1 jutro i 139 čhv,</w:t>
      </w:r>
    </w:p>
    <w:p w:rsidRDefault="00F50F49" w:rsidP="00F50F49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-čkbr.528/21 u naravi oranica i voćnjak Vugrišinec, površine 608 čhv, sve u ½ dijela, upisane u z.k.ul.2990, k.o. IV Brežni kotar,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8.476,20</w:t>
      </w:r>
      <w:r w:rsidR="00AF778E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C6469D" w:rsidP="00F50F49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831371" w:rsidP="00F50F49" w:rsidR="00831371">
      <w:pPr>
        <w:jc w:val="both"/>
        <w:rPr>
          <w:rFonts w:hAnsi="Times New Roman" w:ascii="Times New Roman"/>
          <w:szCs w:val="24"/>
          <w:lang w:val="hr-HR"/>
        </w:rPr>
      </w:pPr>
    </w:p>
    <w:p w:rsidRDefault="00C27E45" w:rsidP="00F50F49" w:rsidR="00C27E45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DF4C83" w:rsidR="00DF4C83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lastRenderedPageBreak/>
        <w:t xml:space="preserve">3. </w:t>
      </w:r>
      <w:r w:rsidR="00DF4C83" w:rsidRPr="00270E2C">
        <w:rPr>
          <w:rFonts w:hAnsi="Times New Roman" w:ascii="Times New Roman"/>
          <w:szCs w:val="24"/>
          <w:lang w:val="hr-HR"/>
        </w:rPr>
        <w:t xml:space="preserve">nekretnina čkbr. 27 u naravi stambena zgrada, kbr. 31, glavna ulica i dvorište ukupne površine 401 m2, upisane u z.k. ul. broj 1421, k.o. Dunjkovec, upisana u zemljišne knjige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46.648,55</w:t>
      </w:r>
      <w:r w:rsidR="00DF4C83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6E7F6A" w:rsidRPr="006E7F6A">
      <w:pPr>
        <w:jc w:val="both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II. Ročište za prodaju nekretnine održati će se na Trgovačkom sudu u Varaždinu, soba broj 232/II,</w:t>
      </w:r>
      <w:r w:rsidR="003E0A0D">
        <w:rPr>
          <w:rFonts w:hAnsi="Times New Roman" w:ascii="Times New Roman"/>
          <w:b/>
          <w:szCs w:val="24"/>
          <w:lang w:val="hr-HR"/>
        </w:rPr>
        <w:t xml:space="preserve"> </w:t>
      </w:r>
      <w:r w:rsidR="00C27E45">
        <w:rPr>
          <w:rFonts w:hAnsi="Times New Roman" w:ascii="Times New Roman"/>
          <w:b/>
          <w:szCs w:val="24"/>
          <w:lang w:val="hr-HR"/>
        </w:rPr>
        <w:t>11. prosinca</w:t>
      </w:r>
      <w:r w:rsidR="003E0A0D">
        <w:rPr>
          <w:rFonts w:hAnsi="Times New Roman" w:ascii="Times New Roman"/>
          <w:b/>
          <w:szCs w:val="24"/>
          <w:lang w:val="hr-HR"/>
        </w:rPr>
        <w:t xml:space="preserve"> 2015</w:t>
      </w:r>
      <w:r w:rsidR="00DF4C83" w:rsidRPr="00270E2C">
        <w:rPr>
          <w:rFonts w:hAnsi="Times New Roman" w:ascii="Times New Roman"/>
          <w:b/>
          <w:szCs w:val="24"/>
          <w:lang w:val="hr-HR"/>
        </w:rPr>
        <w:t xml:space="preserve">. g. u </w:t>
      </w:r>
      <w:r w:rsidR="00C27E45">
        <w:rPr>
          <w:rFonts w:hAnsi="Times New Roman" w:ascii="Times New Roman"/>
          <w:b/>
          <w:szCs w:val="24"/>
          <w:lang w:val="hr-HR"/>
        </w:rPr>
        <w:t>8,4</w:t>
      </w:r>
      <w:r w:rsidR="00831371">
        <w:rPr>
          <w:rFonts w:hAnsi="Times New Roman" w:ascii="Times New Roman"/>
          <w:b/>
          <w:szCs w:val="24"/>
          <w:lang w:val="hr-HR"/>
        </w:rPr>
        <w:t>5</w:t>
      </w:r>
      <w:r w:rsidR="00276B1C">
        <w:rPr>
          <w:rFonts w:hAnsi="Times New Roman" w:ascii="Times New Roman"/>
          <w:b/>
          <w:szCs w:val="24"/>
          <w:lang w:val="hr-HR"/>
        </w:rPr>
        <w:t xml:space="preserve"> </w:t>
      </w:r>
      <w:r w:rsidRPr="00270E2C">
        <w:rPr>
          <w:rFonts w:hAnsi="Times New Roman" w:ascii="Times New Roman"/>
          <w:b/>
          <w:szCs w:val="24"/>
          <w:lang w:val="hr-HR"/>
        </w:rPr>
        <w:t>sati.</w:t>
      </w:r>
    </w:p>
    <w:p w:rsidRDefault="006E7F6A" w:rsidP="00F50F49" w:rsidR="006E7F6A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 xml:space="preserve">III. Pravo sudjelovanja na dražbi imaju oni kupci koji su </w:t>
      </w:r>
      <w:r w:rsidR="00AF778E" w:rsidRPr="00270E2C">
        <w:rPr>
          <w:rFonts w:hAnsi="Times New Roman" w:ascii="Times New Roman"/>
          <w:szCs w:val="24"/>
          <w:lang w:val="hr-HR"/>
        </w:rPr>
        <w:t xml:space="preserve">najkasnije </w:t>
      </w:r>
      <w:r w:rsidRPr="00270E2C">
        <w:rPr>
          <w:rFonts w:hAnsi="Times New Roman" w:ascii="Times New Roman"/>
          <w:szCs w:val="24"/>
          <w:lang w:val="hr-HR"/>
        </w:rPr>
        <w:t xml:space="preserve">3 dana prije održavanja javne dražbe uplatili jamčevinu u visini 10% vrijednosti nekretnine odnosno pokretnine na žiro račun Trgovačkog suda u Varaždinu, broj HR40 2390 0011 3000 0275 4, uz naznaku broja predmeta </w:t>
      </w:r>
      <w:r w:rsidR="00A64513" w:rsidRPr="00270E2C">
        <w:rPr>
          <w:rFonts w:hAnsi="Times New Roman" w:ascii="Times New Roman"/>
          <w:szCs w:val="24"/>
          <w:lang w:val="hr-HR"/>
        </w:rPr>
        <w:t>St-</w:t>
      </w:r>
      <w:r w:rsidR="00755758" w:rsidRPr="00270E2C">
        <w:rPr>
          <w:rFonts w:hAnsi="Times New Roman" w:ascii="Times New Roman"/>
          <w:szCs w:val="24"/>
          <w:lang w:val="hr-HR"/>
        </w:rPr>
        <w:t>735</w:t>
      </w:r>
      <w:r w:rsidR="00A64513" w:rsidRPr="00270E2C">
        <w:rPr>
          <w:rFonts w:hAnsi="Times New Roman" w:ascii="Times New Roman"/>
          <w:szCs w:val="24"/>
          <w:lang w:val="hr-HR"/>
        </w:rPr>
        <w:t>/</w:t>
      </w:r>
      <w:r w:rsidRPr="00270E2C">
        <w:rPr>
          <w:rFonts w:hAnsi="Times New Roman" w:ascii="Times New Roman"/>
          <w:szCs w:val="24"/>
          <w:lang w:val="hr-HR"/>
        </w:rPr>
        <w:t>03.</w:t>
      </w:r>
    </w:p>
    <w:p w:rsidRDefault="00993696" w:rsidP="00F50F49" w:rsidR="00993696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IV. Kupac je dužan kupovninu platiti u roku od 30 dana od dana pravomoćnosti rješenja o dosudi, s time da će se uplaćena jamčevina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V. Nekretnina se prodaje po načelu „viđeno-kupljeno“, te se time isključuju svi prigovori glede nedostataka kupljene nekretnine. Obavijesti vezane uz prodaju predmetne nekretnine mogu se dobiti od stečajnog upravitelja Velimira Slamar na telefonski broj 098446829 od 8,00-15,00 sati svakog radnog dana.</w:t>
      </w:r>
    </w:p>
    <w:p w:rsidRDefault="00AF778E" w:rsidP="00F50F49" w:rsidR="00AF778E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VI. Zadužuje se stečajni upravitelj da sukladno ovom zaključku izradi tekst oglasa te isti objavi na web stranicama Hrvatske gospodarske komore, kao i na web stranicama Visokog trgovačkog suda u Zagrebu. Također se zadužuje stečajni upravitelj da objavljeni tekst oglasa dostavi u sudski spis.</w:t>
      </w:r>
    </w:p>
    <w:p w:rsidRDefault="007E049B" w:rsidP="0044709B" w:rsidR="007E049B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44709B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C6469D" w:rsidP="0044709B" w:rsidR="006E7F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C6469D" w:rsidP="0044709B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C6469D" w:rsidP="0044709B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Dovršeno u </w:t>
      </w:r>
      <w:r w:rsidR="00DF4C83" w:rsidRPr="00270E2C">
        <w:rPr>
          <w:rFonts w:hAnsi="Times New Roman" w:ascii="Times New Roman"/>
          <w:szCs w:val="24"/>
          <w:lang w:val="hr-HR"/>
        </w:rPr>
        <w:t xml:space="preserve"> </w:t>
      </w:r>
      <w:r w:rsidR="00C27E45">
        <w:rPr>
          <w:rFonts w:hAnsi="Times New Roman" w:ascii="Times New Roman"/>
          <w:szCs w:val="24"/>
          <w:lang w:val="hr-HR"/>
        </w:rPr>
        <w:t>10,20</w:t>
      </w:r>
      <w:r w:rsidR="001E2184">
        <w:rPr>
          <w:rFonts w:hAnsi="Times New Roman" w:ascii="Times New Roman"/>
          <w:szCs w:val="24"/>
          <w:lang w:val="hr-HR"/>
        </w:rPr>
        <w:t xml:space="preserve"> </w:t>
      </w:r>
      <w:r w:rsidRPr="00270E2C">
        <w:rPr>
          <w:rFonts w:hAnsi="Times New Roman" w:ascii="Times New Roman"/>
          <w:szCs w:val="24"/>
          <w:lang w:val="hr-HR"/>
        </w:rPr>
        <w:t>sati.</w:t>
      </w:r>
    </w:p>
    <w:sectPr w:rsidSect="00AF778E" w:rsidR="00F50F49" w:rsidRPr="00270E2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35F" w:rsidP="00AF778E" w:rsidR="0010135F">
      <w:r>
        <w:separator/>
      </w:r>
    </w:p>
  </w:endnote>
  <w:endnote w:id="0" w:type="continuationSeparator">
    <w:p w:rsidRDefault="0010135F" w:rsidP="00AF778E" w:rsidR="00101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35F" w:rsidP="00AF778E" w:rsidR="0010135F">
      <w:r>
        <w:separator/>
      </w:r>
    </w:p>
  </w:footnote>
  <w:footnote w:id="0" w:type="continuationSeparator">
    <w:p w:rsidRDefault="0010135F" w:rsidP="00AF778E" w:rsidR="00101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jc w:val="center"/>
      <w:rPr>
        <w:rFonts w:cs="Arial" w:hAnsi="Arial" w:ascii="Arial"/>
        <w:sz w:val="22"/>
        <w:szCs w:val="22"/>
      </w:rPr>
    </w:pPr>
    <w:r w:rsidRPr="00AF778E">
      <w:rPr>
        <w:rFonts w:cs="Arial" w:hAnsi="Arial" w:ascii="Arial"/>
        <w:sz w:val="22"/>
        <w:szCs w:val="22"/>
      </w:rPr>
      <w:fldChar w:fldCharType="begin"/>
    </w:r>
    <w:r w:rsidRPr="00AF778E">
      <w:rPr>
        <w:rFonts w:cs="Arial" w:hAnsi="Arial" w:ascii="Arial"/>
        <w:sz w:val="22"/>
        <w:szCs w:val="22"/>
      </w:rPr>
      <w:instrText>PAGE   \* MERGEFORMAT</w:instrText>
    </w:r>
    <w:r w:rsidRPr="00AF778E">
      <w:rPr>
        <w:rFonts w:cs="Arial" w:hAnsi="Arial" w:ascii="Arial"/>
        <w:sz w:val="22"/>
        <w:szCs w:val="22"/>
      </w:rPr>
      <w:fldChar w:fldCharType="separate"/>
    </w:r>
    <w:r w:rsidR="00EF2AE8" w:rsidRPr="00EF2AE8">
      <w:rPr>
        <w:rFonts w:cs="Arial" w:hAnsi="Arial" w:ascii="Arial"/>
        <w:noProof/>
        <w:sz w:val="22"/>
        <w:szCs w:val="22"/>
        <w:lang w:val="hr-HR"/>
      </w:rPr>
      <w:t>2</w:t>
    </w:r>
    <w:r w:rsidRPr="00AF778E">
      <w:rPr>
        <w:rFonts w:cs="Arial" w:hAnsi="Arial" w:ascii="Arial"/>
        <w:sz w:val="22"/>
        <w:szCs w:val="22"/>
      </w:rPr>
      <w:fldChar w:fldCharType="end"/>
    </w:r>
  </w:p>
  <w:p w:rsidRDefault="00AF778E" w:rsidP="00AF778E" w:rsidR="00AF778E" w:rsidRPr="00993696">
    <w:pPr>
      <w:jc w:val="right"/>
      <w:rPr>
        <w:rFonts w:hAnsi="Times New Roman" w:ascii="Times New Roman"/>
        <w:b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>Poslovni broj: 5 St-735/03-</w:t>
    </w:r>
    <w:r w:rsidR="00831371">
      <w:rPr>
        <w:rFonts w:hAnsi="Times New Roman" w:ascii="Times New Roman"/>
        <w:szCs w:val="24"/>
        <w:lang w:val="hr-HR"/>
      </w:rPr>
      <w:t>1</w:t>
    </w:r>
    <w:r w:rsidR="00C27E45">
      <w:rPr>
        <w:rFonts w:hAnsi="Times New Roman" w:ascii="Times New Roman"/>
        <w:szCs w:val="24"/>
        <w:lang w:val="hr-HR"/>
      </w:rPr>
      <w:t>10</w:t>
    </w:r>
  </w:p>
  <w:p w:rsidRDefault="00AF778E" w:rsidR="00AF778E">
    <w:pPr>
      <w:pStyle w:val="Zaglavlje"/>
      <w:jc w:val="center"/>
    </w:pPr>
  </w:p>
  <w:p w:rsidRDefault="00AF778E" w:rsidR="00AF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rPr>
        <w:rFonts w:hAnsi="Calibri" w:ascii="Calibri"/>
        <w:lang w:val="hr-HR"/>
      </w:rPr>
    </w:pPr>
  </w:p>
  <w:p w:rsidRDefault="00AF778E" w:rsidP="00DF4C83" w:rsidR="00AF778E" w:rsidRPr="00993696">
    <w:pPr>
      <w:jc w:val="right"/>
      <w:rPr>
        <w:rFonts w:hAnsi="Times New Roman" w:ascii="Times New Roman"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 xml:space="preserve">Poslovni broj: </w:t>
    </w:r>
    <w:r w:rsidR="00336CAC" w:rsidRPr="00993696">
      <w:rPr>
        <w:rFonts w:hAnsi="Times New Roman" w:ascii="Times New Roman"/>
        <w:szCs w:val="24"/>
        <w:lang w:val="hr-HR"/>
      </w:rPr>
      <w:t>5 St-735/03-</w:t>
    </w:r>
    <w:r w:rsidR="00C27E45">
      <w:rPr>
        <w:rFonts w:hAnsi="Times New Roman" w:ascii="Times New Roman"/>
        <w:szCs w:val="24"/>
        <w:lang w:val="hr-HR"/>
      </w:rPr>
      <w:t>110</w:t>
    </w:r>
  </w:p>
  <w:p w:rsidRDefault="00AF778E" w:rsidR="00AF778E" w:rsidRPr="00AF778E">
    <w:pPr>
      <w:pStyle w:val="Zaglavlje"/>
      <w:rPr>
        <w:rFonts w:hAnsi="Calibri" w:ascii="Calibri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B5DC8"/>
    <w:multiLevelType w:val="hybridMultilevel"/>
    <w:tmpl w:val="91C6F572"/>
    <w:lvl w:tplc="805E0FC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4D092C"/>
    <w:multiLevelType w:val="hybridMultilevel"/>
    <w:tmpl w:val="6FD2575E"/>
    <w:lvl w:tplc="4CA4C1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1A5603A"/>
    <w:multiLevelType w:val="hybridMultilevel"/>
    <w:tmpl w:val="E4040EC2"/>
    <w:lvl w:tplc="B1A452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94021F"/>
    <w:multiLevelType w:val="hybridMultilevel"/>
    <w:tmpl w:val="6A12BD9E"/>
    <w:lvl w:tplc="F8FEBD7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2AD5F01"/>
    <w:multiLevelType w:val="hybridMultilevel"/>
    <w:tmpl w:val="CFA0C6A6"/>
    <w:lvl w:tplc="B4D60C6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6D2D3A"/>
    <w:multiLevelType w:val="hybridMultilevel"/>
    <w:tmpl w:val="7A58F612"/>
    <w:lvl w:tplc="2076C80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833C91"/>
    <w:multiLevelType w:val="hybridMultilevel"/>
    <w:tmpl w:val="37AC4BA6"/>
    <w:lvl w:tplc="7BE69C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AD5B83"/>
    <w:multiLevelType w:val="hybridMultilevel"/>
    <w:tmpl w:val="2AFC73C2"/>
    <w:lvl w:tplc="D4F8F0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1F61"/>
    <w:rsid w:val="00005480"/>
    <w:rsid w:val="00006C84"/>
    <w:rsid w:val="0001792E"/>
    <w:rsid w:val="00040F9A"/>
    <w:rsid w:val="00052A5F"/>
    <w:rsid w:val="000555A3"/>
    <w:rsid w:val="000737B1"/>
    <w:rsid w:val="0010135F"/>
    <w:rsid w:val="00115BB5"/>
    <w:rsid w:val="0015342F"/>
    <w:rsid w:val="001548C4"/>
    <w:rsid w:val="00166DF0"/>
    <w:rsid w:val="00191641"/>
    <w:rsid w:val="00191DE6"/>
    <w:rsid w:val="001A4F3A"/>
    <w:rsid w:val="001B487B"/>
    <w:rsid w:val="001B66EB"/>
    <w:rsid w:val="001E2184"/>
    <w:rsid w:val="002201B7"/>
    <w:rsid w:val="002534AA"/>
    <w:rsid w:val="00267DDA"/>
    <w:rsid w:val="00270E2C"/>
    <w:rsid w:val="00273305"/>
    <w:rsid w:val="00276B1C"/>
    <w:rsid w:val="00286715"/>
    <w:rsid w:val="002A4B41"/>
    <w:rsid w:val="00336CAC"/>
    <w:rsid w:val="00352591"/>
    <w:rsid w:val="00364FE3"/>
    <w:rsid w:val="003A2820"/>
    <w:rsid w:val="003A40A6"/>
    <w:rsid w:val="003C5E2E"/>
    <w:rsid w:val="003E0A0D"/>
    <w:rsid w:val="0040782A"/>
    <w:rsid w:val="00432E28"/>
    <w:rsid w:val="0044709B"/>
    <w:rsid w:val="004560AC"/>
    <w:rsid w:val="00460DD4"/>
    <w:rsid w:val="004705B8"/>
    <w:rsid w:val="005042DA"/>
    <w:rsid w:val="0050449E"/>
    <w:rsid w:val="005458D2"/>
    <w:rsid w:val="00573AA3"/>
    <w:rsid w:val="00596AEF"/>
    <w:rsid w:val="005A6673"/>
    <w:rsid w:val="005E669B"/>
    <w:rsid w:val="005F54FC"/>
    <w:rsid w:val="00604B3C"/>
    <w:rsid w:val="0064168F"/>
    <w:rsid w:val="0064557E"/>
    <w:rsid w:val="00691666"/>
    <w:rsid w:val="00691E6F"/>
    <w:rsid w:val="006A7E89"/>
    <w:rsid w:val="006B28A2"/>
    <w:rsid w:val="006C2567"/>
    <w:rsid w:val="006C31F9"/>
    <w:rsid w:val="006C5A91"/>
    <w:rsid w:val="006C7B1B"/>
    <w:rsid w:val="006E1C1F"/>
    <w:rsid w:val="006E7F6A"/>
    <w:rsid w:val="00726452"/>
    <w:rsid w:val="0072730D"/>
    <w:rsid w:val="00755758"/>
    <w:rsid w:val="007615CB"/>
    <w:rsid w:val="007704F6"/>
    <w:rsid w:val="007A2347"/>
    <w:rsid w:val="007B1BFA"/>
    <w:rsid w:val="007C310E"/>
    <w:rsid w:val="007C48E9"/>
    <w:rsid w:val="007C5A8F"/>
    <w:rsid w:val="007E049B"/>
    <w:rsid w:val="007F65FE"/>
    <w:rsid w:val="00816FBA"/>
    <w:rsid w:val="0082185D"/>
    <w:rsid w:val="00821863"/>
    <w:rsid w:val="00831371"/>
    <w:rsid w:val="00837550"/>
    <w:rsid w:val="008557DE"/>
    <w:rsid w:val="00857928"/>
    <w:rsid w:val="0087555E"/>
    <w:rsid w:val="00891BDF"/>
    <w:rsid w:val="008B58BC"/>
    <w:rsid w:val="008C13E0"/>
    <w:rsid w:val="008D0740"/>
    <w:rsid w:val="00914C43"/>
    <w:rsid w:val="009259DB"/>
    <w:rsid w:val="00964200"/>
    <w:rsid w:val="00983C7D"/>
    <w:rsid w:val="00993696"/>
    <w:rsid w:val="009B0067"/>
    <w:rsid w:val="00A64513"/>
    <w:rsid w:val="00A83B90"/>
    <w:rsid w:val="00AD1518"/>
    <w:rsid w:val="00AE0698"/>
    <w:rsid w:val="00AF778E"/>
    <w:rsid w:val="00B1165F"/>
    <w:rsid w:val="00B444DB"/>
    <w:rsid w:val="00B802A0"/>
    <w:rsid w:val="00BE4DA9"/>
    <w:rsid w:val="00BF6904"/>
    <w:rsid w:val="00C27E45"/>
    <w:rsid w:val="00C63A4F"/>
    <w:rsid w:val="00C6469D"/>
    <w:rsid w:val="00C653E0"/>
    <w:rsid w:val="00C763CD"/>
    <w:rsid w:val="00CB0C05"/>
    <w:rsid w:val="00D153ED"/>
    <w:rsid w:val="00D512A2"/>
    <w:rsid w:val="00D54D18"/>
    <w:rsid w:val="00DA2922"/>
    <w:rsid w:val="00DA431C"/>
    <w:rsid w:val="00DD2FCF"/>
    <w:rsid w:val="00DD3620"/>
    <w:rsid w:val="00DD74ED"/>
    <w:rsid w:val="00DE437F"/>
    <w:rsid w:val="00DF4C83"/>
    <w:rsid w:val="00DF5183"/>
    <w:rsid w:val="00E13238"/>
    <w:rsid w:val="00E36FF3"/>
    <w:rsid w:val="00E42EDE"/>
    <w:rsid w:val="00E44D20"/>
    <w:rsid w:val="00E46DA2"/>
    <w:rsid w:val="00E5142D"/>
    <w:rsid w:val="00E72802"/>
    <w:rsid w:val="00E80ACB"/>
    <w:rsid w:val="00EA096C"/>
    <w:rsid w:val="00EB503E"/>
    <w:rsid w:val="00EC2BE5"/>
    <w:rsid w:val="00EF2AE8"/>
    <w:rsid w:val="00F0008C"/>
    <w:rsid w:val="00F143A4"/>
    <w:rsid w:val="00F2152D"/>
    <w:rsid w:val="00F31F3C"/>
    <w:rsid w:val="00F352A9"/>
    <w:rsid w:val="00F50F49"/>
    <w:rsid w:val="00F85A55"/>
    <w:rsid w:val="00FA3063"/>
    <w:rsid w:val="00F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F000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F778E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778E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F2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A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A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A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A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F000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F778E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778E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F2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A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A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A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A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2015.</izvorni_sadrzaj>
    <derivirana_varijabla naziv="DomainObject.StvarniPocetakDatum_1">17. studenog 2015.</derivirana_varijabla>
  </DomainObject.StvarniPocetakDatum>
  <DomainObject.StvarniZavrsetakDatum>
    <izvorni_sadrzaj>17. studenog 2015.</izvorni_sadrzaj>
    <derivirana_varijabla naziv="DomainObject.StvarniZavrsetakDatum_1">17. studenog 2015.</derivirana_varijabla>
  </DomainObject.StvarniZavrsetakDatum>
  <DomainObject.PlaniraniZavrsetakDatum>
    <izvorni_sadrzaj>17. studenog 2015.</izvorni_sadrzaj>
    <derivirana_varijabla naziv="DomainObject.PlaniraniZavrsetakDatum_1">17. studenog 2015.</derivirana_varijabla>
  </DomainObject.PlaniraniZavrsetakDatum>
  <DomainObject.PlaniraniPocetakDatum>
    <izvorni_sadrzaj>17. studenog 2015.</izvorni_sadrzaj>
    <derivirana_varijabla naziv="DomainObject.PlaniraniPocetakDatum_1">17. studenog 2015.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>Odvjetničko društvo Porobija i Špoljarić, društvo s ograničenom odgovornošću</item>
      <item>Slavica Mađarić i dr., bivši zaposlenici (1. - 7.)</item>
      <item>MERCATOR - H  društvo s ograničenom odgovornošću za trgovinu i proizvodnju</item>
      <item>ŽDO Građansko-upravni odjel u Čakovcu</item>
      <item>NARODNE NOVINE d.d.</item>
      <item>VELECOMMERCE, društvo s ograničenom odgovornošću za trgovinu i ugostiteljsku djelatnost u stečaju</item>
      <item>Međimurska banka d.d.</item>
      <item>Velimir Slamar</item>
      <item>KOS &amp; PARTNERI, odvjetničko društvo j.t.d.</item>
    </izvorni_sadrzaj>
    <derivirana_varijabla naziv="DomainObject.UcesnikSudskeRadnjeListNaziv_1">
      <item>Odvjetničko društvo Porobija i Špoljarić, društvo s ograničenom odgovornošću</item>
      <item>Slavica Mađarić i dr., bivši zaposlenici (1. - 7.)</item>
      <item>MERCATOR - H  društvo s ograničenom odgovornošću za trgovinu i proizvodnju</item>
      <item>ŽDO Građansko-upravni odjel u Čakovcu</item>
      <item>NARODNE NOVINE d.d.</item>
      <item>VELECOMMERCE, društvo s ograničenom odgovornošću za trgovinu i ugostiteljsku djelatnost u stečaju</item>
      <item>Međimurska banka d.d.</item>
      <item>Velimir Slamar</item>
      <item>KOS &amp; PARTNERI, odvjetničko društvo j.t.d.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C8AA9-E7CB-4EF0-B849-2BCCBDD70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558</properties:Words>
  <properties:Characters>2990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2015-10-23T11:35:00Z</dcterms:created>
  <dc:creator>VOTA NĂO Ŕ REGIONALIZAÇĂO! SIM AO REFORÇO DO MUNICIPALISMO!</dc:creator>
  <dc:description>A REGIONALIZAÇĂO É UM ERRO COLOSSAL!</dc:description>
  <cp:lastModifiedBy>Lea Rogina</cp:lastModifiedBy>
  <cp:lastPrinted>2015-11-17T09:20:00Z</cp:lastPrinted>
  <dcterms:modified xmlns:xsi="http://www.w3.org/2001/XMLSchema-instance" xsi:type="dcterms:W3CDTF">2015-11-17T14:14:00Z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