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6174" w14:paraId="45c6174" w:rsidRDefault="00895620" w:rsidP="00364C59" w:rsidR="00364C59" w:rsidRPr="006D615B">
      <w:pPr>
        <w15:collapsed w:val="false"/>
      </w:pPr>
      <w:bookmarkStart w:name="_GoBack" w:id="0"/>
      <w:bookmarkEnd w:id="0"/>
      <w:r w:rsidRPr="006D615B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30D" w:rsidRPr="006D615B">
        <w:tab/>
      </w:r>
      <w:r w:rsidR="00364C59" w:rsidRPr="006D615B">
        <w:t xml:space="preserve">       </w:t>
      </w:r>
      <w:r w:rsidR="00364C59" w:rsidRPr="006D615B">
        <w:rPr>
          <w:noProof/>
        </w:rPr>
        <w:t xml:space="preserve">                </w:t>
      </w:r>
    </w:p>
    <w:p w:rsidRDefault="00364C59" w:rsidP="00364C59" w:rsidR="00364C59" w:rsidRPr="006D615B">
      <w:r w:rsidRPr="006D615B">
        <w:t>REPUBLIKA HRVATSKA</w:t>
      </w:r>
    </w:p>
    <w:p w:rsidRDefault="00364C59" w:rsidP="00364C59" w:rsidR="00364C59" w:rsidRPr="006D615B">
      <w:r w:rsidRPr="006D615B">
        <w:t>TRGOVAČKI SUD U ZAGREBU</w:t>
      </w:r>
    </w:p>
    <w:p w:rsidRDefault="00364C59" w:rsidP="00364C59" w:rsidR="00364C59" w:rsidRPr="006D615B">
      <w:r w:rsidRPr="006D615B">
        <w:t>Zagreb, Amruševa 2/II</w:t>
      </w:r>
    </w:p>
    <w:p w:rsidRDefault="00364C59" w:rsidP="00364C59" w:rsidR="00364C59" w:rsidRPr="006D615B">
      <w:pPr>
        <w:jc w:val="both"/>
      </w:pPr>
    </w:p>
    <w:p w:rsidRDefault="00364C59" w:rsidP="00364C59" w:rsidR="00364C59" w:rsidRPr="006D615B">
      <w:pPr>
        <w:ind w:firstLine="567"/>
        <w:jc w:val="center"/>
      </w:pPr>
      <w:r w:rsidRPr="006D615B">
        <w:t xml:space="preserve">     R E P U B L I K A    H R V A T S K A</w:t>
      </w:r>
    </w:p>
    <w:p w:rsidRDefault="00364C59" w:rsidP="00364C59" w:rsidR="00364C59" w:rsidRPr="006D615B">
      <w:pPr>
        <w:ind w:firstLine="567"/>
        <w:jc w:val="center"/>
      </w:pPr>
    </w:p>
    <w:p w:rsidRDefault="00452C41" w:rsidP="00364C59" w:rsidR="00364C59" w:rsidRPr="006D615B">
      <w:pPr>
        <w:ind w:firstLine="567"/>
        <w:jc w:val="center"/>
      </w:pPr>
      <w:r>
        <w:t xml:space="preserve">R J E Š E N J E </w:t>
      </w:r>
    </w:p>
    <w:p w:rsidRDefault="00364C59" w:rsidP="00364C59" w:rsidR="00364C59" w:rsidRPr="006D615B">
      <w:pPr>
        <w:ind w:firstLine="567"/>
        <w:jc w:val="both"/>
      </w:pPr>
    </w:p>
    <w:p w:rsidRDefault="00BC7172" w:rsidP="006D615B" w:rsidR="00895620" w:rsidRPr="006D615B">
      <w:pPr>
        <w:ind w:firstLine="708"/>
        <w:jc w:val="both"/>
      </w:pPr>
      <w:r w:rsidRPr="006D615B">
        <w:rPr>
          <w:bCs/>
        </w:rPr>
        <w:t>Trgovački sud u Zagrebu, p</w:t>
      </w:r>
      <w:r w:rsidRPr="006D615B">
        <w:t>o sucu toga suda Vesni Sremac Šoštar, a povodom prijedloga predlagatelja FINA, Regionalni centar Zagreb, Trg svibanjskih žrtava 1995. 1., OIB: 85821130368, radi otvaranja stečajnog postupka nad stečajnim dužnikom</w:t>
      </w:r>
      <w:r w:rsidRPr="006D615B">
        <w:rPr>
          <w:lang w:val="hr-BA"/>
        </w:rPr>
        <w:t xml:space="preserve"> TOMANT STIL d.o.o. u stečaju, Zagreb, Hrvatskog proljeća 22, OIB: 58713737817</w:t>
      </w:r>
      <w:r w:rsidRPr="006D615B">
        <w:t xml:space="preserve">, dana </w:t>
      </w:r>
      <w:r w:rsidR="00227BA7">
        <w:t>26. travnja 2019</w:t>
      </w:r>
      <w:r w:rsidRPr="006D615B">
        <w:t>. godine</w:t>
      </w:r>
    </w:p>
    <w:p w:rsidRDefault="0044030D" w:rsidP="00D9697E" w:rsidR="0044030D" w:rsidRPr="006D615B">
      <w:pPr>
        <w:jc w:val="center"/>
      </w:pPr>
      <w:r w:rsidRPr="006D615B">
        <w:t>r i j e š i o    j e</w:t>
      </w:r>
    </w:p>
    <w:p w:rsidRDefault="0044030D" w:rsidP="008F7C1A" w:rsidR="0044030D" w:rsidRPr="006D615B"/>
    <w:p w:rsidRDefault="001A7FE0" w:rsidP="001A7FE0" w:rsidR="00227BA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6D615B">
        <w:rPr>
          <w:rFonts w:cs="Times New Roman" w:hAnsi="Times New Roman" w:ascii="Times New Roman"/>
          <w:sz w:val="24"/>
        </w:rPr>
        <w:t xml:space="preserve">         </w:t>
      </w:r>
      <w:r w:rsidR="002F642A" w:rsidRPr="006D615B">
        <w:rPr>
          <w:rFonts w:cs="Times New Roman" w:hAnsi="Times New Roman" w:ascii="Times New Roman"/>
          <w:sz w:val="24"/>
        </w:rPr>
        <w:t xml:space="preserve">I </w:t>
      </w:r>
      <w:r w:rsidRPr="006D615B">
        <w:rPr>
          <w:rFonts w:cs="Times New Roman" w:hAnsi="Times New Roman" w:ascii="Times New Roman"/>
          <w:sz w:val="24"/>
        </w:rPr>
        <w:t xml:space="preserve"> </w:t>
      </w:r>
      <w:r w:rsidR="00227BA7">
        <w:rPr>
          <w:rFonts w:cs="Times New Roman" w:hAnsi="Times New Roman" w:ascii="Times New Roman"/>
          <w:sz w:val="24"/>
        </w:rPr>
        <w:t>Stavlja se izvan snage rješenje ovog suda o prodaji nekretnina</w:t>
      </w:r>
      <w:r w:rsidR="00F80330">
        <w:rPr>
          <w:rFonts w:cs="Times New Roman" w:hAnsi="Times New Roman" w:ascii="Times New Roman"/>
          <w:sz w:val="24"/>
        </w:rPr>
        <w:t xml:space="preserve">, broj gornji, od </w:t>
      </w:r>
      <w:r w:rsidR="00B10258">
        <w:rPr>
          <w:rFonts w:cs="Times New Roman" w:hAnsi="Times New Roman" w:ascii="Times New Roman"/>
          <w:sz w:val="24"/>
        </w:rPr>
        <w:t>17. listopada 2018.</w:t>
      </w:r>
    </w:p>
    <w:p w:rsidRDefault="00227BA7" w:rsidP="001A7FE0" w:rsidR="00227BA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27BA7" w:rsidP="001A7FE0" w:rsidR="00A62701" w:rsidRPr="006D615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II </w:t>
      </w:r>
      <w:r w:rsidR="00A62701" w:rsidRPr="006D615B">
        <w:rPr>
          <w:rFonts w:cs="Times New Roman" w:hAnsi="Times New Roman" w:ascii="Times New Roman"/>
          <w:sz w:val="24"/>
        </w:rPr>
        <w:t xml:space="preserve">Određuje se prodaja nekretnina u stečajnom postupku u vlasništvu </w:t>
      </w:r>
      <w:r w:rsidR="0044030D" w:rsidRPr="006D615B">
        <w:rPr>
          <w:rFonts w:cs="Times New Roman" w:hAnsi="Times New Roman" w:ascii="Times New Roman"/>
          <w:sz w:val="24"/>
        </w:rPr>
        <w:t>steča</w:t>
      </w:r>
      <w:r w:rsidR="00536EC2" w:rsidRPr="006D615B">
        <w:rPr>
          <w:rFonts w:cs="Times New Roman" w:hAnsi="Times New Roman" w:ascii="Times New Roman"/>
          <w:sz w:val="24"/>
        </w:rPr>
        <w:t>jnog</w:t>
      </w:r>
      <w:r w:rsidR="004B1E94" w:rsidRPr="006D615B">
        <w:rPr>
          <w:rFonts w:cs="Times New Roman" w:hAnsi="Times New Roman" w:ascii="Times New Roman"/>
          <w:sz w:val="24"/>
        </w:rPr>
        <w:t xml:space="preserve"> dužnika</w:t>
      </w:r>
      <w:r w:rsidR="00A62701" w:rsidRPr="006D615B">
        <w:rPr>
          <w:rFonts w:cs="Times New Roman" w:hAnsi="Times New Roman" w:ascii="Times New Roman"/>
          <w:sz w:val="24"/>
        </w:rPr>
        <w:t xml:space="preserve"> </w:t>
      </w:r>
      <w:r w:rsidR="00BC7172" w:rsidRPr="006D615B">
        <w:rPr>
          <w:rFonts w:cs="Times New Roman" w:hAnsi="Times New Roman" w:ascii="Times New Roman"/>
          <w:sz w:val="24"/>
          <w:lang w:val="hr-BA"/>
        </w:rPr>
        <w:t>TOMANT STIL d.o.o. u stečaju, Zagreb, Hrvatskog proljeća 22, OIB: 58713737817</w:t>
      </w:r>
      <w:r w:rsidR="00A62701" w:rsidRPr="006D615B">
        <w:rPr>
          <w:rFonts w:cs="Times New Roman" w:hAnsi="Times New Roman" w:ascii="Times New Roman"/>
          <w:sz w:val="24"/>
        </w:rPr>
        <w:t xml:space="preserve">, uz odgovarajuću primjenu pravila o ovrsi nad nekretninama: </w:t>
      </w:r>
      <w:r w:rsidR="00536CF4" w:rsidRPr="006D615B">
        <w:rPr>
          <w:rFonts w:cs="Times New Roman" w:hAnsi="Times New Roman" w:ascii="Times New Roman"/>
          <w:sz w:val="24"/>
        </w:rPr>
        <w:t xml:space="preserve"> </w:t>
      </w:r>
    </w:p>
    <w:p w:rsidRDefault="00E04F99" w:rsidP="00A62701" w:rsidR="00E04F99" w:rsidRPr="006D615B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43A67" w:rsidP="00A62701" w:rsidR="00A62701" w:rsidRPr="006D615B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Nekretnina</w:t>
      </w:r>
      <w:r w:rsidR="00E04F99" w:rsidRPr="006D615B">
        <w:rPr>
          <w:rFonts w:cs="Times New Roman" w:hAnsi="Times New Roman" w:ascii="Times New Roman"/>
          <w:sz w:val="24"/>
        </w:rPr>
        <w:t xml:space="preserve"> u vlasništvu stečajnog dužnika</w:t>
      </w:r>
      <w:r w:rsidR="00132D56" w:rsidRPr="006D615B">
        <w:rPr>
          <w:rFonts w:cs="Times New Roman" w:hAnsi="Times New Roman" w:ascii="Times New Roman"/>
          <w:sz w:val="24"/>
        </w:rPr>
        <w:t xml:space="preserve"> s upisanim založnim pravom</w:t>
      </w:r>
      <w:r w:rsidR="00085162" w:rsidRPr="006D615B">
        <w:rPr>
          <w:rFonts w:cs="Times New Roman" w:hAnsi="Times New Roman" w:ascii="Times New Roman"/>
          <w:sz w:val="24"/>
        </w:rPr>
        <w:t>:</w:t>
      </w:r>
    </w:p>
    <w:p w:rsidRDefault="002F436C" w:rsidP="00A62701" w:rsidR="00A62701" w:rsidRPr="006D615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6D615B">
        <w:rPr>
          <w:rFonts w:cs="Times New Roman" w:hAnsi="Times New Roman" w:ascii="Times New Roman"/>
          <w:sz w:val="24"/>
        </w:rPr>
        <w:t>u</w:t>
      </w:r>
      <w:r w:rsidR="0089107A" w:rsidRPr="006D615B">
        <w:rPr>
          <w:rFonts w:cs="Times New Roman" w:hAnsi="Times New Roman" w:ascii="Times New Roman"/>
          <w:sz w:val="24"/>
        </w:rPr>
        <w:t xml:space="preserve"> </w:t>
      </w:r>
      <w:r w:rsidR="00A648D3" w:rsidRPr="006D615B">
        <w:rPr>
          <w:rFonts w:cs="Times New Roman" w:hAnsi="Times New Roman" w:ascii="Times New Roman"/>
          <w:sz w:val="24"/>
        </w:rPr>
        <w:t xml:space="preserve">zemljišnim knjigama </w:t>
      </w:r>
      <w:r w:rsidR="008D518D" w:rsidRPr="006D615B">
        <w:rPr>
          <w:rFonts w:cs="Times New Roman" w:hAnsi="Times New Roman" w:ascii="Times New Roman"/>
          <w:sz w:val="24"/>
        </w:rPr>
        <w:t xml:space="preserve">Općinskog </w:t>
      </w:r>
      <w:r w:rsidR="00BC7172" w:rsidRPr="006D615B">
        <w:rPr>
          <w:rFonts w:cs="Times New Roman" w:hAnsi="Times New Roman" w:ascii="Times New Roman"/>
          <w:sz w:val="24"/>
        </w:rPr>
        <w:t xml:space="preserve">građanskog suda u Zagrebu, zk. odjel </w:t>
      </w:r>
    </w:p>
    <w:p w:rsidRDefault="00BC7172" w:rsidP="00BC7172" w:rsidR="00BC7172" w:rsidRPr="006D615B">
      <w:pPr>
        <w:pStyle w:val="Odlomakpopisa"/>
        <w:numPr>
          <w:ilvl w:val="0"/>
          <w:numId w:val="28"/>
        </w:numPr>
      </w:pPr>
      <w:r w:rsidRPr="006D615B">
        <w:t>zk.ul. 4363, k.o. Vrapče, č.k.br. 1356/161,</w:t>
      </w:r>
      <w:r w:rsidR="00CD5EB2">
        <w:t xml:space="preserve"> </w:t>
      </w:r>
      <w:r w:rsidRPr="006D615B">
        <w:t>suvlasnički dio: 7/1000 ETAŽNO VLASNIŠTVO (E-14) 1. parkirališno mjesto PM9 u podrumu (označeno žutim kosim crtama) ukupne površine 12,00 m2.</w:t>
      </w:r>
    </w:p>
    <w:p w:rsidRDefault="002F436C" w:rsidP="00BC7172" w:rsidR="002F436C" w:rsidRPr="006D615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04F99" w:rsidP="009E4129" w:rsidR="00E13551" w:rsidRPr="006D615B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6D615B">
        <w:rPr>
          <w:rFonts w:cs="Times New Roman" w:hAnsi="Times New Roman" w:ascii="Times New Roman"/>
          <w:sz w:val="24"/>
        </w:rPr>
        <w:t>Na navedenim nekretninama</w:t>
      </w:r>
      <w:r w:rsidR="00E13551" w:rsidRPr="006D615B">
        <w:rPr>
          <w:rFonts w:cs="Times New Roman" w:hAnsi="Times New Roman" w:ascii="Times New Roman"/>
          <w:sz w:val="24"/>
        </w:rPr>
        <w:t xml:space="preserve"> upisano je </w:t>
      </w:r>
      <w:r w:rsidR="00B74CFF" w:rsidRPr="006D615B">
        <w:rPr>
          <w:rFonts w:cs="Times New Roman" w:hAnsi="Times New Roman" w:ascii="Times New Roman"/>
          <w:sz w:val="24"/>
        </w:rPr>
        <w:t xml:space="preserve">razlučno </w:t>
      </w:r>
      <w:r w:rsidR="008D518D" w:rsidRPr="006D615B">
        <w:rPr>
          <w:rFonts w:cs="Times New Roman" w:hAnsi="Times New Roman" w:ascii="Times New Roman"/>
          <w:sz w:val="24"/>
        </w:rPr>
        <w:t>pravo u korist vjerovnika:</w:t>
      </w:r>
    </w:p>
    <w:p w:rsidRDefault="00FD2829" w:rsidP="00BC7172" w:rsidR="00BC7172" w:rsidRPr="006D615B">
      <w:pPr>
        <w:pStyle w:val="Tijelotekst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color w:val="000000"/>
          <w:sz w:val="24"/>
        </w:rPr>
        <w:t>ŠTEDBANKA d.d. u likvidaciji</w:t>
      </w:r>
      <w:r w:rsidR="00BC7172" w:rsidRPr="006D615B">
        <w:rPr>
          <w:rFonts w:cs="Times New Roman" w:hAnsi="Times New Roman" w:ascii="Times New Roman"/>
          <w:bCs/>
          <w:color w:val="000000"/>
          <w:sz w:val="24"/>
        </w:rPr>
        <w:t>, Zagreb, Slavonska avenija 3, OIB : 58063088591</w:t>
      </w:r>
    </w:p>
    <w:p w:rsidRDefault="00BC7172" w:rsidP="00BC7172" w:rsidR="00BC7172" w:rsidRPr="006D615B">
      <w:pPr>
        <w:pStyle w:val="Tijelotekst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</w:rPr>
      </w:pPr>
      <w:r w:rsidRPr="006D615B">
        <w:rPr>
          <w:rFonts w:cs="Times New Roman" w:hAnsi="Times New Roman" w:ascii="Times New Roman"/>
          <w:bCs/>
          <w:color w:val="000000"/>
          <w:sz w:val="24"/>
        </w:rPr>
        <w:t>Republika Hrvatska, Ministarstvo financija, Porezna uprava, Područni ured Zagreb, Savska cesta 41, OIB 18683136487</w:t>
      </w:r>
    </w:p>
    <w:p w:rsidRDefault="006D615B" w:rsidP="00BC7172" w:rsidR="006D615B" w:rsidRPr="006D615B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A7FE0" w:rsidP="001A7FE0" w:rsidR="001A7FE0" w:rsidRPr="006D615B">
      <w:pPr>
        <w:ind w:left="360"/>
        <w:jc w:val="both"/>
      </w:pPr>
      <w:r w:rsidRPr="006D615B">
        <w:t xml:space="preserve">     </w:t>
      </w:r>
      <w:r w:rsidR="002F642A" w:rsidRPr="006D615B">
        <w:t xml:space="preserve">II </w:t>
      </w:r>
      <w:r w:rsidRPr="006D615B">
        <w:t xml:space="preserve"> </w:t>
      </w:r>
      <w:r w:rsidR="007B28C5" w:rsidRPr="006D615B">
        <w:t>Zaključkom o prodaji utvrdit će se vrijednost nekretnina, način i uvjeti</w:t>
      </w:r>
      <w:r w:rsidR="00685517" w:rsidRPr="006D615B">
        <w:t xml:space="preserve"> </w:t>
      </w:r>
      <w:r w:rsidRPr="006D615B">
        <w:t>prodaje</w:t>
      </w:r>
    </w:p>
    <w:p w:rsidRDefault="007B28C5" w:rsidP="001A7FE0" w:rsidR="00537DFF" w:rsidRPr="006D615B">
      <w:pPr>
        <w:jc w:val="both"/>
      </w:pPr>
      <w:r w:rsidRPr="006D615B">
        <w:t>nekretnina iz točke I ovog rješenja.</w:t>
      </w:r>
      <w:r w:rsidR="00D545B7" w:rsidRPr="006D615B">
        <w:tab/>
      </w:r>
      <w:r w:rsidR="00D545B7" w:rsidRPr="006D615B">
        <w:tab/>
      </w:r>
      <w:r w:rsidR="00D545B7" w:rsidRPr="006D615B">
        <w:tab/>
      </w:r>
    </w:p>
    <w:p w:rsidRDefault="00D545B7" w:rsidP="00417A25" w:rsidR="007B28C5" w:rsidRPr="006D615B">
      <w:pPr>
        <w:ind w:left="709"/>
        <w:jc w:val="both"/>
      </w:pPr>
      <w:r w:rsidRPr="006D615B">
        <w:tab/>
      </w:r>
      <w:r w:rsidRPr="006D615B">
        <w:tab/>
      </w:r>
      <w:r w:rsidRPr="006D615B">
        <w:tab/>
      </w:r>
      <w:r w:rsidRPr="006D615B">
        <w:tab/>
      </w:r>
    </w:p>
    <w:p w:rsidRDefault="002F642A" w:rsidP="001A7FE0" w:rsidR="002F642A" w:rsidRPr="006D615B">
      <w:pPr>
        <w:ind w:left="709"/>
        <w:jc w:val="both"/>
      </w:pPr>
      <w:r w:rsidRPr="006D615B">
        <w:t xml:space="preserve">III </w:t>
      </w:r>
      <w:r w:rsidR="007B28C5" w:rsidRPr="006D615B">
        <w:t>Određuje se upis zabilježbe ovog rješenja o prodaji nekretnina stečajnog</w:t>
      </w:r>
      <w:r w:rsidR="00051DA2" w:rsidRPr="006D615B">
        <w:t xml:space="preserve"> </w:t>
      </w:r>
      <w:r w:rsidR="007B28C5" w:rsidRPr="006D615B">
        <w:t xml:space="preserve">dužnika u </w:t>
      </w:r>
    </w:p>
    <w:p w:rsidRDefault="007B28C5" w:rsidP="002F642A" w:rsidR="007B28C5">
      <w:pPr>
        <w:jc w:val="both"/>
      </w:pPr>
      <w:r w:rsidRPr="006D615B">
        <w:t>zeml</w:t>
      </w:r>
      <w:r w:rsidR="008F7C1A" w:rsidRPr="006D615B">
        <w:t xml:space="preserve">jišnim knjigama </w:t>
      </w:r>
      <w:r w:rsidR="008D518D" w:rsidRPr="006D615B">
        <w:t xml:space="preserve">Općinskog </w:t>
      </w:r>
      <w:r w:rsidR="00BC7172" w:rsidRPr="006D615B">
        <w:t xml:space="preserve">građanskog suda u Zagrebu, zk. odjel. </w:t>
      </w:r>
    </w:p>
    <w:p w:rsidRDefault="00043A67" w:rsidP="002F642A" w:rsidR="00043A67">
      <w:pPr>
        <w:jc w:val="both"/>
      </w:pPr>
    </w:p>
    <w:p w:rsidRDefault="00043A67" w:rsidP="002F642A" w:rsidR="00043A67">
      <w:pPr>
        <w:jc w:val="both"/>
      </w:pPr>
    </w:p>
    <w:p w:rsidRDefault="00043A67" w:rsidP="002F642A" w:rsidR="00043A67" w:rsidRPr="006D615B">
      <w:pPr>
        <w:jc w:val="both"/>
      </w:pPr>
    </w:p>
    <w:p w:rsidRDefault="00B14DCE" w:rsidP="00B14DCE" w:rsidR="00B14DCE" w:rsidRPr="006D615B">
      <w:pPr>
        <w:pStyle w:val="Odlomakpopisa"/>
      </w:pPr>
    </w:p>
    <w:p w:rsidRDefault="00C74273" w:rsidP="00D9697E" w:rsidR="00C74273" w:rsidRPr="006D615B">
      <w:pPr>
        <w:jc w:val="center"/>
      </w:pPr>
    </w:p>
    <w:p w:rsidRDefault="0044030D" w:rsidP="00D9697E" w:rsidR="0044030D" w:rsidRPr="006D615B">
      <w:pPr>
        <w:jc w:val="center"/>
      </w:pPr>
      <w:r w:rsidRPr="006D615B">
        <w:t>Obrazloženje</w:t>
      </w:r>
    </w:p>
    <w:p w:rsidRDefault="008E467D" w:rsidP="00D9697E" w:rsidR="008E467D" w:rsidRPr="006D615B">
      <w:pPr>
        <w:jc w:val="both"/>
      </w:pPr>
    </w:p>
    <w:p w:rsidRDefault="00E13551" w:rsidP="00D9697E" w:rsidR="00F24B38" w:rsidRPr="006D615B">
      <w:pPr>
        <w:jc w:val="both"/>
      </w:pPr>
      <w:r w:rsidRPr="006D615B">
        <w:tab/>
        <w:t xml:space="preserve">Rješenjem ovog suda, poslovni </w:t>
      </w:r>
      <w:r w:rsidR="00DB5C36" w:rsidRPr="006D615B">
        <w:t>broj St-</w:t>
      </w:r>
      <w:r w:rsidR="00BC7172" w:rsidRPr="006D615B">
        <w:t>739/17</w:t>
      </w:r>
      <w:r w:rsidR="003247C8" w:rsidRPr="006D615B">
        <w:t xml:space="preserve"> od </w:t>
      </w:r>
      <w:r w:rsidR="00364C59" w:rsidRPr="006D615B">
        <w:t>21. prosinca 2017.,</w:t>
      </w:r>
      <w:r w:rsidR="008E467D" w:rsidRPr="006D615B">
        <w:t xml:space="preserve"> otvoren je stečajni p</w:t>
      </w:r>
      <w:r w:rsidR="00536EC2" w:rsidRPr="006D615B">
        <w:t>ostupak nad</w:t>
      </w:r>
      <w:r w:rsidR="008F7C1A" w:rsidRPr="006D615B">
        <w:t xml:space="preserve"> go</w:t>
      </w:r>
      <w:r w:rsidR="00F24B38" w:rsidRPr="006D615B">
        <w:t>re navedenim stečajnim dužnikom, a u imovinu koja čini stečajnu masu ulaze i nekretnine navedene u izreci ovog rješenja.</w:t>
      </w:r>
    </w:p>
    <w:p w:rsidRDefault="00394757" w:rsidP="00D9697E" w:rsidR="00394757" w:rsidRPr="006D615B">
      <w:pPr>
        <w:jc w:val="both"/>
      </w:pPr>
    </w:p>
    <w:p w:rsidRDefault="00D02827" w:rsidP="00962962" w:rsidR="001C46A8">
      <w:pPr>
        <w:jc w:val="both"/>
      </w:pPr>
      <w:r w:rsidRPr="006D615B">
        <w:t xml:space="preserve">           </w:t>
      </w:r>
      <w:r w:rsidR="0041758E" w:rsidRPr="006D615B">
        <w:t xml:space="preserve">Stečajni </w:t>
      </w:r>
      <w:r w:rsidR="00EC13D1" w:rsidRPr="006D615B">
        <w:t>vjerovnici opredijelili su</w:t>
      </w:r>
      <w:r w:rsidR="00427101" w:rsidRPr="006D615B">
        <w:t xml:space="preserve"> se za prodaju nekretnine </w:t>
      </w:r>
      <w:r w:rsidR="00C8221D" w:rsidRPr="006D615B">
        <w:t>u stečajnom postupku</w:t>
      </w:r>
      <w:r w:rsidR="0041758E" w:rsidRPr="006D615B">
        <w:t xml:space="preserve"> sukladno čl. 247 SZ-a (NN 71/15 I 104/1</w:t>
      </w:r>
      <w:r w:rsidR="006A6A4B" w:rsidRPr="006D615B">
        <w:t>7) elektroničkom javnom dražbom, a zaključkom o prodaji odredit će se vrijednost nekretnina, način i uvjeti prodaje te izvršiti upis zabilježbe ovog rješenja o prodaji u zemljišne knjige.</w:t>
      </w:r>
      <w:r w:rsidR="00C8221D" w:rsidRPr="006D615B">
        <w:t xml:space="preserve"> </w:t>
      </w:r>
    </w:p>
    <w:p w:rsidRDefault="00043A67" w:rsidP="00962962" w:rsidR="00043A67">
      <w:pPr>
        <w:jc w:val="both"/>
      </w:pPr>
    </w:p>
    <w:p w:rsidRDefault="00043A67" w:rsidP="00AE1EE6" w:rsidR="00AE1EE6">
      <w:pPr>
        <w:jc w:val="both"/>
      </w:pPr>
      <w:r>
        <w:t xml:space="preserve">          S obzirom da se nekretnine</w:t>
      </w:r>
      <w:r w:rsidR="00AE1EE6">
        <w:t>,</w:t>
      </w:r>
      <w:r>
        <w:t xml:space="preserve"> pobliže navedene u rješenju ovog suda</w:t>
      </w:r>
      <w:r w:rsidR="00AE1EE6">
        <w:t>, broj gornji, od 17. listopada 2018., i to:</w:t>
      </w:r>
      <w:r w:rsidR="00AE1EE6" w:rsidRPr="00AE1EE6">
        <w:t xml:space="preserve"> </w:t>
      </w:r>
      <w:r w:rsidR="00AE1EE6">
        <w:t>nekretnine u vlasništvu stečajnog dužnika s upisanim založnim pravom:</w:t>
      </w:r>
    </w:p>
    <w:p w:rsidRDefault="00AE1EE6" w:rsidP="00AE1EE6" w:rsidR="00AE1EE6">
      <w:pPr>
        <w:jc w:val="both"/>
      </w:pPr>
      <w:r>
        <w:t>u zemljišnim knjigama Općinskog građanskog suda u Zagrebu, zk. odjel</w:t>
      </w:r>
      <w:r w:rsidR="0099674B">
        <w:t>:</w:t>
      </w:r>
      <w:r>
        <w:t xml:space="preserve"> </w:t>
      </w:r>
    </w:p>
    <w:p w:rsidRDefault="00AE1EE6" w:rsidP="00AE1EE6" w:rsidR="00AE1EE6">
      <w:pPr>
        <w:jc w:val="both"/>
      </w:pPr>
      <w:r>
        <w:t>-</w:t>
      </w:r>
      <w:r>
        <w:tab/>
        <w:t>zk.ul. 4363, k.o. Vrapče,č.k.br. 1356/161, suvlasnički dio 58/1000 ETAŽNO VLASNIŠTVO (E-2), jednosobni stan S1 u prizemlju(označen tamnoplavom bojom)što ga u naravi sačinjava: hodnik, kupaonica, soba i kuhinja s blagovaonicom površine 47,31 čm s pripadkom, parkirališno mjesto PM2 na parceli površine 11,50 m2,</w:t>
      </w:r>
    </w:p>
    <w:p w:rsidRDefault="00AE1EE6" w:rsidP="00AE1EE6" w:rsidR="00043A67">
      <w:pPr>
        <w:jc w:val="both"/>
      </w:pPr>
      <w:r>
        <w:t>-</w:t>
      </w:r>
      <w:r>
        <w:tab/>
        <w:t xml:space="preserve"> zk.ul. 4363, k.o. Vrapče, č.k.br. 1356/161, suvlasnički dio 60/1000 ETAŽNO VLASNIŠTVO (E-3), jednosobni stan S3 u prizemlju (označen žutom bojom) što ga u naravi sačinjava: hodnik, kupaonica, soba i kuhinja s blagovaonicom površine 47,31 čm s pripadcima: natkriveni balkom površine 4,36 čm i parkirališno mjesto PM1 na parceli površine 11,50 m2 .,</w:t>
      </w:r>
      <w:r w:rsidR="0099674B">
        <w:t xml:space="preserve"> već prodaju u ovršnom postupku pred Općinskim građanskim sudom u Zagrebu pod brojem</w:t>
      </w:r>
      <w:r w:rsidR="00FD2829">
        <w:t xml:space="preserve"> </w:t>
      </w:r>
      <w:r w:rsidR="0099674B">
        <w:t xml:space="preserve">Ovr-3477/14 te će se </w:t>
      </w:r>
      <w:r w:rsidR="00FD2829">
        <w:t xml:space="preserve">prema odluci razlučnog vjerovnika </w:t>
      </w:r>
      <w:r w:rsidR="00CE311D">
        <w:t>nastaviti s prodajom istih u tom postupku, valjalo je riješiti kao u izreci.</w:t>
      </w:r>
    </w:p>
    <w:p w:rsidRDefault="00394757" w:rsidP="00D9697E" w:rsidR="00394757" w:rsidRPr="006D615B">
      <w:pPr>
        <w:jc w:val="both"/>
      </w:pPr>
    </w:p>
    <w:p w:rsidRDefault="008F7C1A" w:rsidP="00537DFF" w:rsidR="00B14DCE" w:rsidRPr="006D615B">
      <w:pPr>
        <w:jc w:val="center"/>
      </w:pPr>
      <w:r w:rsidRPr="006D615B">
        <w:t xml:space="preserve">U </w:t>
      </w:r>
      <w:r w:rsidR="0044030D" w:rsidRPr="006D615B">
        <w:t>Zagreb</w:t>
      </w:r>
      <w:r w:rsidRPr="006D615B">
        <w:t>u</w:t>
      </w:r>
      <w:r w:rsidR="00537DFF" w:rsidRPr="006D615B">
        <w:t xml:space="preserve">, </w:t>
      </w:r>
      <w:r w:rsidR="00984929">
        <w:t>26</w:t>
      </w:r>
      <w:r w:rsidR="00B11B83" w:rsidRPr="006D615B">
        <w:t xml:space="preserve">. </w:t>
      </w:r>
      <w:r w:rsidR="00CE311D">
        <w:t>travnja 2019</w:t>
      </w:r>
      <w:r w:rsidR="00D077AB" w:rsidRPr="006D615B">
        <w:t xml:space="preserve">. </w:t>
      </w:r>
      <w:r w:rsidR="00DA6DA9" w:rsidRPr="006D615B">
        <w:t>godine</w:t>
      </w:r>
    </w:p>
    <w:p w:rsidRDefault="008D5EAD" w:rsidP="00537DFF" w:rsidR="008D5EAD" w:rsidRPr="006D615B">
      <w:pPr>
        <w:jc w:val="center"/>
      </w:pPr>
    </w:p>
    <w:p w:rsidRDefault="00B14DCE" w:rsidP="00DE7206" w:rsidR="0044030D" w:rsidRPr="006D615B">
      <w:pPr>
        <w:jc w:val="center"/>
      </w:pPr>
      <w:r w:rsidRPr="006D615B">
        <w:t xml:space="preserve"> </w:t>
      </w:r>
      <w:r w:rsidR="00DE7206">
        <w:tab/>
      </w:r>
      <w:r w:rsidR="00DE7206">
        <w:tab/>
      </w:r>
      <w:r w:rsidR="00DE7206">
        <w:tab/>
      </w:r>
      <w:r w:rsidR="00DE7206">
        <w:tab/>
      </w:r>
      <w:r w:rsidR="005F0EF8" w:rsidRPr="006D615B">
        <w:tab/>
      </w:r>
      <w:r w:rsidR="005F0EF8" w:rsidRPr="006D615B">
        <w:tab/>
      </w:r>
      <w:r w:rsidR="005F0EF8" w:rsidRPr="006D615B">
        <w:tab/>
      </w:r>
      <w:r w:rsidR="005F0EF8" w:rsidRPr="006D615B">
        <w:tab/>
      </w:r>
      <w:r w:rsidR="00537DFF" w:rsidRPr="006D615B">
        <w:tab/>
        <w:t xml:space="preserve"> </w:t>
      </w:r>
      <w:r w:rsidR="00962962" w:rsidRPr="006D615B">
        <w:t xml:space="preserve">  </w:t>
      </w:r>
      <w:r w:rsidR="00537DFF" w:rsidRPr="006D615B">
        <w:t xml:space="preserve">  </w:t>
      </w:r>
      <w:r w:rsidR="0044030D" w:rsidRPr="006D615B">
        <w:t>SUDAC:</w:t>
      </w:r>
    </w:p>
    <w:p w:rsidRDefault="008D5EAD" w:rsidP="00CE311D" w:rsidR="0044030D" w:rsidRPr="006D615B">
      <w:pPr>
        <w:pStyle w:val="Uvuenotijeloteksta"/>
        <w:ind w:firstLine="141" w:left="1983"/>
        <w:jc w:val="right"/>
      </w:pPr>
      <w:r w:rsidRPr="006D615B">
        <w:t>Vesna Sremac Šoštar</w:t>
      </w:r>
      <w:r w:rsidR="000A47DE">
        <w:t>,v.r.</w:t>
      </w:r>
    </w:p>
    <w:p w:rsidRDefault="008D5EAD" w:rsidP="0044030D" w:rsidR="008D5EAD" w:rsidRPr="006D615B">
      <w:pPr>
        <w:jc w:val="both"/>
      </w:pPr>
    </w:p>
    <w:p w:rsidRDefault="0044030D" w:rsidP="0044030D" w:rsidR="0044030D" w:rsidRPr="006D615B">
      <w:pPr>
        <w:jc w:val="both"/>
      </w:pPr>
      <w:r w:rsidRPr="006D615B">
        <w:t>UPUTA O PRAVNOM LIJEKU:</w:t>
      </w:r>
    </w:p>
    <w:p w:rsidRDefault="0044030D" w:rsidP="0044030D" w:rsidR="008E467D" w:rsidRPr="006D615B">
      <w:pPr>
        <w:jc w:val="both"/>
      </w:pPr>
      <w:r w:rsidRPr="006D615B">
        <w:t xml:space="preserve">Protiv ovog rješenja </w:t>
      </w:r>
      <w:r w:rsidR="008E467D" w:rsidRPr="006D615B">
        <w:t>pravo žalbe imaju stečajni upravitelj i razlučni vjerovnici.</w:t>
      </w:r>
    </w:p>
    <w:p w:rsidRDefault="008E467D" w:rsidP="0044030D" w:rsidR="0044030D" w:rsidRPr="006D615B">
      <w:pPr>
        <w:jc w:val="both"/>
      </w:pPr>
      <w:r w:rsidRPr="006D615B">
        <w:t>Žalba se podn</w:t>
      </w:r>
      <w:r w:rsidR="00E86918" w:rsidRPr="006D615B">
        <w:t>osi ovom sudu u 3 primjerka za V</w:t>
      </w:r>
      <w:r w:rsidRPr="006D615B">
        <w:t xml:space="preserve">isoki trgovački sud RH u roku od 8 dana od dana dostave rješenja.  </w:t>
      </w:r>
    </w:p>
    <w:p w:rsidRDefault="00537DFF" w:rsidP="0044030D" w:rsidR="00537DFF" w:rsidRPr="006D615B">
      <w:pPr>
        <w:jc w:val="both"/>
        <w:rPr>
          <w:i/>
        </w:rPr>
      </w:pPr>
    </w:p>
    <w:p w:rsidRDefault="00C8221D" w:rsidP="00810809" w:rsidR="00C8221D" w:rsidRPr="006D615B">
      <w:pPr>
        <w:jc w:val="both"/>
      </w:pPr>
    </w:p>
    <w:p w:rsidRDefault="000A47DE" w:rsidR="000A47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0A47DE" w:rsidR="000A47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871301" w:rsidP="000A47DE" w:rsidR="00871301" w:rsidRPr="006D615B">
      <w:pPr>
        <w:pStyle w:val="Tijeloteksta"/>
        <w:ind w:left="1080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17A25" w:rsidR="00871301" w:rsidRPr="006D615B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C6E" w:rsidR="00D67C6E">
      <w:r>
        <w:separator/>
      </w:r>
    </w:p>
  </w:endnote>
  <w:endnote w:id="0" w:type="continuationSeparator">
    <w:p w:rsidRDefault="00D67C6E" w:rsidR="00D67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C6E" w:rsidR="00D67C6E">
      <w:r>
        <w:separator/>
      </w:r>
    </w:p>
  </w:footnote>
  <w:footnote w:id="0" w:type="continuationSeparator">
    <w:p w:rsidRDefault="00D67C6E" w:rsidR="00D67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0A47DE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BC7172">
      <w:t>739/17</w:t>
    </w:r>
    <w:r w:rsidR="00DE7206">
      <w:t>-55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537DFF">
      <w:t>St-</w:t>
    </w:r>
    <w:r w:rsidR="00BC7172">
      <w:t>739/17</w:t>
    </w:r>
    <w:r w:rsidR="00DE7206">
      <w:t>-55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9"/>
  </w:num>
  <w:num w:numId="3">
    <w:abstractNumId w:val="20"/>
  </w:num>
  <w:num w:numId="4">
    <w:abstractNumId w:val="9"/>
  </w:num>
  <w:num w:numId="5">
    <w:abstractNumId w:val="11"/>
  </w:num>
  <w:num w:numId="6">
    <w:abstractNumId w:val="0"/>
  </w:num>
  <w:num w:numId="7">
    <w:abstractNumId w:val="21"/>
  </w:num>
  <w:num w:numId="8">
    <w:abstractNumId w:val="14"/>
  </w:num>
  <w:num w:numId="9">
    <w:abstractNumId w:val="12"/>
  </w:num>
  <w:num w:numId="10">
    <w:abstractNumId w:val="15"/>
  </w:num>
  <w:num w:numId="11">
    <w:abstractNumId w:val="5"/>
  </w:num>
  <w:num w:numId="12">
    <w:abstractNumId w:val="2"/>
  </w:num>
  <w:num w:numId="13">
    <w:abstractNumId w:val="13"/>
  </w:num>
  <w:num w:numId="14">
    <w:abstractNumId w:val="25"/>
  </w:num>
  <w:num w:numId="15">
    <w:abstractNumId w:val="24"/>
  </w:num>
  <w:num w:numId="16">
    <w:abstractNumId w:val="16"/>
  </w:num>
  <w:num w:numId="17">
    <w:abstractNumId w:val="17"/>
  </w:num>
  <w:num w:numId="18">
    <w:abstractNumId w:val="18"/>
  </w:num>
  <w:num w:numId="19">
    <w:abstractNumId w:val="4"/>
  </w:num>
  <w:num w:numId="20">
    <w:abstractNumId w:val="3"/>
  </w:num>
  <w:num w:numId="21">
    <w:abstractNumId w:val="23"/>
  </w:num>
  <w:num w:numId="22">
    <w:abstractNumId w:val="27"/>
  </w:num>
  <w:num w:numId="23">
    <w:abstractNumId w:val="1"/>
  </w:num>
  <w:num w:numId="24">
    <w:abstractNumId w:val="10"/>
  </w:num>
  <w:num w:numId="25">
    <w:abstractNumId w:val="6"/>
  </w:num>
  <w:num w:numId="26">
    <w:abstractNumId w:val="22"/>
  </w:num>
  <w:num w:numId="27">
    <w:abstractNumId w:val="26"/>
  </w:num>
  <w:num w:numId="2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2FA3"/>
    <w:rsid w:val="00013657"/>
    <w:rsid w:val="00043A67"/>
    <w:rsid w:val="00051DA2"/>
    <w:rsid w:val="00057A95"/>
    <w:rsid w:val="00083F98"/>
    <w:rsid w:val="00085162"/>
    <w:rsid w:val="00087DE1"/>
    <w:rsid w:val="00095974"/>
    <w:rsid w:val="000A1416"/>
    <w:rsid w:val="000A47DE"/>
    <w:rsid w:val="00132D56"/>
    <w:rsid w:val="00142551"/>
    <w:rsid w:val="00146BF3"/>
    <w:rsid w:val="00163CB8"/>
    <w:rsid w:val="001972FB"/>
    <w:rsid w:val="001A7FE0"/>
    <w:rsid w:val="001C46A8"/>
    <w:rsid w:val="001C4C51"/>
    <w:rsid w:val="001D59D0"/>
    <w:rsid w:val="00227BA7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7628"/>
    <w:rsid w:val="003B148D"/>
    <w:rsid w:val="003B7EBD"/>
    <w:rsid w:val="003C1E0F"/>
    <w:rsid w:val="003E618C"/>
    <w:rsid w:val="0041758E"/>
    <w:rsid w:val="00417A25"/>
    <w:rsid w:val="00427101"/>
    <w:rsid w:val="004311EE"/>
    <w:rsid w:val="004323B6"/>
    <w:rsid w:val="00434DFF"/>
    <w:rsid w:val="0044030D"/>
    <w:rsid w:val="00452C41"/>
    <w:rsid w:val="0046089A"/>
    <w:rsid w:val="004855D4"/>
    <w:rsid w:val="004A322E"/>
    <w:rsid w:val="004A6596"/>
    <w:rsid w:val="004B1E94"/>
    <w:rsid w:val="004B3247"/>
    <w:rsid w:val="00511477"/>
    <w:rsid w:val="00522029"/>
    <w:rsid w:val="00526672"/>
    <w:rsid w:val="00536CF4"/>
    <w:rsid w:val="00536EC2"/>
    <w:rsid w:val="00537DFF"/>
    <w:rsid w:val="0057042C"/>
    <w:rsid w:val="005D70E0"/>
    <w:rsid w:val="005F0EF8"/>
    <w:rsid w:val="006014C1"/>
    <w:rsid w:val="00601A8F"/>
    <w:rsid w:val="00627A99"/>
    <w:rsid w:val="0063269D"/>
    <w:rsid w:val="00632B65"/>
    <w:rsid w:val="006777CA"/>
    <w:rsid w:val="00684EE2"/>
    <w:rsid w:val="00685517"/>
    <w:rsid w:val="006A6A4B"/>
    <w:rsid w:val="006D615B"/>
    <w:rsid w:val="006E7C41"/>
    <w:rsid w:val="006F5E82"/>
    <w:rsid w:val="007646F7"/>
    <w:rsid w:val="007B28C5"/>
    <w:rsid w:val="007E4999"/>
    <w:rsid w:val="008104F4"/>
    <w:rsid w:val="00810809"/>
    <w:rsid w:val="008351EC"/>
    <w:rsid w:val="008415A9"/>
    <w:rsid w:val="00843B97"/>
    <w:rsid w:val="00857DD4"/>
    <w:rsid w:val="00871301"/>
    <w:rsid w:val="0089107A"/>
    <w:rsid w:val="00895620"/>
    <w:rsid w:val="00895976"/>
    <w:rsid w:val="008A031D"/>
    <w:rsid w:val="008D518D"/>
    <w:rsid w:val="008D5EAD"/>
    <w:rsid w:val="008E467D"/>
    <w:rsid w:val="008F7C1A"/>
    <w:rsid w:val="00903C04"/>
    <w:rsid w:val="00921542"/>
    <w:rsid w:val="009404F7"/>
    <w:rsid w:val="00962962"/>
    <w:rsid w:val="00982A37"/>
    <w:rsid w:val="00984929"/>
    <w:rsid w:val="0099674B"/>
    <w:rsid w:val="009E4129"/>
    <w:rsid w:val="009E6DEE"/>
    <w:rsid w:val="00A01FE1"/>
    <w:rsid w:val="00A146C4"/>
    <w:rsid w:val="00A30CFC"/>
    <w:rsid w:val="00A62701"/>
    <w:rsid w:val="00A648D3"/>
    <w:rsid w:val="00A658EE"/>
    <w:rsid w:val="00A86A38"/>
    <w:rsid w:val="00A90EB9"/>
    <w:rsid w:val="00AA46C1"/>
    <w:rsid w:val="00AA6456"/>
    <w:rsid w:val="00AC6333"/>
    <w:rsid w:val="00AE1EE6"/>
    <w:rsid w:val="00AF4AA9"/>
    <w:rsid w:val="00AF608A"/>
    <w:rsid w:val="00B10258"/>
    <w:rsid w:val="00B11B83"/>
    <w:rsid w:val="00B14DCE"/>
    <w:rsid w:val="00B2033F"/>
    <w:rsid w:val="00B276E7"/>
    <w:rsid w:val="00B279CD"/>
    <w:rsid w:val="00B34C81"/>
    <w:rsid w:val="00B3521B"/>
    <w:rsid w:val="00B36B38"/>
    <w:rsid w:val="00B50953"/>
    <w:rsid w:val="00B74CFF"/>
    <w:rsid w:val="00B74FB8"/>
    <w:rsid w:val="00B867E7"/>
    <w:rsid w:val="00B92C55"/>
    <w:rsid w:val="00BB6910"/>
    <w:rsid w:val="00BC7172"/>
    <w:rsid w:val="00BF2EBB"/>
    <w:rsid w:val="00BF4B37"/>
    <w:rsid w:val="00C00782"/>
    <w:rsid w:val="00C37C4C"/>
    <w:rsid w:val="00C74273"/>
    <w:rsid w:val="00C746F8"/>
    <w:rsid w:val="00C8221D"/>
    <w:rsid w:val="00C86850"/>
    <w:rsid w:val="00CB186D"/>
    <w:rsid w:val="00CC00FF"/>
    <w:rsid w:val="00CD5EB2"/>
    <w:rsid w:val="00CE06A1"/>
    <w:rsid w:val="00CE311D"/>
    <w:rsid w:val="00D01D2B"/>
    <w:rsid w:val="00D02827"/>
    <w:rsid w:val="00D039C0"/>
    <w:rsid w:val="00D077AB"/>
    <w:rsid w:val="00D130B2"/>
    <w:rsid w:val="00D31EF1"/>
    <w:rsid w:val="00D52692"/>
    <w:rsid w:val="00D545B7"/>
    <w:rsid w:val="00D65B6F"/>
    <w:rsid w:val="00D67C6E"/>
    <w:rsid w:val="00D760B1"/>
    <w:rsid w:val="00D85D98"/>
    <w:rsid w:val="00D953D6"/>
    <w:rsid w:val="00D9697E"/>
    <w:rsid w:val="00DA1040"/>
    <w:rsid w:val="00DA6DA9"/>
    <w:rsid w:val="00DB5C36"/>
    <w:rsid w:val="00DD1439"/>
    <w:rsid w:val="00DE5EE4"/>
    <w:rsid w:val="00DE6AD3"/>
    <w:rsid w:val="00DE7206"/>
    <w:rsid w:val="00E0201E"/>
    <w:rsid w:val="00E04F99"/>
    <w:rsid w:val="00E13551"/>
    <w:rsid w:val="00E52A01"/>
    <w:rsid w:val="00E7036A"/>
    <w:rsid w:val="00E7065C"/>
    <w:rsid w:val="00E86918"/>
    <w:rsid w:val="00E92692"/>
    <w:rsid w:val="00EC13D1"/>
    <w:rsid w:val="00ED7989"/>
    <w:rsid w:val="00EE1521"/>
    <w:rsid w:val="00F06751"/>
    <w:rsid w:val="00F16AB1"/>
    <w:rsid w:val="00F24B38"/>
    <w:rsid w:val="00F555AB"/>
    <w:rsid w:val="00F80330"/>
    <w:rsid w:val="00F8298D"/>
    <w:rsid w:val="00FB24DF"/>
    <w:rsid w:val="00FB6BBC"/>
    <w:rsid w:val="00FD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9404F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9404F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9404F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9404F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80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TOMANT STIL d.o.o. zastupanog po punomoćniku Slavko Vdović</izvorni_sadrzaj>
    <derivirana_varijabla naziv="DomainObject.Predmet.ProtustrankaFormated_1">  TOMANT STIL d.o.o. zastupanog po punomoćniku Slavko Vdović</derivirana_varijabla>
  </DomainObject.Predmet.ProtustrankaFormated>
  <DomainObject.Predmet.ProtustrankaFormatedOIB>
    <izvorni_sadrzaj>  TOMANT STIL d.o.o., OIB 58713737817 zastupanog po punomoćniku Slavko Vdović</izvorni_sadrzaj>
    <derivirana_varijabla naziv="DomainObject.Predmet.ProtustrankaFormatedOIB_1">  TOMANT STIL d.o.o., OIB 58713737817 zastupanog po punomoćniku Slavko Vdović</derivirana_varijabla>
  </DomainObject.Predmet.ProtustrankaFormatedOIB>
  <DomainObject.Predmet.ProtustrankaFormatedWithAdress>
    <izvorni_sadrzaj> TOMANT STIL d.o.o., Hrvatskog proljeća 22, 10000 Zagreb zastupanog po punomoćniku Slavko Vdović</izvorni_sadrzaj>
    <derivirana_varijabla naziv="DomainObject.Predmet.ProtustrankaFormatedWithAdress_1"> TOMANT STIL d.o.o., Hrvatskog proljeća 22, 10000 Zagreb zastupanog po punomoćniku Slavko Vdović</derivirana_varijabla>
  </DomainObject.Predmet.ProtustrankaFormatedWithAdress>
  <DomainObject.Predmet.ProtustrankaFormatedWithAdressOIB>
    <izvorni_sadrzaj> TOMANT STIL d.o.o., OIB 58713737817, Hrvatskog proljeća 22, 10000 Zagreb zastupanog po punomoćniku Slavko Vdović</izvorni_sadrzaj>
    <derivirana_varijabla naziv="DomainObject.Predmet.ProtustrankaFormatedWithAdressOIB_1"> TOMANT STIL d.o.o., OIB 58713737817, Hrvatskog proljeća 22, 10000 Zagreb zastupanog po punomoćniku Slavko Vdović</derivirana_varijabla>
  </DomainObject.Predmet.ProtustrankaFormatedWithAdressOIB>
  <DomainObject.Predmet.ProtustrankaWithAdress>
    <izvorni_sadrzaj>TOMANT STIL d.o.o. Hrvatskog proljeća 22, 10000 Zagreb</izvorni_sadrzaj>
    <derivirana_varijabla naziv="DomainObject.Predmet.ProtustrankaWithAdress_1">TOMANT STIL d.o.o. Hrvatskog proljeća 22, 10000 Zagreb</derivirana_varijabla>
  </DomainObject.Predmet.ProtustrankaWithAdress>
  <DomainObject.Predmet.ProtustrankaWithAdressOIB>
    <izvorni_sadrzaj>TOMANT STIL d.o.o., OIB 58713737817, Hrvatskog proljeća 22, 10000 Zagreb</izvorni_sadrzaj>
    <derivirana_varijabla naziv="DomainObject.Predmet.ProtustrankaWithAdressOIB_1">TOMANT STIL d.o.o., OIB 58713737817, Hrvatskog proljeća 22, 10000 Zagreb</derivirana_varijabla>
  </DomainObject.Predmet.ProtustrankaWithAdressOIB>
  <DomainObject.Predmet.ProtustrankaNazivFormated>
    <izvorni_sadrzaj>TOMANT STIL d.o.o.</izvorni_sadrzaj>
    <derivirana_varijabla naziv="DomainObject.Predmet.ProtustrankaNazivFormated_1">TOMANT STIL d.o.o.</derivirana_varijabla>
  </DomainObject.Predmet.ProtustrankaNazivFormated>
  <DomainObject.Predmet.ProtustrankaNazivFormatedOIB>
    <izvorni_sadrzaj>TOMANT STIL d.o.o., OIB 58713737817</izvorni_sadrzaj>
    <derivirana_varijabla naziv="DomainObject.Predmet.ProtustrankaNazivFormatedOIB_1">TOMANT STIL d.o.o., OIB 58713737817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Slavko Vdović</izvorni_sadrzaj>
    <derivirana_varijabla naziv="DomainObject.Predmet.StrankaFormated_1">  FINA Regionalni centar Zagreb; RH MF Porezna uprava Zagreb zastupanog po punomoćniku ŽDO u Zagrebu; Slavko Vdović</derivirana_varijabla>
  </DomainObject.Predmet.StrankaFormated>
  <DomainObject.Predmet.StrankaFormatedOIB>
    <izvorni_sadrzaj>  FINA Regionalni centar Zagreb, OIB 85821130368; RH MF Porezna uprava Zagreb, OIB 18683136487 zastupanog po punomoćniku ŽDO u Zagrebu; Slavko Vdović, OIB 49708576984</izvorni_sadrzaj>
    <derivirana_varijabla naziv="DomainObject.Predmet.StrankaFormatedOIB_1">  FINA Regionalni centar Zagreb, OIB 85821130368; RH MF Porezna uprava Zagreb, OIB 18683136487 zastupanog po punomoćniku ŽDO u Zagrebu; Slavko Vdović, OIB 49708576984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Slavko Vdović, Ljubljanica 36, 10000 Zagreb</izvorni_sadrzaj>
    <derivirana_varijabla naziv="DomainObject.Predmet.StrankaFormatedWithAdress_1"> FINA Regionalni centar Zagreb, Trg svibanjskih žrtava 1995. br. 1, 10000 Zagreb; RH MF Porezna uprava Zagreb zastupanog po punomoćniku ŽDO u Zagrebu; Slavko Vdović, Ljubljanica 36, 10000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Slavko Vdović, OIB 49708576984, Ljubljanica 36, 10000 Zagreb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Slavko Vdović, OIB 49708576984, Ljubljanica 36, 10000 Zagreb</derivirana_varijabla>
  </DomainObject.Predmet.StrankaFormatedWithAdressOIB>
  <DomainObject.Predmet.StrankaWithAdress>
    <izvorni_sadrzaj>FINA Regionalni centar Zagreb Trg svibanjskih žrtava 1995. br. 1,10000 Zagreb,RH MF Porezna uprava Zagreb ,Slavko Vdović Ljubljanica 36,10000 Zagreb</izvorni_sadrzaj>
    <derivirana_varijabla naziv="DomainObject.Predmet.StrankaWithAdress_1">FINA Regionalni centar Zagreb Trg svibanjskih žrtava 1995. br. 1,10000 Zagreb,RH MF Porezna uprava Zagreb ,Slavko Vdović Ljubljanica 36,10000 Zagreb</derivirana_varijabla>
  </DomainObject.Predmet.StrankaWithAdress>
  <DomainObject.Predmet.StrankaWithAdressOIB>
    <izvorni_sadrzaj>FINA Regionalni centar Zagreb, OIB 85821130368, Trg svibanjskih žrtava 1995. br. 1,10000 Zagreb,RH MF Porezna uprava Zagreb, OIB 18683136487,Slavko Vdović, OIB 49708576984, Ljubljanica 36,10000 Zagreb</izvorni_sadrzaj>
    <derivirana_varijabla naziv="DomainObject.Predmet.StrankaWithAdressOIB_1">FINA Regionalni centar Zagreb, OIB 85821130368, Trg svibanjskih žrtava 1995. br. 1,10000 Zagreb,RH MF Porezna uprava Zagreb, OIB 18683136487,Slavko Vdović, OIB 49708576984, Ljubljanica 36,10000 Zagreb</derivirana_varijabla>
  </DomainObject.Predmet.StrankaWithAdressOIB>
  <DomainObject.Predmet.StrankaNazivFormated>
    <izvorni_sadrzaj>FINA Regionalni centar Zagreb,RH MF Porezna uprava Zagreb,Slavko Vdović</izvorni_sadrzaj>
    <derivirana_varijabla naziv="DomainObject.Predmet.StrankaNazivFormated_1">FINA Regionalni centar Zagreb,RH MF Porezna uprava Zagreb,Slavko Vdović</derivirana_varijabla>
  </DomainObject.Predmet.StrankaNazivFormated>
  <DomainObject.Predmet.StrankaNazivFormatedOIB>
    <izvorni_sadrzaj>FINA Regionalni centar Zagreb, OIB 85821130368,RH MF Porezna uprava Zagreb, OIB 18683136487,Slavko Vdović, OIB 49708576984</izvorni_sadrzaj>
    <derivirana_varijabla naziv="DomainObject.Predmet.StrankaNazivFormatedOIB_1">FINA Regionalni centar Zagreb, OIB 85821130368,RH MF Porezna uprava Zagreb, OIB 18683136487,Slavko Vdović, OIB 49708576984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  <item>Slavko Vdović</item>
    </izvorni_sadrzaj>
    <derivirana_varijabla naziv="DomainObject.Predmet.StrankaListFormated_1">
      <item>FINA Regionalni centar Zagreb</item>
      <item>RH MF Porezna uprava Zagreb zastupanog po punomoćniku ŽDO u Zagrebu</item>
      <item>Slavko Vdović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Slavko Vdović, OIB 49708576984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Slavko Vdović, OIB 49708576984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Slavko Vdović, Ljubljanica 36, 10000 Zagreb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Slavko Vdović, Ljubljanica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Slavko Vdović</item>
    </izvorni_sadrzaj>
    <derivirana_varijabla naziv="DomainObject.Predmet.StrankaListNazivFormated_1">
      <item>FINA Regionalni centar Zagreb</item>
      <item>RH MF Porezna uprava Zagreb</item>
      <item>Slavko Vdović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Slavko Vdović, OIB 49708576984</item>
    </izvorni_sadrzaj>
    <derivirana_varijabla naziv="DomainObject.Predmet.StrankaListNazivFormatedOIB_1">
      <item>FINA Regionalni centar Zagreb, OIB 85821130368</item>
      <item>RH MF Porezna uprava Zagreb, OIB 18683136487</item>
      <item>Slavko Vdović, OIB 49708576984</item>
    </derivirana_varijabla>
  </DomainObject.Predmet.StrankaListNazivFormatedOIB>
  <DomainObject.Predmet.ProtuStrankaListFormated>
    <izvorni_sadrzaj>
      <item>TOMANT STIL d.o.o. zastupanog po punomoćniku Slavko Vdović</item>
    </izvorni_sadrzaj>
    <derivirana_varijabla naziv="DomainObject.Predmet.ProtuStrankaListFormated_1">
      <item>TOMANT STIL d.o.o. zastupanog po punomoćniku Slavko Vdović</item>
    </derivirana_varijabla>
  </DomainObject.Predmet.ProtuStrankaListFormated>
  <DomainObject.Predmet.ProtuStrankaListFormatedOIB>
    <izvorni_sadrzaj>
      <item>TOMANT STIL d.o.o., OIB 58713737817 zastupanog po punomoćniku Slavko Vdović</item>
    </izvorni_sadrzaj>
    <derivirana_varijabla naziv="DomainObject.Predmet.ProtuStrankaListFormatedOIB_1">
      <item>TOMANT STIL d.o.o., OIB 58713737817 zastupanog po punomoćniku Slavko Vdović</item>
    </derivirana_varijabla>
  </DomainObject.Predmet.ProtuStrankaListFormatedOIB>
  <DomainObject.Predmet.ProtuStrankaListFormatedWithAdress>
    <izvorni_sadrzaj>
      <item>TOMANT STIL d.o.o., Hrvatskog proljeća 22, 10000 Zagreb zastupanog po punomoćniku Slavko Vdović</item>
    </izvorni_sadrzaj>
    <derivirana_varijabla naziv="DomainObject.Predmet.ProtuStrankaListFormatedWithAdress_1">
      <item>TOMANT STIL d.o.o., Hrvatskog proljeća 22, 10000 Zagreb zastupanog po punomoćniku Slavko Vdović</item>
    </derivirana_varijabla>
  </DomainObject.Predmet.ProtuStrankaListFormatedWithAdress>
  <DomainObject.Predmet.ProtuStrankaListFormatedWithAdressOIB>
    <izvorni_sadrzaj>
      <item>TOMANT STIL d.o.o., OIB 58713737817, Hrvatskog proljeća 22, 10000 Zagreb zastupanog po punomoćniku Slavko Vdović</item>
    </izvorni_sadrzaj>
    <derivirana_varijabla naziv="DomainObject.Predmet.ProtuStrankaListFormatedWithAdressOIB_1">
      <item>TOMANT STIL d.o.o., OIB 58713737817, Hrvatskog proljeća 22, 10000 Zagreb zastupanog po punomoćniku Slavko Vdović</item>
    </derivirana_varijabla>
  </DomainObject.Predmet.ProtuStrankaListFormatedWithAdressOIB>
  <DomainObject.Predmet.ProtuStrankaListNazivFormated>
    <izvorni_sadrzaj>
      <item>TOMANT STIL d.o.o.</item>
    </izvorni_sadrzaj>
    <derivirana_varijabla naziv="DomainObject.Predmet.ProtuStrankaListNazivFormated_1">
      <item>TOMANT STIL d.o.o.</item>
    </derivirana_varijabla>
  </DomainObject.Predmet.ProtuStrankaListNazivFormated>
  <DomainObject.Predmet.ProtuStrankaListNazivFormatedOIB>
    <izvorni_sadrzaj>
      <item>TOMANT STIL d.o.o., OIB 58713737817</item>
    </izvorni_sadrzaj>
    <derivirana_varijabla naziv="DomainObject.Predmet.ProtuStrankaListNazivFormatedOIB_1">
      <item>TOMANT STIL d.o.o., OIB 58713737817</item>
    </derivirana_varijabla>
  </DomainObject.Predmet.ProtuStrankaListNazivFormatedOIB>
  <DomainObject.Predmet.OstaliListFormated>
    <izvorni_sadrzaj>
      <item>Slavko Vdović punomoćnik sudionika u postupku TOMANT STIL d.o.o.</item>
      <item>ŽDO u Zagrebu punomoćnik sudionika u postupku RH MF Porezna uprava Zagreb</item>
    </izvorni_sadrzaj>
    <derivirana_varijabla naziv="DomainObject.Predmet.OstaliListFormated_1">
      <item>Slavko Vdović punomoćnik sudionika u postupku TOMANT STIL d.o.o.</item>
      <item>ŽDO u Zagrebu punomoćnik sudionika u postupku RH MF Porezna uprava Zagreb</item>
    </derivirana_varijabla>
  </DomainObject.Predmet.OstaliListFormated>
  <DomainObject.Predmet.OstaliListFormatedOIB>
    <izvorni_sadrzaj>
      <item>Slavko Vdović, OIB 49708576984 punomoćnik sudionika u postupku TOMANT STIL d.o.o.</item>
      <item>ŽDO u Zagrebu, OIB 16488001145 punomoćnik sudionika u postupku RH MF Porezna uprava Zagreb</item>
    </izvorni_sadrzaj>
    <derivirana_varijabla naziv="DomainObject.Predmet.OstaliListFormatedOIB_1">
      <item>Slavko Vdović, OIB 49708576984 punomoćnik sudionika u postupku TOMANT STIL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Slavko Vdović, Ljubljanica 36, 10000 Zagreb punomoćnik sudionika u postupku TOMANT STIL d.o.o.</item>
      <item>ŽDO u Zagrebu, Savska cesta 41, 10000 Zagreb punomoćnik sudionika u postupku RH MF Porezna uprava Zagreb</item>
    </izvorni_sadrzaj>
    <derivirana_varijabla naziv="DomainObject.Predmet.OstaliListFormatedWithAdress_1">
      <item>Slavko Vdović, Ljubljanica 36, 10000 Zagreb punomoćnik sudionika u postupku TOMANT STIL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Slavko Vdović</item>
      <item>ŽDO u Zagrebu</item>
    </izvorni_sadrzaj>
    <derivirana_varijabla naziv="DomainObject.Predmet.OstaliListNazivFormated_1">
      <item>Slavko Vdović</item>
      <item>ŽDO u Zagrebu</item>
    </derivirana_varijabla>
  </DomainObject.Predmet.OstaliListNazivFormated>
  <DomainObject.Predmet.OstaliListNazivFormatedOIB>
    <izvorni_sadrzaj>
      <item>Slavko Vdović, OIB 49708576984</item>
      <item>ŽDO u Zagrebu, OIB 16488001145</item>
    </izvorni_sadrzaj>
    <derivirana_varijabla naziv="DomainObject.Predmet.OstaliListNazivFormatedOIB_1">
      <item>Slavko Vdović, OIB 49708576984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TOMANT STIL d.o.o.</izvorni_sadrzaj>
    <derivirana_varijabla naziv="DomainObject.Predmet.ProtustrankaIDrugi_1">TOMANT 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TOMANT STIL d.o.o., OIB 58713737817, Hrvatskog proljeća 22, 10000 Zagreb</izvorni_sadrzaj>
    <derivirana_varijabla naziv="DomainObject.Predmet.ProtustrankaIDrugiAdressOIB_1">TOMANT STIL d.o.o., OIB 58713737817, Hrvatskog proljeća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TOMANT STIL d.o.o.</item>
      <item>FINA Regionalni centar Zagreb</item>
      <item>RH MF Porezna uprava Zagreb</item>
      <item>Slavko Vdović</item>
      <item>Slavko Vdović</item>
      <item>ŽDO u Zagrebu</item>
    </izvorni_sadrzaj>
    <derivirana_varijabla naziv="DomainObject.Predmet.SudioniciListNaziv_1">
      <item>TOMANT STIL d.o.o.</item>
      <item>FINA Regionalni centar Zagreb</item>
      <item>RH MF Porezna uprava Zagreb</item>
      <item>Slavko Vdović</item>
      <item>Slavko Vdović</item>
      <item>ŽDO u Zagrebu</item>
    </derivirana_varijabla>
  </DomainObject.Predmet.SudioniciListNaziv>
  <DomainObject.Predmet.SudioniciListAdressOIB>
    <izvorni_sadrzaj>
      <item>TOMANT STIL d.o.o., OIB 58713737817, Hrvatskog proljeća 22,10000 Zagreb</item>
      <item>FINA Regionalni centar Zagreb, OIB 85821130368, Trg svibanjskih žrtava 1995. br. 1,10000 Zagreb</item>
      <item>RH MF Porezna uprava Zagreb, OIB 18683136487</item>
      <item>Slavko Vdović, OIB 49708576984, Ljubljanica 36,10000 Zagreb</item>
      <item>Slavko Vdović, OIB 49708576984, Ljubljanica 36,10000 Zagreb</item>
      <item>ŽDO u Zagrebu, OIB 16488001145, Savska cesta 41,10000 Zagreb</item>
    </izvorni_sadrzaj>
    <derivirana_varijabla naziv="DomainObject.Predmet.SudioniciListAdressOIB_1">
      <item>TOMANT STIL d.o.o., OIB 58713737817, Hrvatskog proljeća 22,10000 Zagreb</item>
      <item>FINA Regionalni centar Zagreb, OIB 85821130368, Trg svibanjskih žrtava 1995. br. 1,10000 Zagreb</item>
      <item>RH MF Porezna uprava Zagreb, OIB 18683136487</item>
      <item>Slavko Vdović, OIB 49708576984, Ljubljanica 36,10000 Zagreb</item>
      <item>Slavko Vdović, OIB 49708576984, Ljubljanica 36,10000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58713737817</item>
      <item>, OIB 85821130368</item>
      <item>, OIB 18683136487</item>
      <item>, OIB 49708576984</item>
      <item>, OIB 49708576984</item>
      <item>, OIB 16488001145</item>
    </izvorni_sadrzaj>
    <derivirana_varijabla naziv="DomainObject.Predmet.SudioniciListNazivOIB_1">
      <item>, OIB 58713737817</item>
      <item>, OIB 85821130368</item>
      <item>, OIB 18683136487</item>
      <item>, OIB 49708576984</item>
      <item>, OIB 49708576984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566</properties:Words>
  <properties:Characters>3125</properties:Characters>
  <properties:Lines>83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2019-04-26T07:25:00Z</dcterms:created>
  <dc:creator>BISERKA CALIC</dc:creator>
  <cp:lastModifiedBy>Vinka Mihalinčić</cp:lastModifiedBy>
  <cp:lastPrinted>2019-04-26T07:28:00Z</cp:lastPrinted>
  <dcterms:modified xmlns:xsi="http://www.w3.org/2001/XMLSchema-instance" xsi:type="dcterms:W3CDTF">2019-04-26T07:28:00Z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(St-739-17-rješenje-prodaja_(NOVI_SZ)-novo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