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61"/>
      </w:tblGrid>
      <w:tr w:rsidTr="00F52534" w:rsidR="00CD00C7" w:rsidRPr="00E95B13">
        <w:trPr>
          <w:trHeight w:val="973"/>
        </w:trPr>
        <w:tc>
          <w:tcPr>
            <w:tcW w:type="dxa" w:w="2561"/>
            <w:shd w:fill="auto" w:color="auto" w:val="clear"/>
          </w:tcPr>
          <w:p w:rsidRDefault="00E95B13" w:rsidP="00E95B13" w:rsidR="00CD00C7" w:rsidRPr="00E95B1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85775"/>
                  <wp:effectExtent b="0" r="9525" t="0" l="0"/>
                  <wp:docPr name="Slika 2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52534" w:rsidR="00167ACA" w:rsidRPr="00E95B13">
        <w:trPr>
          <w:trHeight w:val="1521"/>
        </w:trPr>
        <w:tc>
          <w:tcPr>
            <w:tcW w:type="dxa" w:w="2561"/>
            <w:shd w:fill="auto" w:color="auto" w:val="clear"/>
          </w:tcPr>
          <w:p w:rsidRDefault="0027028D" w:rsidP="00E95B13" w:rsidR="0027028D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 w:before="12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A95B89" w:rsidP="00E95B13" w:rsidR="0027028D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Općinski</w:t>
            </w:r>
            <w:r w:rsidR="00A2763C" w:rsidRPr="00E95B13">
              <w:rPr>
                <w:rFonts w:eastAsia="Times New Roman" w:hAnsi="Times New Roman" w:ascii="Times New Roman"/>
                <w:sz w:val="24"/>
                <w:szCs w:val="24"/>
              </w:rPr>
              <w:t xml:space="preserve"> sud u Karlovcu</w:t>
            </w:r>
          </w:p>
          <w:p w:rsidRDefault="00894129" w:rsidP="00E95B13" w:rsidR="00894129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 xml:space="preserve">Stalna služba u </w:t>
            </w:r>
            <w:r w:rsidR="00A2763C" w:rsidRPr="00E95B13">
              <w:rPr>
                <w:rFonts w:eastAsia="Times New Roman" w:hAnsi="Times New Roman" w:ascii="Times New Roman"/>
                <w:sz w:val="24"/>
                <w:szCs w:val="24"/>
              </w:rPr>
              <w:t>Ogulinu</w:t>
            </w:r>
          </w:p>
          <w:p w:rsidRDefault="00A2763C" w:rsidP="00E95B13" w:rsidR="00A2763C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Bernardina Frankopana 1</w:t>
            </w:r>
          </w:p>
          <w:p w:rsidRDefault="00A2763C" w:rsidP="00E95B13" w:rsidR="00167ACA" w:rsidRPr="00E95B13">
            <w:pPr>
              <w:spacing w:lineRule="auto" w:line="240" w:after="0"/>
              <w:jc w:val="center"/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47300 Ogulin</w:t>
            </w:r>
          </w:p>
        </w:tc>
      </w:tr>
    </w:tbl>
    <w:p w14:textId="7bf8dc0" w14:paraId="7bf8dc0" w:rsidRDefault="00E95B13" w:rsidP="00E95B13" w:rsidR="00E95B13" w:rsidRPr="00E95B13">
      <w:pPr>
        <w:spacing w:after="0"/>
        <w15:collapsed w:val="false"/>
        <w:rPr>
          <w:vanish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2714"/>
      </w:tblGrid>
      <w:tr w:rsidTr="00F52534" w:rsidR="002524EA" w:rsidRPr="00E95B13">
        <w:trPr>
          <w:jc w:val="right"/>
        </w:trPr>
        <w:tc>
          <w:tcPr>
            <w:tcW w:type="auto" w:w="0"/>
          </w:tcPr>
          <w:p w:rsidRDefault="00CB354A" w:rsidP="00BA091D" w:rsidR="002524EA" w:rsidRPr="00E95B13">
            <w:pPr>
              <w:pStyle w:val="Bezproreda"/>
            </w:pPr>
            <w:r>
              <w:t>Poslovni broj: 23 Sp</w:t>
            </w:r>
            <w:r w:rsidR="00F52534">
              <w:t>-</w:t>
            </w:r>
            <w:r w:rsidR="00543782">
              <w:t>6</w:t>
            </w:r>
            <w:r>
              <w:t>/2016</w:t>
            </w:r>
          </w:p>
        </w:tc>
      </w:tr>
    </w:tbl>
    <w:p w:rsidRDefault="00BA091D" w:rsidP="00BA091D" w:rsidR="00BA091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07EB5" w:rsidP="00BA091D" w:rsidR="00D07EB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076C0" w:rsidP="00A076C0" w:rsidR="00D07E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Općinski su u Karlovcu, Stalna služba u Ogulinu po sucu Marijanki Cindrić Županić, kao sucu pojedincu, povodom prijedloga </w:t>
      </w:r>
      <w:r w:rsidR="00543782">
        <w:rPr>
          <w:rFonts w:hAnsi="Times New Roman" w:ascii="Times New Roman"/>
          <w:sz w:val="24"/>
          <w:szCs w:val="24"/>
        </w:rPr>
        <w:t>Ljiljane Livojević iz Karlovca, Hrvatske bratske zajednice 11A</w:t>
      </w:r>
      <w:r>
        <w:rPr>
          <w:rFonts w:hAnsi="Times New Roman" w:ascii="Times New Roman"/>
          <w:sz w:val="24"/>
          <w:szCs w:val="24"/>
        </w:rPr>
        <w:t xml:space="preserve">, OIB: </w:t>
      </w:r>
      <w:r w:rsidR="002F2BB1">
        <w:rPr>
          <w:rFonts w:hAnsi="Times New Roman" w:ascii="Times New Roman"/>
          <w:sz w:val="24"/>
          <w:szCs w:val="24"/>
        </w:rPr>
        <w:t>52878458475</w:t>
      </w:r>
      <w:r>
        <w:rPr>
          <w:rFonts w:hAnsi="Times New Roman" w:ascii="Times New Roman"/>
          <w:sz w:val="24"/>
          <w:szCs w:val="24"/>
        </w:rPr>
        <w:t xml:space="preserve">, </w:t>
      </w:r>
      <w:r w:rsidR="00722757">
        <w:rPr>
          <w:rFonts w:hAnsi="Times New Roman" w:ascii="Times New Roman"/>
          <w:sz w:val="24"/>
          <w:szCs w:val="24"/>
        </w:rPr>
        <w:t xml:space="preserve">koju zastupa punomoćnica Tamara Mušnjak Špićić, odvjetnica iz Karlovca, </w:t>
      </w:r>
      <w:r>
        <w:rPr>
          <w:rFonts w:hAnsi="Times New Roman" w:ascii="Times New Roman"/>
          <w:sz w:val="24"/>
          <w:szCs w:val="24"/>
        </w:rPr>
        <w:t>za otvaranje postupka stečaja potrošača nad imovinom pot</w:t>
      </w:r>
      <w:r w:rsidR="00376B39">
        <w:rPr>
          <w:rFonts w:hAnsi="Times New Roman" w:ascii="Times New Roman"/>
          <w:sz w:val="24"/>
          <w:szCs w:val="24"/>
        </w:rPr>
        <w:t>r</w:t>
      </w:r>
      <w:r>
        <w:rPr>
          <w:rFonts w:hAnsi="Times New Roman" w:ascii="Times New Roman"/>
          <w:sz w:val="24"/>
          <w:szCs w:val="24"/>
        </w:rPr>
        <w:t>ošača</w:t>
      </w:r>
      <w:r w:rsidR="002F2BB1">
        <w:rPr>
          <w:rFonts w:hAnsi="Times New Roman" w:ascii="Times New Roman"/>
          <w:sz w:val="24"/>
          <w:szCs w:val="24"/>
        </w:rPr>
        <w:t xml:space="preserve"> Ljiljane Livojević iz Karlovca, Hrvatske bratske zajednice 11A, OIB: 52878458475</w:t>
      </w:r>
      <w:r w:rsidR="00376B39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="00722757">
        <w:rPr>
          <w:rFonts w:hAnsi="Times New Roman" w:ascii="Times New Roman"/>
          <w:sz w:val="24"/>
          <w:szCs w:val="24"/>
        </w:rPr>
        <w:t>4</w:t>
      </w:r>
      <w:r w:rsidR="002F2BB1">
        <w:rPr>
          <w:rFonts w:hAnsi="Times New Roman" w:ascii="Times New Roman"/>
          <w:sz w:val="24"/>
          <w:szCs w:val="24"/>
        </w:rPr>
        <w:t>.</w:t>
      </w:r>
      <w:r w:rsidR="00722757">
        <w:rPr>
          <w:rFonts w:hAnsi="Times New Roman" w:ascii="Times New Roman"/>
          <w:sz w:val="24"/>
          <w:szCs w:val="24"/>
        </w:rPr>
        <w:t xml:space="preserve"> </w:t>
      </w:r>
      <w:r w:rsidR="002F2BB1">
        <w:rPr>
          <w:rFonts w:hAnsi="Times New Roman" w:ascii="Times New Roman"/>
          <w:sz w:val="24"/>
          <w:szCs w:val="24"/>
        </w:rPr>
        <w:t>prosinca</w:t>
      </w:r>
      <w:r w:rsidR="00376B39">
        <w:rPr>
          <w:rFonts w:hAnsi="Times New Roman" w:ascii="Times New Roman"/>
          <w:sz w:val="24"/>
          <w:szCs w:val="24"/>
        </w:rPr>
        <w:t xml:space="preserve"> 2018.</w:t>
      </w:r>
      <w:r>
        <w:rPr>
          <w:rFonts w:hAnsi="Times New Roman" w:ascii="Times New Roman"/>
          <w:sz w:val="24"/>
          <w:szCs w:val="24"/>
        </w:rPr>
        <w:t xml:space="preserve"> objavljuje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 O Z I V</w:t>
      </w:r>
    </w:p>
    <w:p w:rsidRDefault="00A076C0" w:rsidP="00A076C0" w:rsidR="00A076C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pripremno ročište u postupku stečaja potrošača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Zakazuje se pripremno ročište u postupku stečaja potrošača za dan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2F2BB1" w:rsidR="0054138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41388">
        <w:rPr>
          <w:rFonts w:hAnsi="Times New Roman" w:ascii="Times New Roman"/>
          <w:sz w:val="24"/>
          <w:szCs w:val="24"/>
        </w:rPr>
        <w:t xml:space="preserve"> </w:t>
      </w:r>
      <w:r w:rsidR="00722757">
        <w:rPr>
          <w:rFonts w:hAnsi="Times New Roman" w:ascii="Times New Roman"/>
          <w:sz w:val="24"/>
          <w:szCs w:val="24"/>
        </w:rPr>
        <w:t xml:space="preserve">12. ožujka </w:t>
      </w:r>
      <w:r w:rsidR="002F2BB1">
        <w:rPr>
          <w:rFonts w:hAnsi="Times New Roman" w:ascii="Times New Roman"/>
          <w:sz w:val="24"/>
          <w:szCs w:val="24"/>
        </w:rPr>
        <w:t>2019</w:t>
      </w:r>
      <w:r w:rsidRPr="00541388">
        <w:rPr>
          <w:rFonts w:hAnsi="Times New Roman" w:ascii="Times New Roman"/>
          <w:sz w:val="24"/>
          <w:szCs w:val="24"/>
        </w:rPr>
        <w:t>. u</w:t>
      </w:r>
      <w:r w:rsidR="00541388" w:rsidRPr="00541388">
        <w:rPr>
          <w:rFonts w:hAnsi="Times New Roman" w:ascii="Times New Roman"/>
          <w:sz w:val="24"/>
          <w:szCs w:val="24"/>
        </w:rPr>
        <w:t xml:space="preserve"> 11,00 sati u sobi broj 7</w:t>
      </w:r>
      <w:r w:rsidR="002F2BB1">
        <w:rPr>
          <w:rFonts w:hAnsi="Times New Roman" w:ascii="Times New Roman"/>
          <w:sz w:val="24"/>
          <w:szCs w:val="24"/>
        </w:rPr>
        <w:t>.</w:t>
      </w:r>
    </w:p>
    <w:p w:rsidRDefault="00722757" w:rsidP="002F2BB1" w:rsidR="00722757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 pripremnom ročištu raspravljat će se i glasovati o planu ispunjenja obveza.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7A7589" w:rsidR="007A758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Ovaj poziv objavljuje se na mrežnoj stranici  e-Oglasna ploča sudova, zajedno s popisom imovine i obveza te planom ispunjenja obveza.</w:t>
      </w:r>
    </w:p>
    <w:p w:rsidRDefault="007A7589" w:rsidP="007A7589" w:rsidR="007A7589" w:rsidRPr="007A7589">
      <w:pPr>
        <w:pStyle w:val="Odlomakpopisa"/>
        <w:spacing w:lineRule="auto" w:line="240" w:after="0"/>
        <w:ind w:left="1065"/>
        <w:jc w:val="both"/>
        <w:rPr>
          <w:rFonts w:hAnsi="Times New Roman" w:ascii="Times New Roman"/>
          <w:sz w:val="24"/>
          <w:szCs w:val="24"/>
        </w:rPr>
      </w:pPr>
      <w:r w:rsidRPr="007A7589">
        <w:rPr>
          <w:rFonts w:hAnsi="Times New Roman" w:ascii="Times New Roman"/>
          <w:sz w:val="24"/>
          <w:szCs w:val="24"/>
        </w:rPr>
        <w:t>Svatko može obaviti uvid u popis imovine i obveza te plan ispunjenja obveza u pisarnici Općinskog  suda u Karlovcu, Stalne službe u Ogulinu.</w:t>
      </w:r>
    </w:p>
    <w:p w:rsidRDefault="007A7589" w:rsidP="007A7589" w:rsidR="007A7589" w:rsidRPr="007A7589">
      <w:pPr>
        <w:pStyle w:val="Odlomakpopisa"/>
        <w:spacing w:lineRule="auto" w:line="240" w:after="0"/>
        <w:ind w:left="1065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Pozivaju se vjerovnici:</w:t>
      </w:r>
    </w:p>
    <w:p w:rsidRDefault="00541388" w:rsidP="00541388" w:rsidR="00541388" w:rsidRPr="00541388">
      <w:pPr>
        <w:pStyle w:val="Odlomakpopisa"/>
        <w:rPr>
          <w:rFonts w:hAnsi="Times New Roman" w:ascii="Times New Roman"/>
          <w:sz w:val="24"/>
          <w:szCs w:val="24"/>
        </w:rPr>
      </w:pPr>
    </w:p>
    <w:p w:rsidRDefault="00722757" w:rsidP="00722757" w:rsidR="00722757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Raiffeisenbank Austrija d.d., Zagreb, </w:t>
      </w:r>
      <w:r w:rsidR="00272B76">
        <w:rPr>
          <w:rFonts w:hAnsi="Times New Roman" w:ascii="Times New Roman"/>
          <w:sz w:val="24"/>
          <w:szCs w:val="24"/>
        </w:rPr>
        <w:t>Magazinska cesta 69.</w:t>
      </w:r>
    </w:p>
    <w:p w:rsidRDefault="00CA6832" w:rsidP="00541388" w:rsidR="00541388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PBZ CARD d.o.o.,</w:t>
      </w:r>
      <w:r w:rsidR="0038424A">
        <w:rPr>
          <w:rFonts w:hAnsi="Times New Roman" w:ascii="Times New Roman"/>
          <w:sz w:val="24"/>
          <w:szCs w:val="24"/>
        </w:rPr>
        <w:t xml:space="preserve"> Zagreb,</w:t>
      </w:r>
      <w:r>
        <w:rPr>
          <w:rFonts w:hAnsi="Times New Roman" w:ascii="Times New Roman"/>
          <w:sz w:val="24"/>
          <w:szCs w:val="24"/>
        </w:rPr>
        <w:t xml:space="preserve"> </w:t>
      </w:r>
      <w:r w:rsidR="0038424A">
        <w:rPr>
          <w:rFonts w:hAnsi="Times New Roman" w:ascii="Times New Roman"/>
          <w:sz w:val="24"/>
          <w:szCs w:val="24"/>
        </w:rPr>
        <w:t>Radnička cesta 44</w:t>
      </w:r>
      <w:r w:rsidR="008A2853">
        <w:rPr>
          <w:rFonts w:hAnsi="Times New Roman" w:ascii="Times New Roman"/>
          <w:sz w:val="24"/>
          <w:szCs w:val="24"/>
        </w:rPr>
        <w:t>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722757" w:rsidP="00541388" w:rsidR="00722757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ERSTE CAR</w:t>
      </w:r>
      <w:r w:rsidR="00272B76">
        <w:rPr>
          <w:rFonts w:hAnsi="Times New Roman" w:ascii="Times New Roman"/>
          <w:sz w:val="24"/>
          <w:szCs w:val="24"/>
        </w:rPr>
        <w:t>D CLUB d.o.o., Zagreb, Ulica Frana Folnegovića 6.</w:t>
      </w:r>
    </w:p>
    <w:p w:rsidRDefault="00722757" w:rsidP="00541388" w:rsidR="00722757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FINA, Zagreb, Ulica grada Vukovara 70.</w:t>
      </w:r>
    </w:p>
    <w:p w:rsidRDefault="00722757" w:rsidP="00541388" w:rsidR="00722757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Hrvatska, Ministarstvo financija, Porezna uprava – Područni ured – središnja Hrvatska, Ispostava Karlovac, Karlovac, Pavla R. Vitezovića 1.</w:t>
      </w:r>
    </w:p>
    <w:p w:rsidRDefault="00404045" w:rsidP="00404045" w:rsidR="0040404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04045" w:rsidP="00404045" w:rsidR="0040404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7A7589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>Na ročište se poziva i</w:t>
      </w:r>
    </w:p>
    <w:p w:rsidRDefault="00404045" w:rsidP="00404045" w:rsidR="00404045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dužnik-potrošač  Ljiljana Livojević iz Karlovca, Hrvatske bratske zajednice 11A, OIB: 52878458475,</w:t>
      </w:r>
    </w:p>
    <w:p w:rsidRDefault="007A7589" w:rsidP="0056643E" w:rsidR="007A758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punomoćnica</w:t>
      </w:r>
      <w:r w:rsidR="00404045" w:rsidRPr="007A7589">
        <w:rPr>
          <w:rFonts w:hAnsi="Times New Roman" w:ascii="Times New Roman"/>
          <w:sz w:val="24"/>
          <w:szCs w:val="24"/>
        </w:rPr>
        <w:t xml:space="preserve"> Tamara Mušnjak Špišić, odvjetnica iz Karlovca, P. R. Vitezovića 8.</w:t>
      </w:r>
    </w:p>
    <w:p w:rsidRDefault="00404045" w:rsidP="007A7589" w:rsidR="00404045" w:rsidRPr="007A7589">
      <w:pPr>
        <w:pStyle w:val="Odlomakpopisa"/>
        <w:spacing w:lineRule="auto" w:line="240" w:after="0"/>
        <w:ind w:left="1425"/>
        <w:jc w:val="both"/>
        <w:rPr>
          <w:rFonts w:hAnsi="Times New Roman" w:ascii="Times New Roman"/>
          <w:sz w:val="24"/>
          <w:szCs w:val="24"/>
        </w:rPr>
      </w:pPr>
      <w:r w:rsidRPr="007A7589">
        <w:rPr>
          <w:rFonts w:hAnsi="Times New Roman" w:ascii="Times New Roman"/>
          <w:sz w:val="24"/>
          <w:szCs w:val="24"/>
        </w:rPr>
        <w:tab/>
      </w:r>
    </w:p>
    <w:p w:rsidRDefault="00404045" w:rsidP="00404045" w:rsidR="0040404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</w:r>
      <w:r w:rsidR="007A7589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 xml:space="preserve">) Pozivaju se vjerovnici </w:t>
      </w:r>
      <w:r w:rsidR="00CA6832">
        <w:rPr>
          <w:rFonts w:hAnsi="Times New Roman" w:ascii="Times New Roman"/>
          <w:sz w:val="24"/>
          <w:szCs w:val="24"/>
        </w:rPr>
        <w:t>da se očituju na plan ispunjenja obveza u roku od 30 dana od dana objave poziva za pripremno ročište na mrežnoj stranici e-Oglasna ploča sudova.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404045" w:rsidP="00404045" w:rsidR="0040404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Ako se vjerovnik u roku od 30 dana od dana objave poziva za pripremno ročište  nije izjasnio o planu ispunjenja obveza, smatra se da je dao svoj pristanak na plan.</w:t>
      </w:r>
    </w:p>
    <w:p w:rsidRDefault="00404045" w:rsidP="00404045" w:rsidR="0040404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04045" w:rsidP="008B56DA" w:rsidR="008B56D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7A7589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 xml:space="preserve">) </w:t>
      </w:r>
      <w:r w:rsidR="00CA6832">
        <w:rPr>
          <w:rFonts w:hAnsi="Times New Roman" w:ascii="Times New Roman"/>
          <w:sz w:val="24"/>
          <w:szCs w:val="24"/>
        </w:rPr>
        <w:t>Vjerovnici čije tražbine nisu sadržane u popisu imovine i obveza</w:t>
      </w:r>
      <w:r w:rsidR="008B56DA">
        <w:rPr>
          <w:rFonts w:hAnsi="Times New Roman" w:ascii="Times New Roman"/>
          <w:sz w:val="24"/>
          <w:szCs w:val="24"/>
        </w:rPr>
        <w:t>,</w:t>
      </w:r>
      <w:r w:rsidR="00CA6832">
        <w:rPr>
          <w:rFonts w:hAnsi="Times New Roman" w:ascii="Times New Roman"/>
          <w:sz w:val="24"/>
          <w:szCs w:val="24"/>
        </w:rPr>
        <w:t xml:space="preserve"> niti su pri izradi plana ispunjenja obveza uzete u obzir, mogu zahtijevati njihovo namirenje samo ako su u roku od 30 dana od dana objave poziva za pripremno ročište podnijele zahtjev za dopunu ili izmjenu popisa.</w:t>
      </w:r>
    </w:p>
    <w:p w:rsidRDefault="008B56DA" w:rsidP="008B56DA" w:rsidR="008B56D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Prijave vjerovnika koji propuste navedene rokove za podnošenja zahtjeva za dopunu ili izmjenu popisa, sud će odbaciti rješenjem (članak 257. stavak</w:t>
      </w:r>
      <w:r w:rsidR="00CA6832" w:rsidRPr="008B56DA">
        <w:rPr>
          <w:rFonts w:hAnsi="Times New Roman" w:ascii="Times New Roman"/>
          <w:sz w:val="24"/>
          <w:szCs w:val="24"/>
        </w:rPr>
        <w:t xml:space="preserve"> 6. Stečajnog zakona</w:t>
      </w:r>
      <w:r>
        <w:rPr>
          <w:rFonts w:hAnsi="Times New Roman" w:ascii="Times New Roman"/>
          <w:sz w:val="24"/>
          <w:szCs w:val="24"/>
        </w:rPr>
        <w:t>,</w:t>
      </w:r>
      <w:r w:rsidR="00CA6832" w:rsidRPr="008B56DA">
        <w:rPr>
          <w:rFonts w:hAnsi="Times New Roman" w:ascii="Times New Roman"/>
          <w:sz w:val="24"/>
          <w:szCs w:val="24"/>
        </w:rPr>
        <w:t xml:space="preserve"> ("Narodne novine" 71/15</w:t>
      </w:r>
      <w:r>
        <w:rPr>
          <w:rFonts w:hAnsi="Times New Roman" w:ascii="Times New Roman"/>
          <w:sz w:val="24"/>
          <w:szCs w:val="24"/>
        </w:rPr>
        <w:t>.) u vezi s</w:t>
      </w:r>
      <w:r w:rsidR="00CA6832" w:rsidRPr="008B56DA">
        <w:rPr>
          <w:rFonts w:hAnsi="Times New Roman" w:ascii="Times New Roman"/>
          <w:sz w:val="24"/>
          <w:szCs w:val="24"/>
        </w:rPr>
        <w:t xml:space="preserve"> člankom 23. Zakona o stečaju potrošača ("Narodne novine" 100/15)</w:t>
      </w:r>
      <w:r>
        <w:rPr>
          <w:rFonts w:hAnsi="Times New Roman" w:ascii="Times New Roman"/>
          <w:sz w:val="24"/>
          <w:szCs w:val="24"/>
        </w:rPr>
        <w:t>.</w:t>
      </w:r>
    </w:p>
    <w:p w:rsidRDefault="008B56DA" w:rsidP="008B56DA" w:rsidR="008B56D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B56DA" w:rsidP="008B56DA" w:rsidR="008B56D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7A7589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>)</w:t>
      </w:r>
      <w:r w:rsidR="00CA6832" w:rsidRPr="008B56DA">
        <w:rPr>
          <w:rFonts w:hAnsi="Times New Roman" w:ascii="Times New Roman"/>
          <w:sz w:val="24"/>
          <w:szCs w:val="24"/>
        </w:rPr>
        <w:t xml:space="preserve"> </w:t>
      </w:r>
      <w:r w:rsidR="00CB354A" w:rsidRPr="008B56DA">
        <w:rPr>
          <w:rFonts w:hAnsi="Times New Roman" w:ascii="Times New Roman"/>
          <w:sz w:val="24"/>
          <w:szCs w:val="24"/>
        </w:rPr>
        <w:t>Ako nijedan vjerovnik nije uskratio pristana</w:t>
      </w:r>
      <w:r w:rsidR="00722757" w:rsidRPr="008B56DA">
        <w:rPr>
          <w:rFonts w:hAnsi="Times New Roman" w:ascii="Times New Roman"/>
          <w:sz w:val="24"/>
          <w:szCs w:val="24"/>
        </w:rPr>
        <w:t>k</w:t>
      </w:r>
      <w:r w:rsidR="00CB354A" w:rsidRPr="008B56DA">
        <w:rPr>
          <w:rFonts w:hAnsi="Times New Roman" w:ascii="Times New Roman"/>
          <w:sz w:val="24"/>
          <w:szCs w:val="24"/>
        </w:rPr>
        <w:t xml:space="preserve"> na plan ispunjenja obveza, smatra se da je plan prihvaćen (članak 50. stavak 2. Zakona o stečaju potrošača).</w:t>
      </w:r>
    </w:p>
    <w:p w:rsidRDefault="008B56DA" w:rsidP="008B56DA" w:rsidR="008B56D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B56DA" w:rsidP="008B56D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7A7589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 xml:space="preserve">) </w:t>
      </w:r>
      <w:r w:rsidR="00CB354A">
        <w:rPr>
          <w:rFonts w:hAnsi="Times New Roman" w:ascii="Times New Roman"/>
          <w:sz w:val="24"/>
          <w:szCs w:val="24"/>
        </w:rPr>
        <w:t>Ako plan ispunjenja obveza bude prihvaćen, sud će otvoriti postupak stečaja potrošača u skladu sa Zakonom o stečaju potrošača</w:t>
      </w:r>
      <w:r>
        <w:rPr>
          <w:rFonts w:hAnsi="Times New Roman" w:ascii="Times New Roman"/>
          <w:sz w:val="24"/>
          <w:szCs w:val="24"/>
        </w:rPr>
        <w:t>.</w:t>
      </w:r>
    </w:p>
    <w:p w:rsidRDefault="00CB354A" w:rsidP="00CB354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B354A" w:rsidP="00CB354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3065D" w:rsidP="00CB354A" w:rsidR="00CB354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Ogulinu </w:t>
      </w:r>
      <w:r w:rsidR="00722757">
        <w:rPr>
          <w:rFonts w:hAnsi="Times New Roman" w:ascii="Times New Roman"/>
          <w:sz w:val="24"/>
          <w:szCs w:val="24"/>
        </w:rPr>
        <w:t>4</w:t>
      </w:r>
      <w:r w:rsidR="002F2BB1">
        <w:rPr>
          <w:rFonts w:hAnsi="Times New Roman" w:ascii="Times New Roman"/>
          <w:sz w:val="24"/>
          <w:szCs w:val="24"/>
        </w:rPr>
        <w:t xml:space="preserve">. prosinca </w:t>
      </w:r>
      <w:r>
        <w:rPr>
          <w:rFonts w:hAnsi="Times New Roman" w:ascii="Times New Roman"/>
          <w:sz w:val="24"/>
          <w:szCs w:val="24"/>
        </w:rPr>
        <w:t>2018.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C22D3" w:rsidP="009C22D3" w:rsidR="00CB354A">
      <w:pPr>
        <w:spacing w:lineRule="auto" w:line="240" w:after="0"/>
        <w:ind w:firstLine="708"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="00CB354A">
        <w:rPr>
          <w:rFonts w:hAnsi="Times New Roman" w:ascii="Times New Roman"/>
          <w:sz w:val="24"/>
          <w:szCs w:val="24"/>
        </w:rPr>
        <w:t xml:space="preserve">  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9C22D3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Marijanka Cindrić Županić</w:t>
      </w:r>
      <w:r w:rsidR="009C22D3">
        <w:rPr>
          <w:rFonts w:hAnsi="Times New Roman" w:ascii="Times New Roman"/>
          <w:sz w:val="24"/>
          <w:szCs w:val="24"/>
        </w:rPr>
        <w:t>, v.r.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C22D3" w:rsidP="00D277E2" w:rsidR="009C22D3">
      <w:pPr>
        <w:pStyle w:val="Tijeloteksta-uvlaka2"/>
        <w:spacing w:lineRule="auto" w:line="240" w:after="0"/>
        <w:ind w:left="0"/>
        <w:jc w:val="right"/>
      </w:pPr>
      <w:r>
        <w:t>Za točnost otpravka  - ovlašteni službenik</w:t>
      </w:r>
    </w:p>
    <w:p w:rsidRDefault="009C22D3" w:rsidP="00487DCE" w:rsidR="009C22D3" w:rsidRPr="00C32B85">
      <w:pPr>
        <w:pStyle w:val="Tijeloteksta-uvlaka2"/>
        <w:spacing w:lineRule="auto" w:line="240" w:after="0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Default="009C22D3" w:rsidP="00CB354A" w:rsidR="009C22D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B354A" w:rsidP="00CB354A" w:rsidR="00CB354A" w:rsidRPr="00CB354A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D07EB5" w:rsidP="00D07EB5" w:rsidR="00D07EB5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5151D1" w:rsidR="005151D1"/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128FE874" name="Slika 39" id="3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28FE874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FCA88CDB" name="Slika 38" id="3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CA88CD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1BDAA38" name="Slika 37" id="3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BDAA38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A05A6FB7" name="Slika 36" id="3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05A6FB7"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336B0478" name="Slika 35" id="3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336B0478"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7E110033" name="Slika 34" id="3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7E110033"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84313F4" name="Slika 33" id="3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84313F4" name="Picture 7" id="0"/>
                    <pic:cNvPicPr>
                      <a:picLocks noChangeArrowheads="true" noChangeAspect="true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ADC9090B" name="Slika 32" id="3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DC9090B"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975EA522" name="Slika 31" id="3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975EA522" name="Picture 9" id="0"/>
                    <pic:cNvPicPr>
                      <a:picLocks noChangeArrowheads="true" noChangeAspect="true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BB3C7A11" name="Slika 30" id="3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BB3C7A11" name="Picture 10" id="0"/>
                    <pic:cNvPicPr>
                      <a:picLocks noChangeArrowheads="true" noChangeAspect="true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BB58887F" name="Slika 29" id="2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BB58887F" name="Picture 11" id="0"/>
                    <pic:cNvPicPr>
                      <a:picLocks noChangeArrowheads="true" noChangeAspect="true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2C1FD9D8" name="Slika 28" id="2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2C1FD9D8" name="Picture 12" id="0"/>
                    <pic:cNvPicPr>
                      <a:picLocks noChangeArrowheads="true" noChangeAspect="true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A0916BF8" name="Slika 27" id="2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0916BF8" name="Picture 13" id="0"/>
                    <pic:cNvPicPr>
                      <a:picLocks noChangeArrowheads="true" noChangeAspect="true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F8483C90" name="Slika 26" id="2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8483C90" name="Picture 14" id="0"/>
                    <pic:cNvPicPr>
                      <a:picLocks noChangeArrowheads="true" noChangeAspect="true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817DB166" name="Slika 25" id="2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817DB166" name="Picture 15" id="0"/>
                    <pic:cNvPicPr>
                      <a:picLocks noChangeArrowheads="true" noChangeAspect="true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82708C50" name="Slika 24" id="2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82708C50" name="Picture 16" id="0"/>
                    <pic:cNvPicPr>
                      <a:picLocks noChangeArrowheads="true" noChangeAspect="true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EE1B5E58" name="Slika 23" id="2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E1B5E58" name="Picture 17" id="0"/>
                    <pic:cNvPicPr>
                      <a:picLocks noChangeArrowheads="true" noChangeAspect="true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DB807EB2" name="Slika 22" id="2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DB807EB2" name="Picture 18" id="0"/>
                    <pic:cNvPicPr>
                      <a:picLocks noChangeArrowheads="true" noChangeAspect="true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/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D8BB860A" name="Slika 21" id="2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D8BB860A" name="Picture 19" id="0"/>
                    <pic:cNvPicPr>
                      <a:picLocks noChangeArrowheads="true" noChangeAspect="true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38F8026F" name="Slika 20" id="2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38F8026F" name="Picture 20" id="0"/>
                    <pic:cNvPicPr>
                      <a:picLocks noChangeArrowheads="true" noChangeAspect="true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 w:rsidRPr="0094149B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F8EB4B2B" name="Slika 19" id="1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8EB4B2B" name="Picture 21" id="0"/>
                    <pic:cNvPicPr>
                      <a:picLocks noChangeArrowheads="true" noChangeAspect="true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D07EB5" w:rsidR="005151D1" w:rsidRPr="00CD00C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sectPr w:rsidSect="00E95B13" w:rsidR="005151D1" w:rsidRPr="00CD00C7">
      <w:headerReference w:type="default" r:id="rId3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7C07" w:rsidP="00CD00C7" w:rsidR="00DD7C07">
      <w:pPr>
        <w:spacing w:lineRule="auto" w:line="240" w:after="0"/>
      </w:pPr>
      <w:r>
        <w:separator/>
      </w:r>
    </w:p>
  </w:endnote>
  <w:endnote w:id="0" w:type="continuationSeparator">
    <w:p w:rsidRDefault="00DD7C07" w:rsidP="00CD00C7" w:rsidR="00DD7C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7C07" w:rsidP="00CD00C7" w:rsidR="00DD7C07">
      <w:pPr>
        <w:spacing w:lineRule="auto" w:line="240" w:after="0"/>
      </w:pPr>
      <w:r>
        <w:separator/>
      </w:r>
    </w:p>
  </w:footnote>
  <w:footnote w:id="0" w:type="continuationSeparator">
    <w:p w:rsidRDefault="00DD7C07" w:rsidP="00CD00C7" w:rsidR="00DD7C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005" w:rsidP="002524EA" w:rsidR="002524EA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fldChar w:fldCharType="begin"/>
    </w:r>
    <w:r>
      <w:rPr>
        <w:rFonts w:hAnsi="Times New Roman" w:ascii="Times New Roman"/>
        <w:sz w:val="24"/>
        <w:szCs w:val="24"/>
      </w:rPr>
      <w:instrText xml:space="preserve"> STYLEREF  "Bez proreda"  \* MERGEFORMAT </w:instrText>
    </w:r>
    <w:r>
      <w:rPr>
        <w:rFonts w:hAnsi="Times New Roman" w:ascii="Times New Roman"/>
        <w:sz w:val="24"/>
        <w:szCs w:val="24"/>
      </w:rPr>
      <w:fldChar w:fldCharType="separate"/>
    </w:r>
    <w:r w:rsidR="000263F8">
      <w:rPr>
        <w:rFonts w:hAnsi="Times New Roman" w:ascii="Times New Roman"/>
        <w:noProof/>
        <w:sz w:val="24"/>
        <w:szCs w:val="24"/>
      </w:rPr>
      <w:t>Poslovni broj: 23 Sp-6/2016</w:t>
    </w:r>
    <w:r>
      <w:rPr>
        <w:rFonts w:hAnsi="Times New Roman" w:ascii="Times New Roman"/>
        <w:sz w:val="24"/>
        <w:szCs w:val="24"/>
      </w:rPr>
      <w:fldChar w:fldCharType="end"/>
    </w:r>
  </w:p>
  <w:p w:rsidRDefault="007A366A" w:rsidR="007A366A" w:rsidRPr="007A366A">
    <w:pPr>
      <w:pStyle w:val="Zaglavlje"/>
      <w:jc w:val="center"/>
      <w:rPr>
        <w:rFonts w:hAnsi="Times New Roman" w:ascii="Times New Roman"/>
        <w:sz w:val="24"/>
        <w:szCs w:val="24"/>
      </w:rPr>
    </w:pPr>
    <w:r w:rsidRPr="007A366A">
      <w:rPr>
        <w:rFonts w:hAnsi="Times New Roman" w:ascii="Times New Roman"/>
        <w:sz w:val="24"/>
        <w:szCs w:val="24"/>
      </w:rPr>
      <w:fldChar w:fldCharType="begin"/>
    </w:r>
    <w:r w:rsidRPr="007A366A">
      <w:rPr>
        <w:rFonts w:hAnsi="Times New Roman" w:ascii="Times New Roman"/>
        <w:sz w:val="24"/>
        <w:szCs w:val="24"/>
      </w:rPr>
      <w:instrText>PAGE   \* MERGEFORMAT</w:instrText>
    </w:r>
    <w:r w:rsidRPr="007A366A">
      <w:rPr>
        <w:rFonts w:hAnsi="Times New Roman" w:ascii="Times New Roman"/>
        <w:sz w:val="24"/>
        <w:szCs w:val="24"/>
      </w:rPr>
      <w:fldChar w:fldCharType="separate"/>
    </w:r>
    <w:r w:rsidR="000263F8">
      <w:rPr>
        <w:rFonts w:hAnsi="Times New Roman" w:ascii="Times New Roman"/>
        <w:noProof/>
        <w:sz w:val="24"/>
        <w:szCs w:val="24"/>
      </w:rPr>
      <w:t>23</w:t>
    </w:r>
    <w:r w:rsidRPr="007A366A">
      <w:rPr>
        <w:rFonts w:hAnsi="Times New Roman" w:ascii="Times New Roman"/>
        <w:sz w:val="24"/>
        <w:szCs w:val="24"/>
      </w:rPr>
      <w:fldChar w:fldCharType="end"/>
    </w:r>
  </w:p>
  <w:p w:rsidRDefault="007A366A" w:rsidP="007A366A" w:rsidR="007A366A">
    <w:pPr>
      <w:pStyle w:val="Zaglavlje"/>
      <w:jc w:val="right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85AF2"/>
    <w:multiLevelType w:val="hybridMultilevel"/>
    <w:tmpl w:val="7B224048"/>
    <w:lvl w:tplc="F8021BD8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BE11857"/>
    <w:multiLevelType w:val="hybridMultilevel"/>
    <w:tmpl w:val="B3AC40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D93B3B"/>
    <w:multiLevelType w:val="hybridMultilevel"/>
    <w:tmpl w:val="EB281EEA"/>
    <w:lvl w:tplc="B5A27626" w:ilvl="0">
      <w:start w:val="4"/>
      <w:numFmt w:val="bullet"/>
      <w:lvlText w:val="-"/>
      <w:lvlJc w:val="left"/>
      <w:pPr>
        <w:ind w:hanging="360" w:left="14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3420647D"/>
    <w:multiLevelType w:val="hybridMultilevel"/>
    <w:tmpl w:val="7B224048"/>
    <w:lvl w:tplc="F8021BD8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5F645173"/>
    <w:multiLevelType w:val="hybridMultilevel"/>
    <w:tmpl w:val="669E182E"/>
    <w:lvl w:tplc="2F8435E2" w:ilvl="0">
      <w:start w:val="4"/>
      <w:numFmt w:val="bullet"/>
      <w:lvlText w:val="-"/>
      <w:lvlJc w:val="left"/>
      <w:pPr>
        <w:ind w:hanging="360" w:left="14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225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5B13"/>
    <w:rsid w:val="000263F8"/>
    <w:rsid w:val="0003091C"/>
    <w:rsid w:val="00045DEE"/>
    <w:rsid w:val="000F7C07"/>
    <w:rsid w:val="00167ACA"/>
    <w:rsid w:val="001B3A83"/>
    <w:rsid w:val="001E253E"/>
    <w:rsid w:val="002120B2"/>
    <w:rsid w:val="002524EA"/>
    <w:rsid w:val="0027028D"/>
    <w:rsid w:val="00272B76"/>
    <w:rsid w:val="002F2BB1"/>
    <w:rsid w:val="002F4CEE"/>
    <w:rsid w:val="00376B39"/>
    <w:rsid w:val="0038424A"/>
    <w:rsid w:val="003B4159"/>
    <w:rsid w:val="00404045"/>
    <w:rsid w:val="00473339"/>
    <w:rsid w:val="005151D1"/>
    <w:rsid w:val="0053065D"/>
    <w:rsid w:val="00541388"/>
    <w:rsid w:val="00543782"/>
    <w:rsid w:val="00565527"/>
    <w:rsid w:val="005847D1"/>
    <w:rsid w:val="005A09BC"/>
    <w:rsid w:val="005C4F8A"/>
    <w:rsid w:val="005E6540"/>
    <w:rsid w:val="006143B3"/>
    <w:rsid w:val="00666F59"/>
    <w:rsid w:val="006A46A0"/>
    <w:rsid w:val="006D654A"/>
    <w:rsid w:val="00722757"/>
    <w:rsid w:val="007A366A"/>
    <w:rsid w:val="007A7589"/>
    <w:rsid w:val="007B60E2"/>
    <w:rsid w:val="007C433F"/>
    <w:rsid w:val="00875034"/>
    <w:rsid w:val="00882AF2"/>
    <w:rsid w:val="00894129"/>
    <w:rsid w:val="008A2853"/>
    <w:rsid w:val="008A4B7C"/>
    <w:rsid w:val="008B56DA"/>
    <w:rsid w:val="008F5005"/>
    <w:rsid w:val="009A5B81"/>
    <w:rsid w:val="009C22D3"/>
    <w:rsid w:val="00A076C0"/>
    <w:rsid w:val="00A2763C"/>
    <w:rsid w:val="00A3048F"/>
    <w:rsid w:val="00A341A4"/>
    <w:rsid w:val="00A62C96"/>
    <w:rsid w:val="00A95B89"/>
    <w:rsid w:val="00AE619B"/>
    <w:rsid w:val="00B158FC"/>
    <w:rsid w:val="00B3025B"/>
    <w:rsid w:val="00BA091D"/>
    <w:rsid w:val="00C72B3B"/>
    <w:rsid w:val="00CA6832"/>
    <w:rsid w:val="00CB354A"/>
    <w:rsid w:val="00CD00C7"/>
    <w:rsid w:val="00D07EB5"/>
    <w:rsid w:val="00D76DCA"/>
    <w:rsid w:val="00D9663B"/>
    <w:rsid w:val="00DA2199"/>
    <w:rsid w:val="00DD7C07"/>
    <w:rsid w:val="00DE16DD"/>
    <w:rsid w:val="00E903A2"/>
    <w:rsid w:val="00E95B13"/>
    <w:rsid w:val="00F52534"/>
    <w:rsid w:val="00F6727F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AFC725C4-F456-4CB2-83B7-C8F4F46E56AC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uiPriority="0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46A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6A46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D00C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00C7"/>
  </w:style>
  <w:style w:styleId="Podnoje" w:type="paragraph">
    <w:name w:val="footer"/>
    <w:basedOn w:val="Normal"/>
    <w:link w:val="PodnojeChar"/>
    <w:uiPriority w:val="99"/>
    <w:unhideWhenUsed/>
    <w:rsid w:val="00CD00C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00C7"/>
  </w:style>
  <w:style w:styleId="Reetkatablice" w:type="table">
    <w:name w:val="Table Grid"/>
    <w:basedOn w:val="Obinatablica"/>
    <w:uiPriority w:val="59"/>
    <w:rsid w:val="00CD00C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2524E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autoRedefine/>
    <w:uiPriority w:val="1"/>
    <w:qFormat/>
    <w:rsid w:val="00BA091D"/>
    <w:pPr>
      <w:jc w:val="both"/>
    </w:pPr>
    <w:rPr>
      <w:rFonts w:hAnsi="Times New Roman" w:ascii="Times New Roman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A076C0"/>
    <w:pPr>
      <w:ind w:left="720"/>
      <w:contextualSpacing/>
    </w:pPr>
  </w:style>
  <w:style w:styleId="Tijeloteksta-uvlaka2" w:type="paragraph">
    <w:name w:val="Body Text Indent 2"/>
    <w:basedOn w:val="Normal"/>
    <w:link w:val="Tijeloteksta-uvlaka2Char"/>
    <w:rsid w:val="009C22D3"/>
    <w:pPr>
      <w:spacing w:lineRule="auto" w:line="480" w:after="120"/>
      <w:ind w:left="283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9C22D3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63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3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3F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3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3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numbering" Target="numbering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48369C-F54D-4BAB-AD95-C7749828DA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23</properties:Pages>
  <properties:Words>459</properties:Words>
  <properties:Characters>2540</properties:Characters>
  <properties:Lines>105</properties:Lines>
  <properties:Paragraphs>34</properties:Paragraphs>
  <properties:TotalTime>130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2018-12-03T13:44:00Z</dcterms:created>
  <dc:creator>wsadmin</dc:creator>
  <cp:lastModifiedBy>Marija Kučinić</cp:lastModifiedBy>
  <cp:lastPrinted>2018-12-04T10:36:00Z</cp:lastPrinted>
  <dcterms:modified xmlns:xsi="http://www.w3.org/2001/XMLSchema-instance" xsi:type="dcterms:W3CDTF">2018-12-04T10:41:00Z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ERSTE CARD CLUB društvo s ograničenom odgovornošću za financijsko posredovanje i usluge - Pripremno ročište (Poziv   Sp-6-2016    LJILJANA LIVOJEVIĆ.docx)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23</vt:i4>
  </prop:property>
</prop:Properties>
</file>