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3282" w14:paraId="ae33282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6A1124">
        <w:rPr>
          <w:b/>
        </w:rPr>
        <w:t xml:space="preserve">    </w:t>
      </w:r>
      <w:r w:rsidR="00F0264A">
        <w:rPr>
          <w:b/>
        </w:rPr>
        <w:t xml:space="preserve">  </w:t>
      </w:r>
      <w:r w:rsidR="006A1124">
        <w:rPr>
          <w:b/>
        </w:rPr>
        <w:t>Broj:7/St-402</w:t>
      </w:r>
      <w:r w:rsidR="00F0264A" w:rsidRPr="00F0264A">
        <w:rPr>
          <w:b/>
        </w:rPr>
        <w:t>/2013-</w:t>
      </w:r>
      <w:r w:rsidR="006A1124">
        <w:rPr>
          <w:b/>
        </w:rPr>
        <w:t>6</w:t>
      </w:r>
      <w:r w:rsidR="002B1DB6">
        <w:rPr>
          <w:b/>
        </w:rPr>
        <w:t>2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6A1124">
        <w:t xml:space="preserve">u stečajnom postupku nad stečajnim dužnikom </w:t>
      </w:r>
      <w:r w:rsidR="006A1124" w:rsidRPr="006A1124">
        <w:t>TEHNIC društvo s ograničenom odgovornošću za servis i trgovinu, skraćena tvrtka: TEHNIC d.o.o. u stečaju,  Požega, Osječka 70, OIB: 73966432875</w:t>
      </w:r>
      <w:r w:rsidR="006A1124">
        <w:t xml:space="preserve"> </w:t>
      </w:r>
      <w:r w:rsidR="00FA3B1D">
        <w:t xml:space="preserve">, dana </w:t>
      </w:r>
      <w:r w:rsidR="002B1DB6">
        <w:t>27</w:t>
      </w:r>
      <w:r w:rsidR="006A1124">
        <w:t xml:space="preserve">. </w:t>
      </w:r>
      <w:r w:rsidR="002B1DB6">
        <w:t>siječnja</w:t>
      </w:r>
      <w:r w:rsidR="004F0140">
        <w:t xml:space="preserve"> 201</w:t>
      </w:r>
      <w:r w:rsidR="002B1DB6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0F3157" w:rsidRPr="000F3157">
        <w:t>Joz</w:t>
      </w:r>
      <w:r w:rsidR="000F3157">
        <w:t>i</w:t>
      </w:r>
      <w:r w:rsidR="000F3157" w:rsidRPr="000F3157">
        <w:t xml:space="preserve"> Perić, dipl. ecc. iz Velike, Dr. F. Tuđmana 28, OIB 83577001032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6A1124">
        <w:t xml:space="preserve">tijeku stečajnog postupka i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2B1DB6">
        <w:t>27</w:t>
      </w:r>
      <w:r w:rsidR="006A1124">
        <w:t>.</w:t>
      </w:r>
      <w:r w:rsidR="002B1DB6">
        <w:t xml:space="preserve"> siječnja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0264A">
        <w:t xml:space="preserve"> </w:t>
      </w:r>
      <w:r w:rsidR="002B1DB6">
        <w:t xml:space="preserve">  </w:t>
      </w:r>
      <w:r w:rsidR="00F0264A">
        <w:t xml:space="preserve"> </w:t>
      </w:r>
      <w:r w:rsidRPr="00A457F5">
        <w:t>Mirna Vujčić</w:t>
      </w:r>
    </w:p>
    <w:p w:rsidRDefault="00C43937" w:rsidP="002B1DB6" w:rsidR="00C43937">
      <w:pPr>
        <w:ind w:firstLine="720" w:left="3600"/>
        <w:jc w:val="both"/>
      </w:pPr>
      <w:r>
        <w:t xml:space="preserve">   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F0264A" w:rsidP="00A457F5" w:rsidR="00F0264A">
      <w:pPr>
        <w:jc w:val="both"/>
      </w:pPr>
    </w:p>
    <w:p w:rsidRDefault="00F0264A" w:rsidP="00A457F5" w:rsidR="00F0264A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050435" w:rsidP="00A457F5" w:rsidR="00050435">
      <w:pPr>
        <w:jc w:val="both"/>
      </w:pPr>
    </w:p>
    <w:p w:rsidRDefault="00C43937" w:rsidP="00A457F5" w:rsidR="00C43937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lastRenderedPageBreak/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6BD" w:rsidR="00D876BD">
      <w:r>
        <w:separator/>
      </w:r>
    </w:p>
  </w:endnote>
  <w:endnote w:id="0" w:type="continuationSeparator">
    <w:p w:rsidRDefault="00D876BD" w:rsidR="00D87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6BD" w:rsidR="00D876BD">
      <w:r>
        <w:separator/>
      </w:r>
    </w:p>
  </w:footnote>
  <w:footnote w:id="0" w:type="continuationSeparator">
    <w:p w:rsidRDefault="00D876BD" w:rsidR="00D87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12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2315C0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93ADA"/>
    <w:rsid w:val="009A2664"/>
    <w:rsid w:val="009D2126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7AF1"/>
    <w:rsid w:val="00C7482B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11885"/>
    <w:rsid w:val="00E1316B"/>
    <w:rsid w:val="00E26617"/>
    <w:rsid w:val="00E65B60"/>
    <w:rsid w:val="00ED3224"/>
    <w:rsid w:val="00EE7FA4"/>
    <w:rsid w:val="00F0264A"/>
    <w:rsid w:val="00F33009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1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1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1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1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1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1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1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1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39C80-2F34-440F-BEC1-237163D69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220</properties:Words>
  <properties:Characters>1140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2017-01-27T13:08:00Z</dcterms:created>
  <dc:creator>zbiondic</dc:creator>
  <cp:lastModifiedBy>wsadmin</cp:lastModifiedBy>
  <cp:lastPrinted>2016-10-05T12:22:00Z</cp:lastPrinted>
  <dcterms:modified xmlns:xsi="http://www.w3.org/2001/XMLSchema-instance" xsi:type="dcterms:W3CDTF">2017-01-27T13:13:00Z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