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6f7bd0d" w14:textId="6f7bd0d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992699">
        <w:t>1488</w:t>
      </w:r>
      <w:r>
        <w:t>/2019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1A4221">
        <w:t>23</w:t>
      </w:r>
      <w:r w:rsidR="00A506A9">
        <w:t>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1A4221" w:rsidP="001A4221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992699">
        <w:t xml:space="preserve">ELIXUS j.d.o.o., OIB: 95903821180, Zagreb, </w:t>
      </w:r>
      <w:proofErr w:type="spellStart"/>
      <w:r w:rsidR="00992699">
        <w:t>Kustošijanska</w:t>
      </w:r>
      <w:proofErr w:type="spellEnd"/>
      <w:r w:rsidR="00992699">
        <w:t xml:space="preserve"> ulica 253.</w:t>
      </w:r>
    </w:p>
    <w:p w:rsidR="001A4221" w:rsidP="001A4221" w:rsidRDefault="001A4221">
      <w:pPr>
        <w:pStyle w:val="Odlomakpopisa"/>
        <w:ind w:left="709"/>
        <w:jc w:val="both"/>
      </w:pPr>
    </w:p>
    <w:p w:rsidRPr="00F92CCF" w:rsidR="00AC4528" w:rsidP="001A4221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Pr="001A4221" w:rsidR="001A4221">
        <w:t>19.698,47</w:t>
      </w:r>
      <w:r w:rsidR="001A4221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1A4221">
        <w:t>23</w:t>
      </w:r>
      <w:r w:rsidR="00A506A9">
        <w:t xml:space="preserve">. srpnja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E30E68">
        <w:t xml:space="preserve">      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E30E68">
        <w:t xml:space="preserve">     </w:t>
      </w:r>
      <w:r w:rsidR="00A506A9">
        <w:t>Danijela Uzelac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875A7D" w:rsidR="00FD140D" w:rsidP="00FD140D" w:rsidRDefault="00FD140D">
      <w:pPr>
        <w:jc w:val="right"/>
      </w:pPr>
      <w:r>
        <w:t>Katarina Franjić</w:t>
      </w:r>
    </w:p>
    <w:p w:rsidRPr="00F92CCF" w:rsidR="005632E0" w:rsidP="00BE567D" w:rsidRDefault="005632E0">
      <w:pPr>
        <w:jc w:val="both"/>
      </w:pPr>
    </w:p>
    <w:p w:rsidRPr="00F92CCF" w:rsidR="00BE567D" w:rsidP="00D92B88" w:rsidRDefault="00BE567D">
      <w:pPr>
        <w:pStyle w:val="Odlomakpopisa"/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3E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0DA3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A23EF"/>
    <w:rsid w:val="001A4221"/>
    <w:rsid w:val="001E50FB"/>
    <w:rsid w:val="001F3C4A"/>
    <w:rsid w:val="001F6933"/>
    <w:rsid w:val="00204F0A"/>
    <w:rsid w:val="00210996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A50A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92699"/>
    <w:rsid w:val="009A129A"/>
    <w:rsid w:val="009F50A7"/>
    <w:rsid w:val="00A147E6"/>
    <w:rsid w:val="00A506A9"/>
    <w:rsid w:val="00A51E00"/>
    <w:rsid w:val="00A677F5"/>
    <w:rsid w:val="00A71431"/>
    <w:rsid w:val="00AB09B6"/>
    <w:rsid w:val="00AC4528"/>
    <w:rsid w:val="00AC7C5F"/>
    <w:rsid w:val="00AD027A"/>
    <w:rsid w:val="00AE4574"/>
    <w:rsid w:val="00B13D6A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92B88"/>
    <w:rsid w:val="00DA748B"/>
    <w:rsid w:val="00E04EDB"/>
    <w:rsid w:val="00E30E68"/>
    <w:rsid w:val="00E64672"/>
    <w:rsid w:val="00E6623E"/>
    <w:rsid w:val="00E70287"/>
    <w:rsid w:val="00EC3302"/>
    <w:rsid w:val="00EC599A"/>
    <w:rsid w:val="00ED6AA8"/>
    <w:rsid w:val="00F034D3"/>
    <w:rsid w:val="00F35D21"/>
    <w:rsid w:val="00F92CCF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00D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0D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0D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0D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0D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St-1488/2019</izvorni_sadrzaj>
    <derivirana_varijabla naziv="DomainObject.Predmet.OznakaBroj_1">St-1488/2019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ELIXUS jednostavno društvo s ograničenom odgvornošću za usluge</izvorni_sadrzaj>
    <derivirana_varijabla naziv="DomainObject.Predmet.ProtustrankaFormated_1">  ELIXUS jednostavno društvo s ograničenom odgvornošću za usluge</derivirana_varijabla>
  </DomainObject.Predmet.ProtustrankaFormated>
  <DomainObject.Predmet.ProtustrankaFormatedOIB>
    <izvorni_sadrzaj>  ELIXUS jednostavno društvo s ograničenom odgvornošću za usluge, OIB 95903821180</izvorni_sadrzaj>
    <derivirana_varijabla naziv="DomainObject.Predmet.ProtustrankaFormatedOIB_1">  ELIXUS jednostavno društvo s ograničenom odgvornošću za usluge, OIB 95903821180</derivirana_varijabla>
  </DomainObject.Predmet.ProtustrankaFormatedOIB>
  <DomainObject.Predmet.ProtustrankaFormatedWithAdress>
    <izvorni_sadrzaj> ELIXUS jednostavno društvo s ograničenom odgvornošću za usluge, Kustošijanska ulica 253, 10000 Zagreb</izvorni_sadrzaj>
    <derivirana_varijabla naziv="DomainObject.Predmet.ProtustrankaFormatedWithAdress_1"> ELIXUS jednostavno društvo s ograničenom odgvornošću za usluge, Kustošijanska ulica 253, 10000 Zagreb</derivirana_varijabla>
  </DomainObject.Predmet.ProtustrankaFormatedWithAdress>
  <DomainObject.Predmet.ProtustrankaFormatedWithAdressOIB>
    <izvorni_sadrzaj> ELIXUS jednostavno društvo s ograničenom odgvornošću za usluge, OIB 95903821180, Kustošijanska ulica 253, 10000 Zagreb</izvorni_sadrzaj>
    <derivirana_varijabla naziv="DomainObject.Predmet.ProtustrankaFormatedWithAdressOIB_1"> ELIXUS jednostavno društvo s ograničenom odgvornošću za usluge, OIB 95903821180, Kustošijanska ulica 253, 10000 Zagreb</derivirana_varijabla>
  </DomainObject.Predmet.ProtustrankaFormatedWithAdressOIB>
  <DomainObject.Predmet.ProtustrankaWithAdress>
    <izvorni_sadrzaj>ELIXUS jednostavno društvo s ograničenom odgvornošću za usluge Kustošijanska ulica 253, 10000 Zagreb</izvorni_sadrzaj>
    <derivirana_varijabla naziv="DomainObject.Predmet.ProtustrankaWithAdress_1">ELIXUS jednostavno društvo s ograničenom odgvornošću za usluge Kustošijanska ulica 253, 10000 Zagreb</derivirana_varijabla>
  </DomainObject.Predmet.ProtustrankaWithAdress>
  <DomainObject.Predmet.ProtustrankaWithAdressOIB>
    <izvorni_sadrzaj>ELIXUS jednostavno društvo s ograničenom odgvornošću za usluge, OIB 95903821180, Kustošijanska ulica 253, 10000 Zagreb</izvorni_sadrzaj>
    <derivirana_varijabla naziv="DomainObject.Predmet.ProtustrankaWithAdressOIB_1">ELIXUS jednostavno društvo s ograničenom odgvornošću za usluge, OIB 95903821180, Kustošijanska ulica 253, 10000 Zagreb</derivirana_varijabla>
  </DomainObject.Predmet.ProtustrankaWithAdressOIB>
  <DomainObject.Predmet.ProtustrankaNazivFormated>
    <izvorni_sadrzaj>ELIXUS jednostavno društvo s ograničenom odgvornošću za usluge</izvorni_sadrzaj>
    <derivirana_varijabla naziv="DomainObject.Predmet.ProtustrankaNazivFormated_1">ELIXUS jednostavno društvo s ograničenom odgvornošću za usluge</derivirana_varijabla>
  </DomainObject.Predmet.ProtustrankaNazivFormated>
  <DomainObject.Predmet.ProtustrankaNazivFormatedOIB>
    <izvorni_sadrzaj>ELIXUS jednostavno društvo s ograničenom odgvornošću za usluge, OIB 95903821180</izvorni_sadrzaj>
    <derivirana_varijabla naziv="DomainObject.Predmet.ProtustrankaNazivFormatedOIB_1">ELIXUS jednostavno društvo s ograničenom odgvornošću za usluge, OIB 95903821180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ELIXUS jednostavno društvo s ograničenom odgvornošću za usluge</item>
    </izvorni_sadrzaj>
    <derivirana_varijabla naziv="DomainObject.Predmet.ProtuStrankaListFormated_1">
      <item>ELIXUS jednostavno društvo s ograničenom odgvornošću za usluge</item>
    </derivirana_varijabla>
  </DomainObject.Predmet.ProtuStrankaListFormated>
  <DomainObject.Predmet.ProtuStrankaListFormatedOIB>
    <izvorni_sadrzaj>
      <item>ELIXUS jednostavno društvo s ograničenom odgvornošću za usluge, OIB 95903821180</item>
    </izvorni_sadrzaj>
    <derivirana_varijabla naziv="DomainObject.Predmet.ProtuStrankaListFormatedOIB_1">
      <item>ELIXUS jednostavno društvo s ograničenom odgvornošću za usluge, OIB 95903821180</item>
    </derivirana_varijabla>
  </DomainObject.Predmet.ProtuStrankaListFormatedOIB>
  <DomainObject.Predmet.ProtuStrankaListFormatedWithAdress>
    <izvorni_sadrzaj>
      <item>ELIXUS jednostavno društvo s ograničenom odgvornošću za usluge, Kustošijanska ulica 253, 10000 Zagreb</item>
    </izvorni_sadrzaj>
    <derivirana_varijabla naziv="DomainObject.Predmet.ProtuStrankaListFormatedWithAdress_1">
      <item>ELIXUS jednostavno društvo s ograničenom odgvornošću za usluge, Kustošijanska ulica 253, 10000 Zagreb</item>
    </derivirana_varijabla>
  </DomainObject.Predmet.ProtuStrankaListFormatedWithAdress>
  <DomainObject.Predmet.ProtuStrankaListFormatedWithAdressOIB>
    <izvorni_sadrzaj>
      <item>ELIXUS jednostavno društvo s ograničenom odgvornošću za usluge, OIB 95903821180, Kustošijanska ulica 253, 10000 Zagreb</item>
    </izvorni_sadrzaj>
    <derivirana_varijabla naziv="DomainObject.Predmet.ProtuStrankaListFormatedWithAdressOIB_1">
      <item>ELIXUS jednostavno društvo s ograničenom odgvornošću za usluge, OIB 95903821180, Kustošijanska ulica 253, 10000 Zagreb</item>
    </derivirana_varijabla>
  </DomainObject.Predmet.ProtuStrankaListFormatedWithAdressOIB>
  <DomainObject.Predmet.ProtuStrankaListNazivFormated>
    <izvorni_sadrzaj>
      <item>ELIXUS jednostavno društvo s ograničenom odgvornošću za usluge</item>
    </izvorni_sadrzaj>
    <derivirana_varijabla naziv="DomainObject.Predmet.ProtuStrankaListNazivFormated_1">
      <item>ELIXUS jednostavno društvo s ograničenom odgvornošću za usluge</item>
    </derivirana_varijabla>
  </DomainObject.Predmet.ProtuStrankaListNazivFormated>
  <DomainObject.Predmet.ProtuStrankaListNazivFormatedOIB>
    <izvorni_sadrzaj>
      <item>ELIXUS jednostavno društvo s ograničenom odgvornošću za usluge, OIB 95903821180</item>
    </izvorni_sadrzaj>
    <derivirana_varijabla naziv="DomainObject.Predmet.ProtuStrankaListNazivFormatedOIB_1">
      <item>ELIXUS jednostavno društvo s ograničenom odgvornošću za usluge, OIB 95903821180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ELIXUS jednostavno društvo s ograničenom odgvornošću za usluge</izvorni_sadrzaj>
    <derivirana_varijabla naziv="DomainObject.Predmet.ProtustrankaIDrugi_1">ELIXUS jednostavno društvo s ograničenom odgvornošću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ELIXUS jednostavno društvo s ograničenom odgvornošću za usluge, OIB 95903821180, Kustošijanska ulica 253, 10000 Zagreb</izvorni_sadrzaj>
    <derivirana_varijabla naziv="DomainObject.Predmet.ProtustrankaIDrugiAdressOIB_1">ELIXUS jednostavno društvo s ograničenom odgvornošću za usluge, OIB 95903821180, Kustošijanska ulica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ELIXUS jednostavno društvo s ograničenom odgvornošću za usluge</item>
    </izvorni_sadrzaj>
    <derivirana_varijabla naziv="DomainObject.Predmet.SudioniciListNaziv_1">
      <item>Fina Regionalni centar Zagreb</item>
      <item>ELIXUS jednostavno društvo s ograničenom odgvornošću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ELIXUS jednostavno društvo s ograničenom odgvornošću za usluge, OIB 95903821180, Kustošijanska ulica 253,10000 Zagreb</item>
    </izvorni_sadrzaj>
    <derivirana_varijabla naziv="DomainObject.Predmet.SudioniciListAdressOIB_1">
      <item>Fina Regionalni centar Zagreb, OIB 85821130368, Trg svibanjskih žrtava 1995.1,10000 Zagreb</item>
      <item>ELIXUS jednostavno društvo s ograničenom odgvornošću za usluge, OIB 95903821180, Kustošijanska ulica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95903821180</item>
    </izvorni_sadrzaj>
    <derivirana_varijabla naziv="DomainObject.Predmet.SudioniciListNazivOIB_1">
      <item>, OIB 85821130368</item>
      <item>, OIB 95903821180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St-1488/2019-3</izvorni_sadrzaj>
    <derivirana_varijabla naziv="DomainObject.PredzadnjaOdlukaIzPredmeta.Oznaka_1">St-1488/2019-3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CABBC-FF81-4573-8F06-4347993842C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264</properties:Words>
  <properties:Characters>1467</properties:Characters>
  <properties:Lines>44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2019-07-12T06:44:00Z</dcterms:created>
  <dc:creator>ilukac</dc:creator>
  <cp:lastModifiedBy>Katarina Franjić</cp:lastModifiedBy>
  <cp:lastPrinted>2019-07-23T08:57:00Z</cp:lastPrinted>
  <dcterms:modified xmlns:xsi="http://www.w3.org/2001/XMLSchema-instance" xsi:type="dcterms:W3CDTF">2019-07-23T08:57:00Z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(3. 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