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8f1ca" w14:paraId="978f1ca" w:rsidRDefault="0001726C" w:rsidP="0001726C" w:rsidR="0001726C">
      <w:pPr>
        <w:jc w:val="right"/>
        <w15:collapsed w:val="false"/>
      </w:pPr>
      <w:r>
        <w:t>6 St-</w:t>
      </w:r>
      <w:r w:rsidR="002D0B04">
        <w:t>107/18-20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1D5C9E" w:rsidR="0001726C" w:rsidRPr="001D5C9E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</w:t>
      </w:r>
      <w:r w:rsidR="001D5C9E">
        <w:t xml:space="preserve">                             </w:t>
      </w:r>
      <w:r>
        <w:t xml:space="preserve">   </w:t>
      </w: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2D0B04">
        <w:t xml:space="preserve">RH MF Porezna uprava zastupani po ŽDO Osijek za otvaranje stečajnog postupka nad </w:t>
      </w:r>
      <w:r w:rsidR="002D0B04">
        <w:rPr>
          <w:b/>
        </w:rPr>
        <w:t xml:space="preserve">MILERAM j.d.o.o. za proizvodnju, trgovinu i usluge, Osijek, </w:t>
      </w:r>
      <w:proofErr w:type="spellStart"/>
      <w:r w:rsidR="002D0B04">
        <w:rPr>
          <w:b/>
        </w:rPr>
        <w:t>Reisnerova</w:t>
      </w:r>
      <w:proofErr w:type="spellEnd"/>
      <w:r w:rsidR="002D0B04">
        <w:rPr>
          <w:b/>
        </w:rPr>
        <w:t xml:space="preserve"> 46, MBS: 030168583, OIB: 14059579430</w:t>
      </w:r>
      <w:r>
        <w:t xml:space="preserve">, dana </w:t>
      </w:r>
      <w:r w:rsidR="002D0B04">
        <w:t>27</w:t>
      </w:r>
      <w:r w:rsidR="00795208">
        <w:t>. travnja</w:t>
      </w:r>
      <w:r>
        <w:t xml:space="preserve"> 2018. g.,  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</w:t>
      </w:r>
      <w:proofErr w:type="spellStart"/>
      <w:r>
        <w:t>z.z</w:t>
      </w:r>
      <w:proofErr w:type="spellEnd"/>
      <w:r>
        <w:t xml:space="preserve">. dužnika </w:t>
      </w:r>
      <w:r w:rsidR="002D0B04" w:rsidRPr="002D0B04">
        <w:rPr>
          <w:b/>
        </w:rPr>
        <w:t>Mir</w:t>
      </w:r>
      <w:r w:rsidR="002D0B04">
        <w:rPr>
          <w:b/>
        </w:rPr>
        <w:t>i</w:t>
      </w:r>
      <w:r w:rsidR="002D0B04" w:rsidRPr="002D0B04">
        <w:rPr>
          <w:b/>
        </w:rPr>
        <w:t xml:space="preserve"> </w:t>
      </w:r>
      <w:proofErr w:type="spellStart"/>
      <w:r w:rsidR="002D0B04" w:rsidRPr="002D0B04">
        <w:rPr>
          <w:b/>
        </w:rPr>
        <w:t>Stokić</w:t>
      </w:r>
      <w:proofErr w:type="spellEnd"/>
      <w:r w:rsidR="002D0B04" w:rsidRPr="002D0B04">
        <w:rPr>
          <w:b/>
        </w:rPr>
        <w:t xml:space="preserve">, Osijek, </w:t>
      </w:r>
      <w:proofErr w:type="spellStart"/>
      <w:r w:rsidR="002D0B04" w:rsidRPr="002D0B04">
        <w:rPr>
          <w:b/>
        </w:rPr>
        <w:t>Reisnerova</w:t>
      </w:r>
      <w:proofErr w:type="spellEnd"/>
      <w:r w:rsidR="002D0B04" w:rsidRPr="002D0B04">
        <w:rPr>
          <w:b/>
        </w:rPr>
        <w:t xml:space="preserve"> ulica 46, OIB: 73906391637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HR31 2390 0011 3000 0020 0 s pozivom na  broj HR05 272-</w:t>
      </w:r>
      <w:r w:rsidR="002D0B04">
        <w:rPr>
          <w:b/>
        </w:rPr>
        <w:t>107-18.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 xml:space="preserve">Ukoliko osoba ovlaštena za zastupanje dužnika, </w:t>
      </w:r>
      <w:r w:rsidR="002D0B04" w:rsidRPr="002D0B04">
        <w:rPr>
          <w:b/>
        </w:rPr>
        <w:t xml:space="preserve">Mira </w:t>
      </w:r>
      <w:proofErr w:type="spellStart"/>
      <w:r w:rsidR="002D0B04" w:rsidRPr="002D0B04">
        <w:rPr>
          <w:b/>
        </w:rPr>
        <w:t>Stokić</w:t>
      </w:r>
      <w:proofErr w:type="spellEnd"/>
      <w:r w:rsidR="002D0B04" w:rsidRPr="002D0B04">
        <w:rPr>
          <w:b/>
        </w:rPr>
        <w:t xml:space="preserve">, Osijek, </w:t>
      </w:r>
      <w:proofErr w:type="spellStart"/>
      <w:r w:rsidR="002D0B04" w:rsidRPr="002D0B04">
        <w:rPr>
          <w:b/>
        </w:rPr>
        <w:t>Reisnerova</w:t>
      </w:r>
      <w:proofErr w:type="spellEnd"/>
      <w:r w:rsidR="002D0B04" w:rsidRPr="002D0B04">
        <w:rPr>
          <w:b/>
        </w:rPr>
        <w:t xml:space="preserve"> ulica 46, OIB: 73906391637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2D0B04">
        <w:rPr>
          <w:b/>
        </w:rPr>
        <w:t>107-18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r w:rsidR="002D0B04" w:rsidRPr="002D0B04">
        <w:rPr>
          <w:b/>
        </w:rPr>
        <w:t>Mir</w:t>
      </w:r>
      <w:r w:rsidR="002D0B04">
        <w:rPr>
          <w:b/>
        </w:rPr>
        <w:t>i</w:t>
      </w:r>
      <w:r w:rsidR="002D0B04" w:rsidRPr="002D0B04">
        <w:rPr>
          <w:b/>
        </w:rPr>
        <w:t xml:space="preserve"> </w:t>
      </w:r>
      <w:proofErr w:type="spellStart"/>
      <w:r w:rsidR="002D0B04" w:rsidRPr="002D0B04">
        <w:rPr>
          <w:b/>
        </w:rPr>
        <w:t>Stokić</w:t>
      </w:r>
      <w:proofErr w:type="spellEnd"/>
      <w:r w:rsidR="002D0B04" w:rsidRPr="002D0B04">
        <w:rPr>
          <w:b/>
        </w:rPr>
        <w:t xml:space="preserve">, Osijek, </w:t>
      </w:r>
      <w:proofErr w:type="spellStart"/>
      <w:r w:rsidR="002D0B04" w:rsidRPr="002D0B04">
        <w:rPr>
          <w:b/>
        </w:rPr>
        <w:t>Reisnerova</w:t>
      </w:r>
      <w:proofErr w:type="spellEnd"/>
      <w:r w:rsidR="002D0B04" w:rsidRPr="002D0B04">
        <w:rPr>
          <w:b/>
        </w:rPr>
        <w:t xml:space="preserve"> ulica 46, OIB: 73906391637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r w:rsidR="002D0B04" w:rsidRPr="002D0B04">
        <w:rPr>
          <w:b/>
        </w:rPr>
        <w:t xml:space="preserve">Mira </w:t>
      </w:r>
      <w:proofErr w:type="spellStart"/>
      <w:r w:rsidR="002D0B04" w:rsidRPr="002D0B04">
        <w:rPr>
          <w:b/>
        </w:rPr>
        <w:t>Stokić</w:t>
      </w:r>
      <w:proofErr w:type="spellEnd"/>
      <w:r w:rsidR="002D0B04" w:rsidRPr="002D0B04">
        <w:rPr>
          <w:b/>
        </w:rPr>
        <w:t xml:space="preserve">, Osijek, </w:t>
      </w:r>
      <w:proofErr w:type="spellStart"/>
      <w:r w:rsidR="002D0B04" w:rsidRPr="002D0B04">
        <w:rPr>
          <w:b/>
        </w:rPr>
        <w:t>Reisnerova</w:t>
      </w:r>
      <w:proofErr w:type="spellEnd"/>
      <w:r w:rsidR="002D0B04" w:rsidRPr="002D0B04">
        <w:rPr>
          <w:b/>
        </w:rPr>
        <w:t xml:space="preserve"> ulica 46, OIB: 73906391637</w:t>
      </w:r>
      <w:r>
        <w:t>, ne postupi po nalogu suda iz točke I, ovo rješenje će se po pravomoćnosti dostaviti FINI radi provedbe ovrhe iz točke II izreke rješenja.</w:t>
      </w:r>
    </w:p>
    <w:p w:rsidRDefault="002D0B04" w:rsidP="0001726C" w:rsidR="002D0B04">
      <w:pPr>
        <w:ind w:hanging="720" w:left="720"/>
        <w:jc w:val="both"/>
      </w:pPr>
    </w:p>
    <w:p w:rsidRDefault="00795208" w:rsidP="0001726C" w:rsidR="00795208">
      <w:pPr>
        <w:ind w:hanging="720" w:left="720"/>
        <w:jc w:val="both"/>
      </w:pPr>
    </w:p>
    <w:p w:rsidRDefault="0001726C" w:rsidP="00FC6F35" w:rsidR="0001726C">
      <w:pPr>
        <w:jc w:val="both"/>
      </w:pPr>
    </w:p>
    <w:p w:rsidRDefault="002D0B04" w:rsidP="002D0B04" w:rsidR="002D0B04">
      <w:pPr>
        <w:jc w:val="right"/>
      </w:pPr>
      <w:r>
        <w:lastRenderedPageBreak/>
        <w:t>6 St-107/18-20</w:t>
      </w:r>
    </w:p>
    <w:p w:rsidRDefault="00CF7F5B" w:rsidP="00CF7F5B" w:rsidR="00CF7F5B">
      <w:pPr>
        <w:jc w:val="right"/>
      </w:pPr>
    </w:p>
    <w:p w:rsidRDefault="00795208" w:rsidP="0001726C" w:rsidR="00795208">
      <w:pPr>
        <w:jc w:val="center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7F722E">
        <w:t>RH MF Porezna uprava zastupana po ŽDO Osijek</w:t>
      </w:r>
      <w:r>
        <w:t xml:space="preserve"> </w:t>
      </w:r>
      <w:r>
        <w:rPr>
          <w:bCs/>
        </w:rPr>
        <w:t xml:space="preserve">je dana </w:t>
      </w:r>
      <w:r w:rsidR="002D0B04">
        <w:rPr>
          <w:bCs/>
        </w:rPr>
        <w:t>12. prosinca 2017. g.</w:t>
      </w:r>
      <w:r>
        <w:rPr>
          <w:bCs/>
        </w:rPr>
        <w:t xml:space="preserve"> podnijela ovom sudu prijedlog za pokretanje stečajnog postupka nad dužnikom </w:t>
      </w:r>
      <w:r w:rsidR="002D0B04">
        <w:rPr>
          <w:b/>
        </w:rPr>
        <w:t xml:space="preserve">MILERAM j.d.o.o. za proizvodnju, trgovinu i usluge, Osijek, </w:t>
      </w:r>
      <w:proofErr w:type="spellStart"/>
      <w:r w:rsidR="002D0B04">
        <w:rPr>
          <w:b/>
        </w:rPr>
        <w:t>Reisnerova</w:t>
      </w:r>
      <w:proofErr w:type="spellEnd"/>
      <w:r w:rsidR="002D0B04">
        <w:rPr>
          <w:b/>
        </w:rPr>
        <w:t xml:space="preserve"> 46, MBS: 030168583, OIB: 14059579430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AD6EE6" w:rsidP="0001726C" w:rsidR="00AD6EE6">
      <w:pPr>
        <w:pStyle w:val="Tijeloteksta"/>
      </w:pPr>
      <w:r>
        <w:tab/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skraćenog stečajnog postupka podnijela FINA RC Osijek dana </w:t>
      </w:r>
      <w:r w:rsidR="002D0B04">
        <w:rPr>
          <w:b/>
        </w:rPr>
        <w:t>29. studenog</w:t>
      </w:r>
      <w:r w:rsidR="00CF7F5B">
        <w:rPr>
          <w:b/>
        </w:rPr>
        <w:t xml:space="preserve"> 2017.</w:t>
      </w:r>
      <w:r w:rsidR="00457313">
        <w:rPr>
          <w:b/>
        </w:rPr>
        <w:t xml:space="preserve"> g.</w:t>
      </w:r>
      <w:r>
        <w:t xml:space="preserve">  (čl. 110 st. 1 SZ) a nakon toga i RH MF Porezna uprava zastupana po ŽDO prijedlog za otvaranje stečajnog postupka nad dužnikom dana </w:t>
      </w:r>
      <w:r w:rsidR="002D0B04">
        <w:rPr>
          <w:b/>
        </w:rPr>
        <w:t>12. prosinca</w:t>
      </w:r>
      <w:r w:rsidR="00457313">
        <w:rPr>
          <w:b/>
        </w:rPr>
        <w:t xml:space="preserve"> 2017</w:t>
      </w:r>
      <w:r w:rsidR="000D2ABF">
        <w:rPr>
          <w:b/>
        </w:rPr>
        <w:t>. g.</w:t>
      </w:r>
      <w:r>
        <w:t xml:space="preserve">  </w:t>
      </w:r>
    </w:p>
    <w:p w:rsidRDefault="00AD6EE6" w:rsidP="009D4F4C" w:rsidR="002E5413">
      <w:pPr>
        <w:pStyle w:val="Tijeloteksta"/>
      </w:pPr>
      <w:r>
        <w:tab/>
      </w:r>
      <w:r w:rsidR="009D4F4C"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2E5413" w:rsidP="002E5413" w:rsidR="002E5413">
      <w:pPr>
        <w:ind w:firstLine="708"/>
        <w:jc w:val="both"/>
      </w:pPr>
      <w:r>
        <w:t xml:space="preserve">Ujedno rješenjem ovoga suda broj </w:t>
      </w:r>
      <w:r w:rsidR="00590757">
        <w:t xml:space="preserve">6 </w:t>
      </w:r>
      <w:r>
        <w:t>St</w:t>
      </w:r>
      <w:r w:rsidR="002042D7">
        <w:t>-</w:t>
      </w:r>
      <w:r w:rsidR="002D0B04">
        <w:t>107/18-11</w:t>
      </w:r>
      <w:r w:rsidR="00065E57">
        <w:t xml:space="preserve"> od </w:t>
      </w:r>
      <w:r w:rsidR="002D0B04">
        <w:t>8. ožujka 2018. g.</w:t>
      </w:r>
      <w:r w:rsidR="00CF7F5B">
        <w:t xml:space="preserve"> </w:t>
      </w:r>
      <w:r>
        <w:t xml:space="preserve"> pokrenut je prethodni postupak radi utvrđivanja uvjeta za otvaranje stečajnog postupka nad dužnikom te je imenovan privremen</w:t>
      </w:r>
      <w:r w:rsidR="00795208">
        <w:t>i</w:t>
      </w:r>
      <w:r>
        <w:t xml:space="preserve"> stečajn</w:t>
      </w:r>
      <w:r w:rsidR="00795208">
        <w:t>i</w:t>
      </w:r>
      <w:r>
        <w:t xml:space="preserve"> upravitelj u osobi </w:t>
      </w:r>
      <w:r w:rsidR="002D0B04">
        <w:t>Jozo Perić iz Velike</w:t>
      </w:r>
      <w:r>
        <w:t>, automatskim odabirom a kako bi utvrdi</w:t>
      </w:r>
      <w:r w:rsidR="00795208">
        <w:t>o</w:t>
      </w:r>
      <w:r>
        <w:t xml:space="preserve"> financijsko-gospodarsko stanje st. dužnika te mogućnosti provedbe stečajnog postupka nad njegovom imovinom.</w:t>
      </w:r>
    </w:p>
    <w:p w:rsidRDefault="00065E57" w:rsidP="00065E57" w:rsidR="002E5413">
      <w:pPr>
        <w:ind w:firstLine="708"/>
        <w:jc w:val="both"/>
      </w:pPr>
      <w:r>
        <w:t>Budući da je sud gore navedenim Rješenjem imenovao privremenog stečajnog upravitelja naloženo je</w:t>
      </w:r>
      <w:r w:rsidR="002E5413">
        <w:t xml:space="preserve"> </w:t>
      </w:r>
      <w:proofErr w:type="spellStart"/>
      <w:r w:rsidR="002E5413">
        <w:t>z.z</w:t>
      </w:r>
      <w:proofErr w:type="spellEnd"/>
      <w:r w:rsidR="002E5413">
        <w:t>. dužnika uplat</w:t>
      </w:r>
      <w:r>
        <w:t xml:space="preserve">a </w:t>
      </w:r>
      <w:r w:rsidR="009D4F4C">
        <w:t xml:space="preserve">dodatnog </w:t>
      </w:r>
      <w:r>
        <w:t>iznosa</w:t>
      </w:r>
      <w:r w:rsidR="009D4F4C">
        <w:t xml:space="preserve"> predujma</w:t>
      </w:r>
      <w:r>
        <w:t xml:space="preserve"> od 4.000,00 kn za rad privremenog stečajnog upravitelja.</w:t>
      </w:r>
    </w:p>
    <w:p w:rsidRDefault="009D4F4C" w:rsidP="002E5413" w:rsidR="002E5413">
      <w:pPr>
        <w:ind w:firstLine="708"/>
        <w:jc w:val="both"/>
      </w:pPr>
      <w:r>
        <w:t xml:space="preserve">Visina dodatnog predujma od 4.000,00 kn određena je iz razloga što je </w:t>
      </w:r>
      <w:r w:rsidR="002E5413">
        <w:t xml:space="preserve">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2E5413" w:rsidP="00FC6F35" w:rsidR="00A06D4A">
      <w:pPr>
        <w:ind w:firstLine="708"/>
        <w:jc w:val="both"/>
      </w:pPr>
      <w:r>
        <w:t xml:space="preserve">Budući da je sud uvidom u prijedlog za </w:t>
      </w:r>
      <w:r w:rsidR="00A06D4A">
        <w:t>pokretanje skraćenog</w:t>
      </w:r>
      <w:r>
        <w:t xml:space="preserve"> stečajnog postupka FINE od </w:t>
      </w:r>
      <w:r w:rsidR="002D0B04">
        <w:rPr>
          <w:b/>
        </w:rPr>
        <w:t>29. studenog</w:t>
      </w:r>
      <w:r w:rsidR="00457313">
        <w:rPr>
          <w:b/>
        </w:rPr>
        <w:t xml:space="preserve"> 2017</w:t>
      </w:r>
      <w:r w:rsidR="0093698F">
        <w:rPr>
          <w:b/>
        </w:rPr>
        <w:t>. g.</w:t>
      </w:r>
      <w:r>
        <w:t xml:space="preserve"> </w:t>
      </w:r>
      <w:r w:rsidR="00FC6F35">
        <w:t xml:space="preserve">te uvidom u prijedlog vjerovnika RH MF Porezne uprave za otvaranje stečajnog postupka od </w:t>
      </w:r>
      <w:r w:rsidR="002D0B04">
        <w:rPr>
          <w:b/>
        </w:rPr>
        <w:t>12. prosinca</w:t>
      </w:r>
      <w:r w:rsidR="00457313">
        <w:rPr>
          <w:b/>
        </w:rPr>
        <w:t xml:space="preserve"> 2017</w:t>
      </w:r>
      <w:r w:rsidR="000D2ABF">
        <w:rPr>
          <w:b/>
        </w:rPr>
        <w:t>. g.</w:t>
      </w:r>
      <w:r w:rsidR="00FC6F35">
        <w:t xml:space="preserve"> </w:t>
      </w:r>
      <w:r>
        <w:t xml:space="preserve">utvrdio da visina blokade žiro računa dužnika iznosi </w:t>
      </w:r>
      <w:r w:rsidR="002D0B04">
        <w:t>37.219,73 kn</w:t>
      </w:r>
      <w:r w:rsidR="00FC6F35">
        <w:t xml:space="preserve"> odnosno prema RH MF Poreznoj upravi </w:t>
      </w:r>
      <w:r w:rsidR="002D0B04">
        <w:t>16.276,51</w:t>
      </w:r>
      <w:r w:rsidR="00FC6F35">
        <w:t xml:space="preserve"> kn</w:t>
      </w:r>
      <w:r w:rsidR="00065E57">
        <w:t xml:space="preserve"> te budući da je u prijedlogu za otvaranje</w:t>
      </w:r>
      <w:r w:rsidR="00FC6F35">
        <w:t xml:space="preserve"> skraćenog</w:t>
      </w:r>
      <w:r w:rsidR="00065E57">
        <w:t xml:space="preserve"> stečajnog postupka od </w:t>
      </w:r>
      <w:r w:rsidR="002D0B04">
        <w:rPr>
          <w:b/>
        </w:rPr>
        <w:t>29. studenog</w:t>
      </w:r>
      <w:r w:rsidR="00CF7F5B" w:rsidRPr="00CF7F5B">
        <w:rPr>
          <w:b/>
        </w:rPr>
        <w:t xml:space="preserve"> 2017</w:t>
      </w:r>
      <w:r w:rsidR="00457313">
        <w:t>.</w:t>
      </w:r>
      <w:r w:rsidR="00065E57">
        <w:t xml:space="preserve"> g. FINA navela da na ime predujma za namirenje troškova stečajnog postupka nema zaplijenjenih novčanih sredstava sukladno čl. 112 st. 5 SZ </w:t>
      </w:r>
      <w:r>
        <w:t>ovaj sud smatra da obavljanje poslova privremenog stečajnog upravitelja neće biti u tolikoj mjeri složeno te je odredio visinu dodatnog predujma, u konkretnom slučaju, u iznosu od 4.000,00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2D0B04" w:rsidP="00FC6F35" w:rsidR="002D0B04">
      <w:pPr>
        <w:ind w:firstLine="708"/>
        <w:jc w:val="both"/>
      </w:pPr>
    </w:p>
    <w:p w:rsidRDefault="000D2ABF" w:rsidP="00FC6F35" w:rsidR="000D2ABF">
      <w:pPr>
        <w:ind w:firstLine="708"/>
        <w:jc w:val="both"/>
      </w:pPr>
    </w:p>
    <w:p w:rsidRDefault="00FC6F35" w:rsidP="001D5C9E" w:rsidR="00FC6F35"/>
    <w:p w:rsidRDefault="002D0B04" w:rsidP="002D0B04" w:rsidR="002D0B04">
      <w:pPr>
        <w:jc w:val="right"/>
      </w:pPr>
      <w:r>
        <w:lastRenderedPageBreak/>
        <w:t>6 St-107/18-20</w:t>
      </w:r>
    </w:p>
    <w:p w:rsidRDefault="00CF7F5B" w:rsidP="00CF7F5B" w:rsidR="00CF7F5B">
      <w:pPr>
        <w:jc w:val="right"/>
      </w:pP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2E5413" w:rsidP="002E5413" w:rsidR="002E5413">
      <w:pPr>
        <w:ind w:firstLine="708"/>
        <w:jc w:val="both"/>
      </w:pPr>
      <w:r>
        <w:t xml:space="preserve"> Slijedom navedenog valjalo je </w:t>
      </w:r>
      <w:r w:rsidR="00FC6F35">
        <w:t xml:space="preserve">zakonskom zastupniku dužnika odrediti predujam i dodatni iznos predujma u ukupnom iznosu od 5.000,00 kn </w:t>
      </w:r>
      <w:r>
        <w:t xml:space="preserve">sukladno članku 113. SZ </w:t>
      </w:r>
      <w:r w:rsidR="00FC6F35">
        <w:t>te odlučiti kao u izreci.</w:t>
      </w:r>
    </w:p>
    <w:p w:rsidRDefault="002E5413" w:rsidP="002E5413" w:rsidR="002E5413">
      <w:pPr>
        <w:ind w:firstLine="708"/>
        <w:jc w:val="both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2D0B04">
        <w:t>27</w:t>
      </w:r>
      <w:r w:rsidR="00795208">
        <w:t>. travnja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2D0B04" w:rsidP="002E5413" w:rsidR="002D0B04" w:rsidRPr="002D0B04">
      <w:pPr>
        <w:numPr>
          <w:ilvl w:val="0"/>
          <w:numId w:val="13"/>
        </w:numPr>
      </w:pPr>
      <w:r w:rsidRPr="002D0B04">
        <w:t xml:space="preserve">Mira </w:t>
      </w:r>
      <w:proofErr w:type="spellStart"/>
      <w:r w:rsidRPr="002D0B04">
        <w:t>Stokić</w:t>
      </w:r>
      <w:proofErr w:type="spellEnd"/>
      <w:r w:rsidRPr="002D0B04">
        <w:t xml:space="preserve">, Osijek, </w:t>
      </w:r>
      <w:proofErr w:type="spellStart"/>
      <w:r w:rsidRPr="002D0B04">
        <w:t>Reisnerova</w:t>
      </w:r>
      <w:proofErr w:type="spellEnd"/>
      <w:r w:rsidRPr="002D0B04">
        <w:t xml:space="preserve"> ulica 46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457313" w:rsidP="00B97155" w:rsidR="002E5413">
      <w:pPr>
        <w:numPr>
          <w:ilvl w:val="0"/>
          <w:numId w:val="13"/>
        </w:numPr>
      </w:pPr>
      <w:r>
        <w:t>K-</w:t>
      </w:r>
      <w:r w:rsidR="002D0B04">
        <w:t>27</w:t>
      </w:r>
      <w:r w:rsidR="00CF7F5B">
        <w:t>.5.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7E6D1A" w:rsidR="00E75FA5">
      <w:pPr>
        <w:ind w:left="5580"/>
      </w:pPr>
      <w:bookmarkStart w:name="_GoBack" w:id="0"/>
      <w:bookmarkEnd w:id="0"/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538B" w:rsidP="00C06AA6" w:rsidR="007D538B">
      <w:r>
        <w:separator/>
      </w:r>
    </w:p>
  </w:endnote>
  <w:endnote w:id="0" w:type="continuationSeparator">
    <w:p w:rsidRDefault="007D538B" w:rsidP="00C06AA6" w:rsidR="007D53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538B" w:rsidP="00C06AA6" w:rsidR="007D538B">
      <w:r>
        <w:separator/>
      </w:r>
    </w:p>
  </w:footnote>
  <w:footnote w:id="0" w:type="continuationSeparator">
    <w:p w:rsidRDefault="007D538B" w:rsidP="00C06AA6" w:rsidR="007D53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520A0">
      <w:rPr>
        <w:noProof/>
      </w:rPr>
      <w:t>3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662A"/>
    <w:rsid w:val="001437B2"/>
    <w:rsid w:val="00155B4B"/>
    <w:rsid w:val="00173F18"/>
    <w:rsid w:val="0018530D"/>
    <w:rsid w:val="0019532E"/>
    <w:rsid w:val="001A70D8"/>
    <w:rsid w:val="001C73F4"/>
    <w:rsid w:val="001C7F1E"/>
    <w:rsid w:val="001D5C9E"/>
    <w:rsid w:val="001E375C"/>
    <w:rsid w:val="001F430D"/>
    <w:rsid w:val="00200C6A"/>
    <w:rsid w:val="002042D7"/>
    <w:rsid w:val="00240E3F"/>
    <w:rsid w:val="00252153"/>
    <w:rsid w:val="00252AE3"/>
    <w:rsid w:val="002614FD"/>
    <w:rsid w:val="00267D26"/>
    <w:rsid w:val="002A2AF5"/>
    <w:rsid w:val="002B4543"/>
    <w:rsid w:val="002D0B04"/>
    <w:rsid w:val="002D2610"/>
    <w:rsid w:val="002E5413"/>
    <w:rsid w:val="002F51D6"/>
    <w:rsid w:val="002F66FE"/>
    <w:rsid w:val="003059C6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57313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0DCD"/>
    <w:rsid w:val="00556098"/>
    <w:rsid w:val="00575D73"/>
    <w:rsid w:val="00590757"/>
    <w:rsid w:val="00592781"/>
    <w:rsid w:val="005931E7"/>
    <w:rsid w:val="00595609"/>
    <w:rsid w:val="005976AC"/>
    <w:rsid w:val="005B59B6"/>
    <w:rsid w:val="005D7EC1"/>
    <w:rsid w:val="005E0CFB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520A0"/>
    <w:rsid w:val="00766D29"/>
    <w:rsid w:val="0077329E"/>
    <w:rsid w:val="0078009A"/>
    <w:rsid w:val="007809C2"/>
    <w:rsid w:val="00795208"/>
    <w:rsid w:val="00796AED"/>
    <w:rsid w:val="007A4540"/>
    <w:rsid w:val="007A480E"/>
    <w:rsid w:val="007D538B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11AC2"/>
    <w:rsid w:val="0093698F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81C0A"/>
    <w:rsid w:val="00CA01EF"/>
    <w:rsid w:val="00CE4CFB"/>
    <w:rsid w:val="00CF7F5B"/>
    <w:rsid w:val="00D022CE"/>
    <w:rsid w:val="00D231AE"/>
    <w:rsid w:val="00D24D2F"/>
    <w:rsid w:val="00D97782"/>
    <w:rsid w:val="00DA4636"/>
    <w:rsid w:val="00DA6482"/>
    <w:rsid w:val="00DD49B7"/>
    <w:rsid w:val="00DD7213"/>
    <w:rsid w:val="00E07AC2"/>
    <w:rsid w:val="00E12BC0"/>
    <w:rsid w:val="00E23AF8"/>
    <w:rsid w:val="00E54E9E"/>
    <w:rsid w:val="00E60C19"/>
    <w:rsid w:val="00E75FA5"/>
    <w:rsid w:val="00E86BF8"/>
    <w:rsid w:val="00E906E4"/>
    <w:rsid w:val="00E9379E"/>
    <w:rsid w:val="00E96356"/>
    <w:rsid w:val="00EA028A"/>
    <w:rsid w:val="00EC0FE7"/>
    <w:rsid w:val="00ED4C16"/>
    <w:rsid w:val="00EE473C"/>
    <w:rsid w:val="00EF2C43"/>
    <w:rsid w:val="00EF5375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2D0B0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20A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520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20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20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20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2D0B0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20A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520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20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20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20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St-107/2018</izvorni_sadrzaj>
    <derivirana_varijabla naziv="DomainObject.Predmet.OznakaBroj_1">St-107/2018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MILERAM jednostavno društvo s ograničenom odgovornošću za proizvodnju, trgovinu i usluge</izvorni_sadrzaj>
    <derivirana_varijabla naziv="DomainObject.Predmet.ProtustrankaFormated_1">  MILERAM jednostavno društvo s ograničenom odgovornošću za proizvodnju, trgovinu i usluge</derivirana_varijabla>
  </DomainObject.Predmet.ProtustrankaFormated>
  <DomainObject.Predmet.ProtustrankaFormatedOIB>
    <izvorni_sadrzaj>  MILERAM jednostavno društvo s ograničenom odgovornošću za proizvodnju, trgovinu i usluge, OIB 14059579430</izvorni_sadrzaj>
    <derivirana_varijabla naziv="DomainObject.Predmet.ProtustrankaFormatedOIB_1">  MILERAM jednostavno društvo s ograničenom odgovornošću za proizvodnju, trgovinu i usluge, OIB 14059579430</derivirana_varijabla>
  </DomainObject.Predmet.ProtustrankaFormatedOIB>
  <DomainObject.Predmet.ProtustrankaFormatedWithAdress>
    <izvorni_sadrzaj> MILERAM jednostavno društvo s ograničenom odgovornošću za proizvodnju, trgovinu i usluge, Reisnerova 46, 31000 Osijek</izvorni_sadrzaj>
    <derivirana_varijabla naziv="DomainObject.Predmet.ProtustrankaFormatedWithAdress_1"> MILERAM jednostavno društvo s ograničenom odgovornošću za proizvodnju, trgovinu i usluge, Reisnerova 46, 31000 Osijek</derivirana_varijabla>
  </DomainObject.Predmet.ProtustrankaFormatedWithAdress>
  <DomainObject.Predmet.ProtustrankaFormatedWithAdressOIB>
    <izvorni_sadrzaj> MILERAM jednostavno društvo s ograničenom odgovornošću za proizvodnju, trgovinu i usluge, OIB 14059579430, Reisnerova 46, 31000 Osijek</izvorni_sadrzaj>
    <derivirana_varijabla naziv="DomainObject.Predmet.ProtustrankaFormatedWithAdressOIB_1"> MILERAM jednostavno društvo s ograničenom odgovornošću za proizvodnju, trgovinu i usluge, OIB 14059579430, Reisnerova 46, 31000 Osijek</derivirana_varijabla>
  </DomainObject.Predmet.ProtustrankaFormatedWithAdressOIB>
  <DomainObject.Predmet.ProtustrankaWithAdress>
    <izvorni_sadrzaj>MILERAM jednostavno društvo s ograničenom odgovornošću za proizvodnju, trgovinu i usluge Reisnerova 46, 31000 Osijek</izvorni_sadrzaj>
    <derivirana_varijabla naziv="DomainObject.Predmet.ProtustrankaWithAdress_1">MILERAM jednostavno društvo s ograničenom odgovornošću za proizvodnju, trgovinu i usluge Reisnerova 46, 31000 Osijek</derivirana_varijabla>
  </DomainObject.Predmet.ProtustrankaWithAdress>
  <DomainObject.Predmet.ProtustrankaWithAdressOIB>
    <izvorni_sadrzaj>MILERAM jednostavno društvo s ograničenom odgovornošću za proizvodnju, trgovinu i usluge, OIB 14059579430, Reisnerova 46, 31000 Osijek</izvorni_sadrzaj>
    <derivirana_varijabla naziv="DomainObject.Predmet.ProtustrankaWithAdressOIB_1">MILERAM jednostavno društvo s ograničenom odgovornošću za proizvodnju, trgovinu i usluge, OIB 14059579430, Reisnerova 46, 31000 Osijek</derivirana_varijabla>
  </DomainObject.Predmet.ProtustrankaWithAdressOIB>
  <DomainObject.Predmet.ProtustrankaNazivFormated>
    <izvorni_sadrzaj>MILERAM jednostavno društvo s ograničenom odgovornošću za proizvodnju, trgovinu i usluge</izvorni_sadrzaj>
    <derivirana_varijabla naziv="DomainObject.Predmet.ProtustrankaNazivFormated_1">MILERAM jednostavno društvo s ograničenom odgovornošću za proizvodnju, trgovinu i usluge</derivirana_varijabla>
  </DomainObject.Predmet.ProtustrankaNazivFormated>
  <DomainObject.Predmet.ProtustrankaNazivFormatedOIB>
    <izvorni_sadrzaj>MILERAM jednostavno društvo s ograničenom odgovornošću za proizvodnju, trgovinu i usluge, OIB 14059579430</izvorni_sadrzaj>
    <derivirana_varijabla naziv="DomainObject.Predmet.ProtustrankaNazivFormatedOIB_1">MILERAM jednostavno društvo s ograničenom odgovornošću za proizvodnju, trgovinu i usluge, OIB 14059579430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MILERAM jednostavno društvo s ograničenom odgovornošću za proizvodnju, trgovinu i usluge</item>
    </izvorni_sadrzaj>
    <derivirana_varijabla naziv="DomainObject.Predmet.ProtuStrankaListFormated_1">
      <item>MILERAM jednostavno društvo s ograničenom odgovornošću za proizvodnju, trgovinu i usluge</item>
    </derivirana_varijabla>
  </DomainObject.Predmet.ProtuStrankaListFormated>
  <DomainObject.Predmet.ProtuStrankaListFormatedOIB>
    <izvorni_sadrzaj>
      <item>MILERAM jednostavno društvo s ograničenom odgovornošću za proizvodnju, trgovinu i usluge, OIB 14059579430</item>
    </izvorni_sadrzaj>
    <derivirana_varijabla naziv="DomainObject.Predmet.ProtuStrankaListFormatedOIB_1">
      <item>MILERAM jednostavno društvo s ograničenom odgovornošću za proizvodnju, trgovinu i usluge, OIB 14059579430</item>
    </derivirana_varijabla>
  </DomainObject.Predmet.ProtuStrankaListFormatedOIB>
  <DomainObject.Predmet.ProtuStrankaListFormatedWithAdress>
    <izvorni_sadrzaj>
      <item>MILERAM jednostavno društvo s ograničenom odgovornošću za proizvodnju, trgovinu i usluge, Reisnerova 46, 31000 Osijek</item>
    </izvorni_sadrzaj>
    <derivirana_varijabla naziv="DomainObject.Predmet.ProtuStrankaListFormatedWithAdress_1">
      <item>MILERAM jednostavno društvo s ograničenom odgovornošću za proizvodnju, trgovinu i usluge, Reisnerova 46, 31000 Osijek</item>
    </derivirana_varijabla>
  </DomainObject.Predmet.ProtuStrankaListFormatedWithAdress>
  <DomainObject.Predmet.ProtuStrankaListFormatedWithAdressOIB>
    <izvorni_sadrzaj>
      <item>MILERAM jednostavno društvo s ograničenom odgovornošću za proizvodnju, trgovinu i usluge, OIB 14059579430, Reisnerova 46, 31000 Osijek</item>
    </izvorni_sadrzaj>
    <derivirana_varijabla naziv="DomainObject.Predmet.ProtuStrankaListFormatedWithAdressOIB_1">
      <item>MILERAM jednostavno društvo s ograničenom odgovornošću za proizvodnju, trgovinu i usluge, OIB 14059579430, Reisnerova 46, 31000 Osijek</item>
    </derivirana_varijabla>
  </DomainObject.Predmet.ProtuStrankaListFormatedWithAdressOIB>
  <DomainObject.Predmet.ProtuStrankaListNazivFormated>
    <izvorni_sadrzaj>
      <item>MILERAM jednostavno društvo s ograničenom odgovornošću za proizvodnju, trgovinu i usluge</item>
    </izvorni_sadrzaj>
    <derivirana_varijabla naziv="DomainObject.Predmet.ProtuStrankaListNazivFormated_1">
      <item>MILERAM jednostavno društvo s ograničenom odgovornošću za proizvodnju, trgovinu i usluge</item>
    </derivirana_varijabla>
  </DomainObject.Predmet.ProtuStrankaListNazivFormated>
  <DomainObject.Predmet.ProtuStrankaListNazivFormatedOIB>
    <izvorni_sadrzaj>
      <item>MILERAM jednostavno društvo s ograničenom odgovornošću za proizvodnju, trgovinu i usluge, OIB 14059579430</item>
    </izvorni_sadrzaj>
    <derivirana_varijabla naziv="DomainObject.Predmet.ProtuStrankaListNazivFormatedOIB_1">
      <item>MILERAM jednostavno društvo s ograničenom odgovornošću za proizvodnju, trgovinu i usluge, OIB 14059579430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MILERAM jednostavno društvo s ograničenom odgovornošću za proizvodnju, trgovinu i usluge</izvorni_sadrzaj>
    <derivirana_varijabla naziv="DomainObject.Predmet.ProtustrankaIDrugi_1">MILERAM jednostavno društvo s ograničenom odgovornošću za proizvodnju, trgovinu i usluge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MILERAM jednostavno društvo s ograničenom odgovornošću za proizvodnju, trgovinu i usluge, OIB 14059579430, Reisnerova 46, 31000 Osijek</izvorni_sadrzaj>
    <derivirana_varijabla naziv="DomainObject.Predmet.ProtustrankaIDrugiAdressOIB_1">MILERAM jednostavno društvo s ograničenom odgovornošću za proizvodnju, trgovinu i usluge, OIB 14059579430, Reisnerova 46,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MILERAM jednostavno društvo s ograničenom odgovornošću za proizvodnju, trgovinu i usluge</item>
      <item>RH MF PU PODRUČNI URED OSIJEK</item>
    </izvorni_sadrzaj>
    <derivirana_varijabla naziv="DomainObject.Predmet.SudioniciListNaziv_1">
      <item>MILERAM jednostavno društvo s ograničenom odgovornošću za proizvodnju, trgovinu i usluge</item>
      <item>RH MF PU PODRUČNI URED OSIJEK</item>
    </derivirana_varijabla>
  </DomainObject.Predmet.SudioniciListNaziv>
  <DomainObject.Predmet.SudioniciListAdressOIB>
    <izvorni_sadrzaj>
      <item>MILERAM jednostavno društvo s ograničenom odgovornošću za proizvodnju, trgovinu i usluge, OIB 14059579430, Reisnerova 46,31000 Osijek</item>
      <item>RH MF PU PODRUČNI URED OSIJEK, OIB 18683136487</item>
    </izvorni_sadrzaj>
    <derivirana_varijabla naziv="DomainObject.Predmet.SudioniciListAdressOIB_1">
      <item>MILERAM jednostavno društvo s ograničenom odgovornošću za proizvodnju, trgovinu i usluge, OIB 14059579430, Reisnerova 46,31000 Osijek</item>
      <item>RH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14059579430</item>
      <item>, OIB 18683136487</item>
    </izvorni_sadrzaj>
    <derivirana_varijabla naziv="DomainObject.Predmet.SudioniciListNazivOIB_1">
      <item>, OIB 14059579430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E35FBE-5BEE-4A0F-8EFF-FCD8A3158D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929</properties:Words>
  <properties:Characters>4880</properties:Characters>
  <properties:Lines>156</properties:Lines>
  <properties:Paragraphs>36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2018-04-03T05:59:00Z</dcterms:created>
  <dc:creator>Korisnik</dc:creator>
  <cp:lastModifiedBy>Danijela Sekulić</cp:lastModifiedBy>
  <cp:lastPrinted>2018-04-27T06:16:00Z</cp:lastPrinted>
  <dcterms:modified xmlns:xsi="http://www.w3.org/2001/XMLSchema-instance" xsi:type="dcterms:W3CDTF">2018-04-27T06:19:00Z</dcterms:modified>
  <cp:revision>8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(NAJNOVIJE PU-ON.docx)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