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aa459" w14:paraId="23aa459" w:rsidRDefault="009E2467" w:rsidP="009E2467" w:rsidR="009E2467">
      <w:pPr>
        <w:jc w:val="right"/>
        <w15:collapsed w:val="false"/>
      </w:pPr>
      <w:bookmarkStart w:name="_GoBack" w:id="0"/>
      <w:bookmarkEnd w:id="0"/>
    </w:p>
    <w:p w:rsidRDefault="009E2467" w:rsidP="009E2467" w:rsidR="009E2467">
      <w:pPr>
        <w:jc w:val="right"/>
      </w:pPr>
    </w:p>
    <w:p w:rsidRDefault="00034449" w:rsidP="004635D5" w:rsidR="00034449">
      <w:pPr>
        <w:jc w:val="both"/>
        <w:rPr>
          <w:bCs/>
        </w:rPr>
      </w:pPr>
    </w:p>
    <w:p w:rsidRDefault="00611283" w:rsidP="004635D5" w:rsidR="00611283">
      <w:pPr>
        <w:jc w:val="both"/>
        <w:rPr>
          <w:bCs/>
        </w:rPr>
      </w:pP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9E2467" w:rsidP="004635D5" w:rsidR="009E2467">
      <w:r>
        <w:t>Zadar, Dr. Franje Tuđmana 35</w:t>
      </w:r>
      <w:r w:rsidRPr="00FC1537">
        <w:t xml:space="preserve">                   </w:t>
      </w:r>
      <w:r>
        <w:t xml:space="preserve">                         </w:t>
      </w:r>
      <w:r>
        <w:tab/>
      </w:r>
      <w:r>
        <w:tab/>
      </w:r>
      <w:r>
        <w:tab/>
      </w:r>
      <w:r>
        <w:tab/>
      </w:r>
    </w:p>
    <w:p w:rsidRDefault="009E2467" w:rsidP="009E2467" w:rsidR="009E2467" w:rsidRPr="00FC1537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9E2467" w:rsidP="009E2467" w:rsidR="009E2467" w:rsidRPr="00FC1537">
      <w:pPr>
        <w:jc w:val="center"/>
      </w:pPr>
      <w:r>
        <w:t>R E P U B L I K A   H R V A T S K A</w:t>
      </w:r>
    </w:p>
    <w:p w:rsidRDefault="009E2467" w:rsidP="009E2467" w:rsidR="009E2467">
      <w:pPr>
        <w:jc w:val="center"/>
      </w:pPr>
    </w:p>
    <w:p w:rsidRDefault="009E2467" w:rsidP="009E2467" w:rsidR="009E2467">
      <w:pPr>
        <w:jc w:val="center"/>
      </w:pPr>
      <w:r>
        <w:t>O G L A S</w:t>
      </w:r>
    </w:p>
    <w:p w:rsidRDefault="009E2467" w:rsidP="009E2467" w:rsidR="009E2467" w:rsidRPr="00FC1537">
      <w:pPr>
        <w:jc w:val="center"/>
      </w:pPr>
    </w:p>
    <w:p w:rsidRDefault="009E2467" w:rsidP="00FF274E" w:rsidR="009E2467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 w:rsidR="00034449">
        <w:t xml:space="preserve">, </w:t>
      </w:r>
      <w:r w:rsidR="005F67DA">
        <w:t>po</w:t>
      </w:r>
      <w:r w:rsidR="004635D5">
        <w:t xml:space="preserve"> prijedlog</w:t>
      </w:r>
      <w:r w:rsidR="005F67DA">
        <w:t>u</w:t>
      </w:r>
      <w:r w:rsidR="004635D5">
        <w:t xml:space="preserve"> sudskog savjetnika Krešimira Torbarine, </w:t>
      </w:r>
      <w:r w:rsidRPr="00FC1537">
        <w:t>u skraćenom stečajnom postupku nad dužnikom</w:t>
      </w:r>
      <w:r w:rsidR="00990573">
        <w:t xml:space="preserve"> </w:t>
      </w:r>
      <w:r w:rsidR="005E0234">
        <w:t>KAMENI DOM</w:t>
      </w:r>
      <w:r w:rsidR="009B5C88">
        <w:t xml:space="preserve"> </w:t>
      </w:r>
      <w:r w:rsidR="005E0234">
        <w:t>j.</w:t>
      </w:r>
      <w:r w:rsidR="002320C7">
        <w:t>d.o.o.</w:t>
      </w:r>
      <w:r w:rsidR="00990573">
        <w:t>,</w:t>
      </w:r>
      <w:r w:rsidR="00B51EA5" w:rsidRPr="00703844">
        <w:t xml:space="preserve"> </w:t>
      </w:r>
      <w:r w:rsidR="009B5C88">
        <w:t>Biograd na Moru</w:t>
      </w:r>
      <w:r w:rsidR="0099314A">
        <w:t xml:space="preserve">, </w:t>
      </w:r>
      <w:r w:rsidR="005E0234">
        <w:t>Vukovarska 18</w:t>
      </w:r>
      <w:r w:rsidR="00990573">
        <w:t xml:space="preserve">, </w:t>
      </w:r>
      <w:r w:rsidR="00B51EA5" w:rsidRPr="00703844">
        <w:t>OIB:</w:t>
      </w:r>
      <w:r w:rsidR="00223671">
        <w:t xml:space="preserve"> </w:t>
      </w:r>
      <w:r w:rsidR="005E0234">
        <w:t>82057050107</w:t>
      </w:r>
      <w:r>
        <w:t xml:space="preserve">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</w:t>
      </w:r>
      <w:r w:rsidR="002320C7">
        <w:t>Zadar</w:t>
      </w:r>
      <w:r w:rsidRPr="000506EC">
        <w:t>,</w:t>
      </w:r>
      <w:r>
        <w:t xml:space="preserve"> </w:t>
      </w:r>
      <w:r w:rsidR="002320C7">
        <w:t>Ivana Danila 4</w:t>
      </w:r>
      <w:r w:rsidR="0063348D">
        <w:t xml:space="preserve">, </w:t>
      </w:r>
      <w:r>
        <w:t xml:space="preserve">OIB: 85821130368 </w:t>
      </w:r>
      <w:r w:rsidRPr="00FC1537">
        <w:t xml:space="preserve">od </w:t>
      </w:r>
      <w:r w:rsidR="009B5C88">
        <w:t>22</w:t>
      </w:r>
      <w:r>
        <w:t>.</w:t>
      </w:r>
      <w:r w:rsidR="00B51EA5">
        <w:t xml:space="preserve"> </w:t>
      </w:r>
      <w:r w:rsidR="008778BA">
        <w:t>ožujka</w:t>
      </w:r>
      <w:r w:rsidR="00FF274E">
        <w:t xml:space="preserve"> </w:t>
      </w:r>
      <w:r w:rsidR="00997BBA">
        <w:t>201</w:t>
      </w:r>
      <w:r w:rsidR="00FF274E">
        <w:t>7</w:t>
      </w:r>
      <w:r w:rsidRPr="00FC1537">
        <w:t>.</w:t>
      </w:r>
      <w:r>
        <w:t xml:space="preserve">, </w:t>
      </w:r>
      <w:r w:rsidR="00316A08">
        <w:t>5</w:t>
      </w:r>
      <w:r>
        <w:t xml:space="preserve">. </w:t>
      </w:r>
      <w:r w:rsidR="00316A08">
        <w:t>travnja</w:t>
      </w:r>
      <w:r w:rsidR="00FF274E">
        <w:t xml:space="preserve"> </w:t>
      </w:r>
      <w:r w:rsidR="00814E35">
        <w:t>2017</w:t>
      </w:r>
      <w:r>
        <w:t xml:space="preserve">. objavio je </w:t>
      </w:r>
    </w:p>
    <w:p w:rsidRDefault="00F6628B" w:rsidP="009E2467" w:rsidR="00F6628B">
      <w:pPr>
        <w:jc w:val="center"/>
      </w:pPr>
    </w:p>
    <w:p w:rsidRDefault="009E2467" w:rsidP="009E2467" w:rsidR="009E2467" w:rsidRPr="00FC1537">
      <w:pPr>
        <w:jc w:val="center"/>
      </w:pPr>
      <w:r>
        <w:t>o g l a s</w:t>
      </w:r>
    </w:p>
    <w:p w:rsidRDefault="009E2467" w:rsidP="009E2467" w:rsidR="009E2467">
      <w:pPr>
        <w:jc w:val="center"/>
      </w:pPr>
    </w:p>
    <w:p w:rsidRDefault="009E2467" w:rsidP="009E2467" w:rsidR="009E2467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</w:t>
      </w:r>
      <w:r w:rsidR="006A66B9">
        <w:t xml:space="preserve">dužnika </w:t>
      </w:r>
      <w:r w:rsidR="005E0234" w:rsidRPr="005E0234">
        <w:t>KAMENI DOM j.d.o.o., Biograd na Moru, Vukovarska 18, OIB: 82057050107</w:t>
      </w:r>
      <w:r w:rsidR="00990573">
        <w:t xml:space="preserve">, </w:t>
      </w:r>
      <w:r>
        <w:t xml:space="preserve">na temelju neizvršenih osnova za plaćanje iznosi </w:t>
      </w:r>
      <w:r w:rsidR="009B5C88">
        <w:t>7</w:t>
      </w:r>
      <w:r w:rsidR="00990573">
        <w:t>.</w:t>
      </w:r>
      <w:r w:rsidR="009B5C88">
        <w:t>063</w:t>
      </w:r>
      <w:r w:rsidR="00990573">
        <w:t>,</w:t>
      </w:r>
      <w:r w:rsidR="005E0234">
        <w:t>30</w:t>
      </w:r>
      <w:r>
        <w:t xml:space="preserve"> kn. </w:t>
      </w:r>
      <w:r w:rsidR="008778BA">
        <w:t xml:space="preserve"> </w:t>
      </w:r>
    </w:p>
    <w:p w:rsidRDefault="009E2467" w:rsidP="009E2467" w:rsidR="009E2467" w:rsidRPr="00FC1537">
      <w:pPr>
        <w:ind w:firstLine="315"/>
        <w:jc w:val="both"/>
      </w:pPr>
    </w:p>
    <w:p w:rsidRDefault="009E2467" w:rsidP="009E2467" w:rsidR="009E2467">
      <w:pPr>
        <w:jc w:val="both"/>
      </w:pPr>
      <w:r w:rsidRPr="00FC1537">
        <w:t xml:space="preserve">      </w:t>
      </w:r>
      <w:r>
        <w:tab/>
        <w:t>2</w:t>
      </w:r>
      <w:r w:rsidRPr="00FC1537">
        <w:t>.  Poziva</w:t>
      </w:r>
      <w:r w:rsidR="004C10E5">
        <w:t xml:space="preserve"> </w:t>
      </w:r>
      <w:r w:rsidRPr="00FC1537">
        <w:t xml:space="preserve">se </w:t>
      </w:r>
      <w:r w:rsidR="00F508E3">
        <w:t>osob</w:t>
      </w:r>
      <w:r w:rsidR="004C10E5">
        <w:t>a</w:t>
      </w:r>
      <w:r>
        <w:t xml:space="preserve"> </w:t>
      </w:r>
      <w:r w:rsidR="00A64D31">
        <w:t>ovlašten</w:t>
      </w:r>
      <w:r w:rsidR="00990573">
        <w:t>a</w:t>
      </w:r>
      <w:r>
        <w:t xml:space="preserve"> za zastupanje </w:t>
      </w:r>
      <w:r w:rsidRPr="00FC1537">
        <w:t>dužnika</w:t>
      </w:r>
      <w:r>
        <w:t xml:space="preserve"> po zakonu</w:t>
      </w:r>
      <w:r w:rsidR="00926A1D">
        <w:t xml:space="preserve"> </w:t>
      </w:r>
      <w:r w:rsidR="005E0234">
        <w:t>Esad Hasanbašić</w:t>
      </w:r>
      <w:r w:rsidR="004635D5" w:rsidRPr="004635D5">
        <w:t xml:space="preserve">, </w:t>
      </w:r>
      <w:r w:rsidRPr="00FC1537">
        <w:t xml:space="preserve">u roku od 15 (petnaest) dana </w:t>
      </w:r>
      <w:r>
        <w:t>od dana objave ovog oglasa na e-oglasnoj ploči ovog suda,</w:t>
      </w:r>
      <w:r w:rsidRPr="00D53CBE">
        <w:t xml:space="preserve"> </w:t>
      </w:r>
      <w:r>
        <w:t xml:space="preserve">a temeljem odredbe čl. 430. Stečajnog zakona (Narodne novine broj </w:t>
      </w:r>
      <w:r w:rsidR="00814E35">
        <w:t xml:space="preserve">71/15, u nastavku teksta: SZ), </w:t>
      </w:r>
      <w:r>
        <w:t xml:space="preserve">podnijeti sudu javnobilježnički </w:t>
      </w:r>
      <w:r w:rsidRPr="00FC1537">
        <w:t>ovjerovljen popis imovine</w:t>
      </w:r>
      <w:r>
        <w:t xml:space="preserve"> i obveza dužnika na propisanom obrascu. </w:t>
      </w:r>
    </w:p>
    <w:p w:rsidRDefault="009E2467" w:rsidP="009E2467" w:rsidR="009E2467">
      <w:pPr>
        <w:jc w:val="both"/>
      </w:pPr>
    </w:p>
    <w:p w:rsidRDefault="009E2467" w:rsidP="009E2467" w:rsidR="009E2467">
      <w:pPr>
        <w:jc w:val="both"/>
      </w:pPr>
      <w:r>
        <w:tab/>
        <w:t xml:space="preserve">3. Pozivaju se vjerovnici dužnika da </w:t>
      </w:r>
      <w:r w:rsidRPr="00FC1537">
        <w:t xml:space="preserve">najkasnije u roku od </w:t>
      </w:r>
      <w:r w:rsidRPr="00A30CC8">
        <w:t>45 (četrdesetpet)</w:t>
      </w:r>
      <w:r w:rsidRPr="00FC1537">
        <w:t xml:space="preserve"> dana od dana objave </w:t>
      </w:r>
      <w:r>
        <w:t xml:space="preserve">ovog oglasa na e-oglasnoj ploči ovog suda, a temeljem odredbe čl. 430. SZ-a, </w:t>
      </w:r>
      <w:r w:rsidRPr="00FC1537">
        <w:t>predlože otvaranje stečajnog postupka nad dužnikom</w:t>
      </w:r>
      <w:r>
        <w:t xml:space="preserve">. </w:t>
      </w:r>
    </w:p>
    <w:p w:rsidRDefault="009E2467" w:rsidP="009E2467" w:rsidR="009E2467">
      <w:pPr>
        <w:jc w:val="both"/>
      </w:pPr>
    </w:p>
    <w:p w:rsidRDefault="009E2467" w:rsidP="009E2467" w:rsidR="009E2467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9E2467" w:rsidP="009E2467" w:rsidR="009E2467">
      <w:pPr>
        <w:tabs>
          <w:tab w:pos="0" w:val="left"/>
        </w:tabs>
        <w:jc w:val="both"/>
      </w:pPr>
    </w:p>
    <w:p w:rsidRDefault="009E2467" w:rsidP="009E2467" w:rsidR="009E2467">
      <w:pPr>
        <w:jc w:val="center"/>
      </w:pPr>
      <w:r>
        <w:t>U Zadru</w:t>
      </w:r>
      <w:r w:rsidR="00F962D4">
        <w:t xml:space="preserve"> </w:t>
      </w:r>
      <w:r w:rsidR="00316A08">
        <w:t>5</w:t>
      </w:r>
      <w:r w:rsidR="00814E35">
        <w:t xml:space="preserve">. </w:t>
      </w:r>
      <w:r w:rsidR="00316A08">
        <w:t>travnja</w:t>
      </w:r>
      <w:r w:rsidR="00FF274E">
        <w:t xml:space="preserve"> </w:t>
      </w:r>
      <w:r w:rsidR="00814E35">
        <w:t>2017</w:t>
      </w:r>
      <w:r>
        <w:t>.</w:t>
      </w:r>
    </w:p>
    <w:p w:rsidRDefault="004635D5" w:rsidP="004635D5" w:rsidR="004635D5"/>
    <w:p w:rsidRDefault="004635D5" w:rsidP="004635D5" w:rsidR="009E2467">
      <w:pPr>
        <w:ind w:left="7080"/>
      </w:pPr>
      <w:r>
        <w:t xml:space="preserve">Sudski savjetnik     </w:t>
      </w:r>
    </w:p>
    <w:p w:rsidRDefault="00F508E3" w:rsidP="004635D5" w:rsidR="009E2467" w:rsidRPr="00F41C5D">
      <w:pPr>
        <w:ind w:firstLine="708" w:left="6372"/>
      </w:pPr>
      <w:r>
        <w:t xml:space="preserve">Krešimir Torbarina </w:t>
      </w:r>
      <w:r>
        <w:tab/>
      </w:r>
      <w:r w:rsidR="004635D5">
        <w:tab/>
      </w:r>
      <w:r w:rsidR="004635D5">
        <w:tab/>
      </w:r>
      <w:r w:rsidR="004635D5">
        <w:tab/>
        <w:t xml:space="preserve">  </w:t>
      </w:r>
    </w:p>
    <w:p w:rsidRDefault="009E2467" w:rsidP="009E2467" w:rsidR="009E2467">
      <w:pPr>
        <w:tabs>
          <w:tab w:pos="720" w:val="left"/>
        </w:tabs>
        <w:ind w:firstLine="315" w:left="7788"/>
        <w:jc w:val="both"/>
      </w:pPr>
    </w:p>
    <w:p w:rsidRDefault="009E2467" w:rsidP="00034449" w:rsidR="009E2467">
      <w:pPr>
        <w:tabs>
          <w:tab w:pos="720" w:val="left"/>
        </w:tabs>
        <w:jc w:val="both"/>
      </w:pPr>
      <w:r>
        <w:lastRenderedPageBreak/>
        <w:tab/>
      </w:r>
    </w:p>
    <w:p w:rsidRDefault="009E2467" w:rsidP="004635D5" w:rsidR="009E2467">
      <w:pPr>
        <w:jc w:val="both"/>
      </w:pPr>
      <w:r w:rsidRPr="00FC1537">
        <w:t>DN</w:t>
      </w:r>
      <w:r w:rsidR="004635D5">
        <w:t>-a</w:t>
      </w:r>
      <w:r w:rsidRPr="00FC1537">
        <w:t>:</w:t>
      </w:r>
    </w:p>
    <w:p w:rsidRDefault="009E2467" w:rsidP="009E2467" w:rsidR="009E2467">
      <w:pPr>
        <w:ind w:firstLine="708"/>
        <w:jc w:val="both"/>
      </w:pPr>
      <w:r>
        <w:t>1. e-Oglasna ploča suda</w:t>
      </w:r>
    </w:p>
    <w:p w:rsidRDefault="009E2467" w:rsidP="009E2467" w:rsidR="009E2467" w:rsidRPr="00FC1537">
      <w:pPr>
        <w:ind w:firstLine="708"/>
        <w:jc w:val="both"/>
      </w:pPr>
      <w:r>
        <w:t>3. U spis</w:t>
      </w: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/>
    <w:p w:rsidRDefault="009E2467" w:rsidP="009E2467" w:rsidR="009E2467" w:rsidRPr="00FC1537"/>
    <w:p w:rsidRDefault="009E2467" w:rsidP="009E2467" w:rsidR="009E2467" w:rsidRPr="00FC1537"/>
    <w:p w:rsidRDefault="009E2467" w:rsidP="009E2467" w:rsidR="009E2467"/>
    <w:p w:rsidRDefault="00A32F79" w:rsidR="00A32F79"/>
    <w:sectPr w:rsidSect="004635D5" w:rsidR="00A32F79">
      <w:headerReference w:type="default" r:id="rId8"/>
      <w:headerReference w:type="first" r:id="rId9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513B" w:rsidR="0076513B">
      <w:r>
        <w:separator/>
      </w:r>
    </w:p>
  </w:endnote>
  <w:endnote w:id="0" w:type="continuationSeparator">
    <w:p w:rsidRDefault="0076513B" w:rsidR="007651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513B" w:rsidR="0076513B">
      <w:r>
        <w:separator/>
      </w:r>
    </w:p>
  </w:footnote>
  <w:footnote w:id="0" w:type="continuationSeparator">
    <w:p w:rsidRDefault="0076513B" w:rsidR="007651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13B" w:rsidP="00DC740A" w:rsidR="0076513B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E03EBA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  <w:t>Poslovni broj: 5</w:t>
    </w:r>
    <w:r w:rsidRPr="00FC1537">
      <w:t xml:space="preserve"> St</w:t>
    </w:r>
    <w:r w:rsidR="0063348D">
      <w:t>-</w:t>
    </w:r>
    <w:r w:rsidR="005E0234">
      <w:t>119</w:t>
    </w:r>
    <w:r w:rsidR="00572756">
      <w:t>/17</w:t>
    </w:r>
    <w:r w:rsidR="00CB1099">
      <w:t>-</w:t>
    </w:r>
    <w:r w:rsidR="00EB4AD2">
      <w:t>6</w:t>
    </w:r>
  </w:p>
  <w:p w:rsidRDefault="0076513B" w:rsidP="00F962D4" w:rsidR="0076513B" w:rsidRPr="00FC1537">
    <w:pPr>
      <w:jc w:val="right"/>
    </w:pPr>
  </w:p>
  <w:p w:rsidRDefault="0076513B" w:rsidP="004635D5" w:rsidR="0076513B" w:rsidRPr="00FC1537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13B" w:rsidP="004635D5" w:rsidR="0076513B" w:rsidRPr="00FC1537">
    <w:pPr>
      <w:jc w:val="right"/>
    </w:pPr>
    <w:r>
      <w:tab/>
      <w:t>Poslovni broj: 5</w:t>
    </w:r>
    <w:r w:rsidRPr="00FC1537">
      <w:t xml:space="preserve"> St</w:t>
    </w:r>
    <w:r>
      <w:t>-</w:t>
    </w:r>
    <w:r w:rsidR="005E0234">
      <w:t>119</w:t>
    </w:r>
    <w:r>
      <w:t>/1</w:t>
    </w:r>
    <w:r w:rsidR="00FF274E">
      <w:t>7</w:t>
    </w:r>
    <w:r>
      <w:t>-</w:t>
    </w:r>
    <w:r w:rsidR="00EB4AD2">
      <w:t>6</w:t>
    </w:r>
  </w:p>
  <w:p w:rsidRDefault="0076513B" w:rsidP="004635D5" w:rsidR="0076513B">
    <w:pPr>
      <w:pStyle w:val="Zaglavlje"/>
      <w:tabs>
        <w:tab w:pos="4536" w:val="clear"/>
        <w:tab w:pos="9072" w:val="clear"/>
        <w:tab w:pos="6244" w:val="left"/>
      </w:tabs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2467"/>
    <w:rsid w:val="000201C2"/>
    <w:rsid w:val="00034449"/>
    <w:rsid w:val="00087712"/>
    <w:rsid w:val="00211623"/>
    <w:rsid w:val="00223671"/>
    <w:rsid w:val="002320C7"/>
    <w:rsid w:val="002F1F17"/>
    <w:rsid w:val="002F6CBF"/>
    <w:rsid w:val="00316A08"/>
    <w:rsid w:val="00447958"/>
    <w:rsid w:val="004635D5"/>
    <w:rsid w:val="004B64F0"/>
    <w:rsid w:val="004C10E5"/>
    <w:rsid w:val="004F3050"/>
    <w:rsid w:val="00572756"/>
    <w:rsid w:val="005E0234"/>
    <w:rsid w:val="005F67DA"/>
    <w:rsid w:val="00611283"/>
    <w:rsid w:val="0063348D"/>
    <w:rsid w:val="006A66B9"/>
    <w:rsid w:val="006E6B12"/>
    <w:rsid w:val="0071080F"/>
    <w:rsid w:val="0076513B"/>
    <w:rsid w:val="00792826"/>
    <w:rsid w:val="007C01A6"/>
    <w:rsid w:val="00804643"/>
    <w:rsid w:val="00814E35"/>
    <w:rsid w:val="0082637D"/>
    <w:rsid w:val="008337B7"/>
    <w:rsid w:val="008778BA"/>
    <w:rsid w:val="00926A1D"/>
    <w:rsid w:val="00983B50"/>
    <w:rsid w:val="00990573"/>
    <w:rsid w:val="00990A98"/>
    <w:rsid w:val="0099314A"/>
    <w:rsid w:val="00997BBA"/>
    <w:rsid w:val="009B5C88"/>
    <w:rsid w:val="009D066B"/>
    <w:rsid w:val="009E2467"/>
    <w:rsid w:val="00A32F79"/>
    <w:rsid w:val="00A424B2"/>
    <w:rsid w:val="00A64D31"/>
    <w:rsid w:val="00AA204A"/>
    <w:rsid w:val="00B51EA5"/>
    <w:rsid w:val="00BA4D2C"/>
    <w:rsid w:val="00C6433B"/>
    <w:rsid w:val="00CB1099"/>
    <w:rsid w:val="00D34817"/>
    <w:rsid w:val="00DC740A"/>
    <w:rsid w:val="00E03EBA"/>
    <w:rsid w:val="00E6461B"/>
    <w:rsid w:val="00EB4AD2"/>
    <w:rsid w:val="00F508E3"/>
    <w:rsid w:val="00F6628B"/>
    <w:rsid w:val="00F962D4"/>
    <w:rsid w:val="00FF2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246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2467"/>
    <w:rPr>
      <w:rFonts w:cs="Times New Roman" w:eastAsia="Times New Roman" w:hAnsi="Times New Roman" w:asci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47958"/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03E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3EB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3EB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3EB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3EB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246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2467"/>
    <w:rPr>
      <w:rFonts w:ascii="Times New Roman" w:cs="Times New Roman" w:eastAsia="Times New Roman" w:hAns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47958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03E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3EB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3EB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3EB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3EB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travnja 2017.</izvorni_sadrzaj>
    <derivirana_varijabla naziv="DomainObject.DatumDonosenjaOdluke_1">5.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</izvorni_sadrzaj>
    <derivirana_varijabla naziv="DomainObject.Predmet.Broj_1">119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2017.</izvorni_sadrzaj>
    <derivirana_varijabla naziv="DomainObject.Predmet.DatumOsnivanja_1">22.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St-119/2017</izvorni_sadrzaj>
    <derivirana_varijabla naziv="DomainObject.Predmet.OznakaBroj_1">St-119/2017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KAMENI DOM j.d.o.o. za graditeljstvo i usluge</izvorni_sadrzaj>
    <derivirana_varijabla naziv="DomainObject.Predmet.ProtustrankaFormated_1">  KAMENI DOM j.d.o.o. za graditeljstvo i usluge</derivirana_varijabla>
  </DomainObject.Predmet.ProtustrankaFormated>
  <DomainObject.Predmet.ProtustrankaFormatedOIB>
    <izvorni_sadrzaj>  KAMENI DOM j.d.o.o. za graditeljstvo i usluge, OIB 82057050107</izvorni_sadrzaj>
    <derivirana_varijabla naziv="DomainObject.Predmet.ProtustrankaFormatedOIB_1">  KAMENI DOM j.d.o.o. za graditeljstvo i usluge, OIB 82057050107</derivirana_varijabla>
  </DomainObject.Predmet.ProtustrankaFormatedOIB>
  <DomainObject.Predmet.ProtustrankaFormatedWithAdress>
    <izvorni_sadrzaj> KAMENI DOM j.d.o.o. za graditeljstvo i usluge, Vukovarska/18, 23210 Biograd Na Moru</izvorni_sadrzaj>
    <derivirana_varijabla naziv="DomainObject.Predmet.ProtustrankaFormatedWithAdress_1"> KAMENI DOM j.d.o.o. za graditeljstvo i usluge, Vukovarska/18, 23210 Biograd Na Moru</derivirana_varijabla>
  </DomainObject.Predmet.ProtustrankaFormatedWithAdress>
  <DomainObject.Predmet.ProtustrankaFormatedWithAdressOIB>
    <izvorni_sadrzaj> KAMENI DOM j.d.o.o. za graditeljstvo i usluge, OIB 82057050107, Vukovarska/18, 23210 Biograd Na Moru</izvorni_sadrzaj>
    <derivirana_varijabla naziv="DomainObject.Predmet.ProtustrankaFormatedWithAdressOIB_1"> KAMENI DOM j.d.o.o. za graditeljstvo i usluge, OIB 82057050107, Vukovarska/18, 23210 Biograd Na Moru</derivirana_varijabla>
  </DomainObject.Predmet.ProtustrankaFormatedWithAdressOIB>
  <DomainObject.Predmet.ProtustrankaWithAdress>
    <izvorni_sadrzaj>KAMENI DOM j.d.o.o. za graditeljstvo i usluge Vukovarska/18, 23210 Biograd Na Moru</izvorni_sadrzaj>
    <derivirana_varijabla naziv="DomainObject.Predmet.ProtustrankaWithAdress_1">KAMENI DOM j.d.o.o. za graditeljstvo i usluge Vukovarska/18, 23210 Biograd Na Moru</derivirana_varijabla>
  </DomainObject.Predmet.ProtustrankaWithAdress>
  <DomainObject.Predmet.ProtustrankaWithAdressOIB>
    <izvorni_sadrzaj>KAMENI DOM j.d.o.o. za graditeljstvo i usluge, OIB 82057050107, Vukovarska/18, 23210 Biograd Na Moru</izvorni_sadrzaj>
    <derivirana_varijabla naziv="DomainObject.Predmet.ProtustrankaWithAdressOIB_1">KAMENI DOM j.d.o.o. za graditeljstvo i usluge, OIB 82057050107, Vukovarska/18, 23210 Biograd Na Moru</derivirana_varijabla>
  </DomainObject.Predmet.ProtustrankaWithAdressOIB>
  <DomainObject.Predmet.ProtustrankaNazivFormated>
    <izvorni_sadrzaj>KAMENI DOM j.d.o.o. za graditeljstvo i usluge</izvorni_sadrzaj>
    <derivirana_varijabla naziv="DomainObject.Predmet.ProtustrankaNazivFormated_1">KAMENI DOM j.d.o.o. za graditeljstvo i usluge</derivirana_varijabla>
  </DomainObject.Predmet.ProtustrankaNazivFormated>
  <DomainObject.Predmet.ProtustrankaNazivFormatedOIB>
    <izvorni_sadrzaj>KAMENI DOM j.d.o.o. za graditeljstvo i usluge, OIB 82057050107</izvorni_sadrzaj>
    <derivirana_varijabla naziv="DomainObject.Predmet.ProtustrankaNazivFormatedOIB_1">KAMENI DOM j.d.o.o. za graditeljstvo i usluge, OIB 82057050107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KAMENI DOM j.d.o.o. za graditeljstvo i usluge</item>
    </izvorni_sadrzaj>
    <derivirana_varijabla naziv="DomainObject.Predmet.ProtuStrankaListFormated_1">
      <item>KAMENI DOM j.d.o.o. za graditeljstvo i usluge</item>
    </derivirana_varijabla>
  </DomainObject.Predmet.ProtuStrankaListFormated>
  <DomainObject.Predmet.ProtuStrankaListFormatedOIB>
    <izvorni_sadrzaj>
      <item>KAMENI DOM j.d.o.o. za graditeljstvo i usluge, OIB 82057050107</item>
    </izvorni_sadrzaj>
    <derivirana_varijabla naziv="DomainObject.Predmet.ProtuStrankaListFormatedOIB_1">
      <item>KAMENI DOM j.d.o.o. za graditeljstvo i usluge, OIB 82057050107</item>
    </derivirana_varijabla>
  </DomainObject.Predmet.ProtuStrankaListFormatedOIB>
  <DomainObject.Predmet.ProtuStrankaListFormatedWithAdress>
    <izvorni_sadrzaj>
      <item>KAMENI DOM j.d.o.o. za graditeljstvo i usluge, Vukovarska/18, 23210 Biograd Na Moru</item>
    </izvorni_sadrzaj>
    <derivirana_varijabla naziv="DomainObject.Predmet.ProtuStrankaListFormatedWithAdress_1">
      <item>KAMENI DOM j.d.o.o. za graditeljstvo i usluge, Vukovarska/18, 23210 Biograd Na Moru</item>
    </derivirana_varijabla>
  </DomainObject.Predmet.ProtuStrankaListFormatedWithAdress>
  <DomainObject.Predmet.ProtuStrankaListFormatedWithAdressOIB>
    <izvorni_sadrzaj>
      <item>KAMENI DOM j.d.o.o. za graditeljstvo i usluge, OIB 82057050107, Vukovarska/18, 23210 Biograd Na Moru</item>
    </izvorni_sadrzaj>
    <derivirana_varijabla naziv="DomainObject.Predmet.ProtuStrankaListFormatedWithAdressOIB_1">
      <item>KAMENI DOM j.d.o.o. za graditeljstvo i usluge, OIB 82057050107, Vukovarska/18, 23210 Biograd Na Moru</item>
    </derivirana_varijabla>
  </DomainObject.Predmet.ProtuStrankaListFormatedWithAdressOIB>
  <DomainObject.Predmet.ProtuStrankaListNazivFormated>
    <izvorni_sadrzaj>
      <item>KAMENI DOM j.d.o.o. za graditeljstvo i usluge</item>
    </izvorni_sadrzaj>
    <derivirana_varijabla naziv="DomainObject.Predmet.ProtuStrankaListNazivFormated_1">
      <item>KAMENI DOM j.d.o.o. za graditeljstvo i usluge</item>
    </derivirana_varijabla>
  </DomainObject.Predmet.ProtuStrankaListNazivFormated>
  <DomainObject.Predmet.ProtuStrankaListNazivFormatedOIB>
    <izvorni_sadrzaj>
      <item>KAMENI DOM j.d.o.o. za graditeljstvo i usluge, OIB 82057050107</item>
    </izvorni_sadrzaj>
    <derivirana_varijabla naziv="DomainObject.Predmet.ProtuStrankaListNazivFormatedOIB_1">
      <item>KAMENI DOM j.d.o.o. za graditeljstvo i usluge, OIB 82057050107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2017.</izvorni_sadrzaj>
    <derivirana_varijabla naziv="DomainObject.Datum_1">5.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KAMENI DOM j.d.o.o. za graditeljstvo i usluge</izvorni_sadrzaj>
    <derivirana_varijabla naziv="DomainObject.Predmet.ProtustrankaIDrugi_1">KAMENI DOM j.d.o.o. za graditeljstvo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KAMENI DOM j.d.o.o. za graditeljstvo i usluge, OIB 82057050107, Vukovarska/18, 23210 Biograd Na Moru</izvorni_sadrzaj>
    <derivirana_varijabla naziv="DomainObject.Predmet.ProtustrankaIDrugiAdressOIB_1">KAMENI DOM j.d.o.o. za graditeljstvo i usluge, OIB 82057050107, Vukovarska/18, 23210 Biograd Na Moru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KAMENI DOM j.d.o.o. za graditeljstvo i usluge</item>
    </izvorni_sadrzaj>
    <derivirana_varijabla naziv="DomainObject.Predmet.SudioniciListNaziv_1">
      <item>FINA</item>
      <item>KAMENI DOM j.d.o.o. za graditeljstvo i usluge</item>
    </derivirana_varijabla>
  </DomainObject.Predmet.SudioniciListNaziv>
  <DomainObject.Predmet.SudioniciListAdressOIB>
    <izvorni_sadrzaj>
      <item>FINA, OIB 85821130368</item>
      <item>KAMENI DOM j.d.o.o. za graditeljstvo i usluge, OIB 82057050107, Vukovarska/18,23210 Biograd Na Moru</item>
    </izvorni_sadrzaj>
    <derivirana_varijabla naziv="DomainObject.Predmet.SudioniciListAdressOIB_1">
      <item>FINA, OIB 85821130368</item>
      <item>KAMENI DOM j.d.o.o. za graditeljstvo i usluge, OIB 82057050107, Vukovarska/18,23210 Biograd Na Moru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82057050107</item>
    </izvorni_sadrzaj>
    <derivirana_varijabla naziv="DomainObject.Predmet.SudioniciListNazivOIB_1">
      <item>, OIB 85821130368</item>
      <item>, OIB 82057050107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386</properties:Words>
  <properties:Characters>1969</properties:Characters>
  <properties:Lines>63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2017-04-05T11:49:00Z</dcterms:created>
  <dc:creator>Tina Grgas</dc:creator>
  <cp:lastModifiedBy>Ante Rubelj</cp:lastModifiedBy>
  <cp:lastPrinted>2017-04-05T11:51:00Z</cp:lastPrinted>
  <dcterms:modified xmlns:xsi="http://www.w3.org/2001/XMLSchema-instance" xsi:type="dcterms:W3CDTF">2017-04-05T12:50:00Z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