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8c76" w14:paraId="f698c7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766804">
        <w:t>1153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766804">
        <w:t>GECI-PROM</w:t>
      </w:r>
      <w:r w:rsidR="00A632A3">
        <w:t xml:space="preserve"> d.o.o.,</w:t>
      </w:r>
      <w:r w:rsidR="00402957">
        <w:t xml:space="preserve"> OIB: </w:t>
      </w:r>
      <w:r w:rsidR="00766804">
        <w:t>87285803100, Ivanec, Augusta Šenoe 12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766804">
        <w:t xml:space="preserve"> GECI-PROM d.o.o., OIB: 87285803100, Ivanec, Augusta Šenoe 12</w:t>
      </w:r>
      <w:r w:rsidR="00740000">
        <w:t xml:space="preserve">, </w:t>
      </w:r>
      <w:r w:rsidR="00CB6C18">
        <w:t xml:space="preserve">iznosi </w:t>
      </w:r>
      <w:r w:rsidR="00766804">
        <w:t>466.223,16</w:t>
      </w:r>
      <w:r w:rsidR="00402957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766804">
        <w:t xml:space="preserve"> Darko Geci, Ivanec, Augusta Šenoe 12, OIB: 72459580617</w:t>
      </w:r>
      <w:r w:rsidR="00C47863">
        <w:t>,</w:t>
      </w:r>
      <w:r w:rsidR="00BC2E00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A4E" w:rsidR="00EB1A4E">
      <w:r>
        <w:separator/>
      </w:r>
    </w:p>
  </w:endnote>
  <w:endnote w:id="0" w:type="continuationSeparator">
    <w:p w:rsidRDefault="00EB1A4E" w:rsidR="00EB1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A4E" w:rsidR="00EB1A4E">
      <w:r>
        <w:separator/>
      </w:r>
    </w:p>
  </w:footnote>
  <w:footnote w:id="0" w:type="continuationSeparator">
    <w:p w:rsidRDefault="00EB1A4E" w:rsidR="00EB1A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20C95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St-1153/2015</izvorni_sadrzaj>
    <derivirana_varijabla naziv="DomainObject.Predmet.OznakaBroj_1">St-1153/2015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GECI-PROM društvo s ograničenom odgovornošću za građevinarstvo, trgovinu, ugostiteljstvo i usluge</izvorni_sadrzaj>
    <derivirana_varijabla naziv="DomainObject.Predmet.ProtustrankaFormated_1">  GECI-PROM društvo s ograničenom odgovornošću za građevinarstvo, trgovinu, ugostiteljstvo i usluge</derivirana_varijabla>
  </DomainObject.Predmet.ProtustrankaFormated>
  <DomainObject.Predmet.ProtustrankaFormatedOIB>
    <izvorni_sadrzaj>  GECI-PROM društvo s ograničenom odgovornošću za građevinarstvo, trgovinu, ugostiteljstvo i usluge, OIB 87285803100</izvorni_sadrzaj>
    <derivirana_varijabla naziv="DomainObject.Predmet.ProtustrankaFormatedOIB_1">  GECI-PROM društvo s ograničenom odgovornošću za građevinarstvo, trgovinu, ugostiteljstvo i usluge, OIB 87285803100</derivirana_varijabla>
  </DomainObject.Predmet.ProtustrankaFormatedOIB>
  <DomainObject.Predmet.ProtustrankaFormatedWithAdress>
    <izvorni_sadrzaj> GECI-PROM društvo s ograničenom odgovornošću za građevinarstvo, trgovinu, ugostiteljstvo i usluge, Augusta Šenoe 12, 42240 Ivanec</izvorni_sadrzaj>
    <derivirana_varijabla naziv="DomainObject.Predmet.ProtustrankaFormatedWithAdress_1"> GECI-PROM društvo s ograničenom odgovornošću za građevinarstvo, trgovinu, ugostiteljstvo i usluge, Augusta Šenoe 12, 42240 Ivanec</derivirana_varijabla>
  </DomainObject.Predmet.ProtustrankaFormatedWithAdress>
  <DomainObject.Predmet.ProtustrankaFormatedWithAdressOIB>
    <izvorni_sadrzaj> GECI-PROM društvo s ograničenom odgovornošću za građevinarstvo, trgovinu, ugostiteljstvo i usluge, OIB 87285803100, Augusta Šenoe 12, 42240 Ivanec</izvorni_sadrzaj>
    <derivirana_varijabla naziv="DomainObject.Predmet.ProtustrankaFormatedWithAdressOIB_1"> GECI-PROM društvo s ograničenom odgovornošću za građevinarstvo, trgovinu, ugostiteljstvo i usluge, OIB 87285803100, Augusta Šenoe 12, 42240 Ivanec</derivirana_varijabla>
  </DomainObject.Predmet.ProtustrankaFormatedWithAdressOIB>
  <DomainObject.Predmet.ProtustrankaWithAdress>
    <izvorni_sadrzaj>GECI-PROM društvo s ograničenom odgovornošću za građevinarstvo, trgovinu, ugostiteljstvo i usluge Augusta Šenoe 12, 42240 Ivanec</izvorni_sadrzaj>
    <derivirana_varijabla naziv="DomainObject.Predmet.ProtustrankaWithAdress_1">GECI-PROM društvo s ograničenom odgovornošću za građevinarstvo, trgovinu, ugostiteljstvo i usluge Augusta Šenoe 12, 42240 Ivanec</derivirana_varijabla>
  </DomainObject.Predmet.ProtustrankaWithAdress>
  <DomainObject.Predmet.ProtustrankaWithAdressOIB>
    <izvorni_sadrzaj>GECI-PROM društvo s ograničenom odgovornošću za građevinarstvo, trgovinu, ugostiteljstvo i usluge, OIB 87285803100, Augusta Šenoe 12, 42240 Ivanec</izvorni_sadrzaj>
    <derivirana_varijabla naziv="DomainObject.Predmet.ProtustrankaWithAdressOIB_1">GECI-PROM društvo s ograničenom odgovornošću za građevinarstvo, trgovinu, ugostiteljstvo i usluge, OIB 87285803100, Augusta Šenoe 12, 42240 Ivanec</derivirana_varijabla>
  </DomainObject.Predmet.ProtustrankaWithAdressOIB>
  <DomainObject.Predmet.ProtustrankaNazivFormated>
    <izvorni_sadrzaj>GECI-PROM društvo s ograničenom odgovornošću za građevinarstvo, trgovinu, ugostiteljstvo i usluge</izvorni_sadrzaj>
    <derivirana_varijabla naziv="DomainObject.Predmet.ProtustrankaNazivFormated_1">GECI-PROM društvo s ograničenom odgovornošću za građevinarstvo, trgovinu, ugostiteljstvo i usluge</derivirana_varijabla>
  </DomainObject.Predmet.ProtustrankaNazivFormated>
  <DomainObject.Predmet.ProtustrankaNazivFormatedOIB>
    <izvorni_sadrzaj>GECI-PROM društvo s ograničenom odgovornošću za građevinarstvo, trgovinu, ugostiteljstvo i usluge, OIB 87285803100</izvorni_sadrzaj>
    <derivirana_varijabla naziv="DomainObject.Predmet.ProtustrankaNazivFormatedOIB_1">GECI-PROM društvo s ograničenom odgovornošću za građevinarstvo, trgovinu, ugostiteljstvo i usluge, OIB 87285803100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466223.16</izvorni_sadrzaj>
    <derivirana_varijabla naziv="DomainObject.Predmet.TrenutnaVrijednost_1">466223.16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GECI-PROM društvo s ograničenom odgovornošću za građevinarstvo, trgovinu, ugostiteljstvo i usluge</item>
    </izvorni_sadrzaj>
    <derivirana_varijabla naziv="DomainObject.Predmet.ProtuStrankaListFormated_1">
      <item>GECI-PROM društvo s ograničenom odgovornošću za građevinarstvo, trgovinu, ugostiteljstvo i usluge</item>
    </derivirana_varijabla>
  </DomainObject.Predmet.ProtuStrankaListFormated>
  <DomainObject.Predmet.ProtuStrankaListFormatedOIB>
    <izvorni_sadrzaj>
      <item>GECI-PROM društvo s ograničenom odgovornošću za građevinarstvo, trgovinu, ugostiteljstvo i usluge, OIB 87285803100</item>
    </izvorni_sadrzaj>
    <derivirana_varijabla naziv="DomainObject.Predmet.ProtuStrankaListFormatedOIB_1">
      <item>GECI-PROM društvo s ograničenom odgovornošću za građevinarstvo, trgovinu, ugostiteljstvo i usluge, OIB 87285803100</item>
    </derivirana_varijabla>
  </DomainObject.Predmet.ProtuStrankaListFormatedOIB>
  <DomainObject.Predmet.ProtuStrankaListFormatedWithAdress>
    <izvorni_sadrzaj>
      <item>GECI-PROM društvo s ograničenom odgovornošću za građevinarstvo, trgovinu, ugostiteljstvo i usluge, Augusta Šenoe 12, 42240 Ivanec</item>
    </izvorni_sadrzaj>
    <derivirana_varijabla naziv="DomainObject.Predmet.ProtuStrankaListFormatedWithAdress_1">
      <item>GECI-PROM društvo s ograničenom odgovornošću za građevinarstvo, trgovinu, ugostiteljstvo i usluge, Augusta Šenoe 12, 42240 Ivanec</item>
    </derivirana_varijabla>
  </DomainObject.Predmet.ProtuStrankaListFormatedWithAdress>
  <DomainObject.Predmet.ProtuStrankaListFormatedWithAdressOIB>
    <izvorni_sadrzaj>
      <item>GECI-PROM društvo s ograničenom odgovornošću za građevinarstvo, trgovinu, ugostiteljstvo i usluge, OIB 87285803100, Augusta Šenoe 12, 42240 Ivanec</item>
    </izvorni_sadrzaj>
    <derivirana_varijabla naziv="DomainObject.Predmet.ProtuStrankaListFormatedWithAdressOIB_1">
      <item>GECI-PROM društvo s ograničenom odgovornošću za građevinarstvo, trgovinu, ugostiteljstvo i usluge, OIB 87285803100, Augusta Šenoe 12, 42240 Ivanec</item>
    </derivirana_varijabla>
  </DomainObject.Predmet.ProtuStrankaListFormatedWithAdressOIB>
  <DomainObject.Predmet.ProtuStrankaListNazivFormated>
    <izvorni_sadrzaj>
      <item>GECI-PROM društvo s ograničenom odgovornošću za građevinarstvo, trgovinu, ugostiteljstvo i usluge</item>
    </izvorni_sadrzaj>
    <derivirana_varijabla naziv="DomainObject.Predmet.ProtuStrankaListNazivFormated_1">
      <item>GECI-PROM društvo s ograničenom odgovornošću za građevinarstvo, trgovinu, ugostiteljstvo i usluge</item>
    </derivirana_varijabla>
  </DomainObject.Predmet.ProtuStrankaListNazivFormated>
  <DomainObject.Predmet.ProtuStrankaListNazivFormatedOIB>
    <izvorni_sadrzaj>
      <item>GECI-PROM društvo s ograničenom odgovornošću za građevinarstvo, trgovinu, ugostiteljstvo i usluge, OIB 87285803100</item>
    </izvorni_sadrzaj>
    <derivirana_varijabla naziv="DomainObject.Predmet.ProtuStrankaListNazivFormatedOIB_1">
      <item>GECI-PROM društvo s ograničenom odgovornošću za građevinarstvo, trgovinu, ugostiteljstvo i usluge, OIB 87285803100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GECI-PROM društvo s ograničenom odgovornošću za građevinarstvo, trgovinu, ugostiteljstvo i usluge</izvorni_sadrzaj>
    <derivirana_varijabla naziv="DomainObject.Predmet.ProtustrankaIDrugi_1">GECI-PROM društvo s ograničenom odgovornošću za građevinarstvo,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GECI-PROM društvo s ograničenom odgovornošću za građevinarstvo, trgovinu, ugostiteljstvo i usluge, OIB 87285803100, Augusta Šenoe 12, 42240 Ivanec</izvorni_sadrzaj>
    <derivirana_varijabla naziv="DomainObject.Predmet.ProtustrankaIDrugiAdressOIB_1">GECI-PROM društvo s ograničenom odgovornošću za građevinarstvo, trgovinu, ugostiteljstvo i usluge, OIB 87285803100, Augusta Šenoe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GECI-PROM društvo s ograničenom odgovornošću za građevinarstvo, trgovinu,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GECI-PROM društvo s ograničenom odgovornošću za građevinarstvo, trgovinu,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GECI-PROM društvo s ograničenom odgovornošću za građevinarstvo, trgovinu, ugostiteljstvo i usluge, OIB 87285803100, Augusta Šenoe 12,42240 Ivanec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GECI-PROM društvo s ograničenom odgovornošću za građevinarstvo, trgovinu, ugostiteljstvo i usluge, OIB 87285803100, Augusta Šenoe 12,42240 Ivanec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87285803100</item>
      <item>, OIB null</item>
      <item>, OIB null</item>
    </izvorni_sadrzaj>
    <derivirana_varijabla naziv="DomainObject.Predmet.SudioniciListNazivOIB_1">
      <item>, OIB 85821130368</item>
      <item>, OIB 87285803100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64318-F59B-4552-9F62-664835446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1853</properties:Characters>
  <properties:Lines>46</properties:Lines>
  <properties:Paragraphs>14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2016-01-15T10:55:00Z</cp:lastPrinted>
  <dcterms:modified xmlns:xsi="http://www.w3.org/2001/XMLSchema-instance" xsi:type="dcterms:W3CDTF">2016-01-15T10:56:00Z</dcterms:modified>
  <cp:revision>89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