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2156" w14:paraId="cd92156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92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7B112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Ani </w:t>
      </w:r>
      <w:proofErr w:type="spellStart"/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Markač</w:t>
      </w:r>
      <w:proofErr w:type="spellEnd"/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, na prijedlog sudske savjetnice Anamarije Kovačić Milković, povodom zahtjeva Financijske agencije, Regionalnog centra Split, Podružnice  Zadar, Zadar, Ivana Danila 4, OIB: 85821130368</w:t>
      </w:r>
      <w:r w:rsidR="00882752"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B112E"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1E45"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7B112E">
        <w:rPr>
          <w:rFonts w:cs="Times New Roman" w:hAnsi="Times New Roman" w:ascii="Times New Roman"/>
          <w:sz w:val="24"/>
          <w:szCs w:val="24"/>
        </w:rPr>
        <w:t xml:space="preserve"> </w:t>
      </w:r>
      <w:r w:rsidR="007B112E" w:rsidRPr="007B112E">
        <w:rPr>
          <w:rFonts w:cs="Times New Roman" w:hAnsi="Times New Roman" w:ascii="Times New Roman"/>
          <w:sz w:val="24"/>
          <w:szCs w:val="24"/>
        </w:rPr>
        <w:t>NASTASJA STUDIO j.d.o.o. za frizerske usluge i usluge uljepšavanja, Zadar, Ivana Mažuranića 22, OIB: 45400635526</w:t>
      </w:r>
      <w:r w:rsidRPr="007B112E">
        <w:rPr>
          <w:rFonts w:cs="Times New Roman" w:hAnsi="Times New Roman" w:ascii="Times New Roman"/>
          <w:sz w:val="24"/>
          <w:szCs w:val="24"/>
        </w:rPr>
        <w:t>,</w:t>
      </w:r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6D91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32B4C"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732B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7B112E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I. Obustavlja se skraćeni stečajni postupak nad dužnikom</w:t>
      </w:r>
      <w:r w:rsidRPr="007B112E">
        <w:rPr>
          <w:rFonts w:cs="Times New Roman" w:hAnsi="Times New Roman" w:ascii="Times New Roman"/>
          <w:sz w:val="24"/>
          <w:szCs w:val="24"/>
        </w:rPr>
        <w:t xml:space="preserve"> </w:t>
      </w:r>
      <w:r w:rsidR="007B112E" w:rsidRPr="007B112E">
        <w:rPr>
          <w:rFonts w:cs="Times New Roman" w:hAnsi="Times New Roman" w:ascii="Times New Roman"/>
          <w:sz w:val="24"/>
          <w:szCs w:val="24"/>
        </w:rPr>
        <w:t>NASTASJA STUDIO j.d.o.o. za frizerske usluge i usluge uljepšavanja, Zadar, Ivana Mažuranića 22, OIB: 45400635526</w:t>
      </w:r>
      <w:r w:rsidR="00D16974" w:rsidRPr="007B112E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7B112E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021E45" w:rsidRPr="00021E45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021E4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356D91">
        <w:rPr>
          <w:rFonts w:cs="Times" w:eastAsia="Times New Roman" w:hAnsi="Times" w:ascii="Times"/>
          <w:sz w:val="24"/>
          <w:szCs w:val="24"/>
          <w:lang w:eastAsia="hr-HR"/>
        </w:rPr>
        <w:t>23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>3.176,90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>23.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9E00DE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356D91">
        <w:rPr>
          <w:rFonts w:cs="Times" w:eastAsia="Times New Roman" w:hAnsi="Times" w:ascii="Times"/>
          <w:sz w:val="24"/>
          <w:szCs w:val="24"/>
          <w:lang w:eastAsia="hr-HR"/>
        </w:rPr>
        <w:t>18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. 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356D91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</w:t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 xml:space="preserve"> Sutkinja</w:t>
      </w:r>
    </w:p>
    <w:p w:rsidRDefault="00356D91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Ivandić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</w:t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 xml:space="preserve">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5414A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14A" w:rsidP="0005414A" w:rsidR="0005414A">
    <w:pPr>
      <w:tabs>
        <w:tab w:pos="4262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1E45"/>
    <w:rsid w:val="00023712"/>
    <w:rsid w:val="00032D05"/>
    <w:rsid w:val="0005414A"/>
    <w:rsid w:val="000C5313"/>
    <w:rsid w:val="00156DBC"/>
    <w:rsid w:val="001E79A7"/>
    <w:rsid w:val="00204D2A"/>
    <w:rsid w:val="00282DB2"/>
    <w:rsid w:val="00356D91"/>
    <w:rsid w:val="003D3580"/>
    <w:rsid w:val="00455949"/>
    <w:rsid w:val="00467DA0"/>
    <w:rsid w:val="004E408E"/>
    <w:rsid w:val="00732B4C"/>
    <w:rsid w:val="007B112E"/>
    <w:rsid w:val="00882752"/>
    <w:rsid w:val="009C1693"/>
    <w:rsid w:val="009E00DE"/>
    <w:rsid w:val="00C5498E"/>
    <w:rsid w:val="00C71CFD"/>
    <w:rsid w:val="00CF54B4"/>
    <w:rsid w:val="00D16974"/>
    <w:rsid w:val="00E432F2"/>
    <w:rsid w:val="00E72B9E"/>
    <w:rsid w:val="00F7602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D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6D9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6D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6D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D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6D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6D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6D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NASTASJA STUDIO j.d.o.o. za frizerske usluge i usluge uljepšavanja</izvorni_sadrzaj>
    <derivirana_varijabla naziv="DomainObject.Predmet.ProtustrankaFormated_1">  NASTASJA STUDIO j.d.o.o. za frizerske usluge i usluge uljepšavanja</derivirana_varijabla>
  </DomainObject.Predmet.ProtustrankaFormated>
  <DomainObject.Predmet.ProtustrankaFormatedOIB>
    <izvorni_sadrzaj>  NASTASJA STUDIO j.d.o.o. za frizerske usluge i usluge uljepšavanja, OIB 45400635526</izvorni_sadrzaj>
    <derivirana_varijabla naziv="DomainObject.Predmet.ProtustrankaFormatedOIB_1">  NASTASJA STUDIO j.d.o.o. za frizerske usluge i usluge uljepšavanja, OIB 45400635526</derivirana_varijabla>
  </DomainObject.Predmet.ProtustrankaFormatedOIB>
  <DomainObject.Predmet.ProtustrankaFormatedWithAdress>
    <izvorni_sadrzaj> NASTASJA STUDIO j.d.o.o. za frizerske usluge i usluge uljepšavanja, Ivana Mažuranića 22, 23000 Zadar</izvorni_sadrzaj>
    <derivirana_varijabla naziv="DomainObject.Predmet.ProtustrankaFormatedWithAdress_1"> NASTASJA STUDIO j.d.o.o. za frizerske usluge i usluge uljepšavanja, Ivana Mažuranića 22, 23000 Zadar</derivirana_varijabla>
  </DomainObject.Predmet.ProtustrankaFormatedWithAdress>
  <DomainObject.Predmet.ProtustrankaFormatedWithAdressOIB>
    <izvorni_sadrzaj> NASTASJA STUDIO j.d.o.o. za frizerske usluge i usluge uljepšavanja, OIB 45400635526, Ivana Mažuranića 22, 23000 Zadar</izvorni_sadrzaj>
    <derivirana_varijabla naziv="DomainObject.Predmet.ProtustrankaFormatedWithAdressOIB_1"> NASTASJA STUDIO j.d.o.o. za frizerske usluge i usluge uljepšavanja, OIB 45400635526, Ivana Mažuranića 22, 23000 Zadar</derivirana_varijabla>
  </DomainObject.Predmet.ProtustrankaFormatedWithAdressOIB>
  <DomainObject.Predmet.ProtustrankaWithAdress>
    <izvorni_sadrzaj>NASTASJA STUDIO j.d.o.o. za frizerske usluge i usluge uljepšavanja Ivana Mažuranića 22, 23000 Zadar</izvorni_sadrzaj>
    <derivirana_varijabla naziv="DomainObject.Predmet.ProtustrankaWithAdress_1">NASTASJA STUDIO j.d.o.o. za frizerske usluge i usluge uljepšavanja Ivana Mažuranića 22, 23000 Zadar</derivirana_varijabla>
  </DomainObject.Predmet.ProtustrankaWithAdress>
  <DomainObject.Predmet.ProtustrankaWithAdressOIB>
    <izvorni_sadrzaj>NASTASJA STUDIO j.d.o.o. za frizerske usluge i usluge uljepšavanja, OIB 45400635526, Ivana Mažuranića 22, 23000 Zadar</izvorni_sadrzaj>
    <derivirana_varijabla naziv="DomainObject.Predmet.ProtustrankaWithAdressOIB_1">NASTASJA STUDIO j.d.o.o. za frizerske usluge i usluge uljepšavanja, OIB 45400635526, Ivana Mažuranića 22, 23000 Zadar</derivirana_varijabla>
  </DomainObject.Predmet.ProtustrankaWithAdressOIB>
  <DomainObject.Predmet.ProtustrankaNazivFormated>
    <izvorni_sadrzaj>NASTASJA STUDIO j.d.o.o. za frizerske usluge i usluge uljepšavanja</izvorni_sadrzaj>
    <derivirana_varijabla naziv="DomainObject.Predmet.ProtustrankaNazivFormated_1">NASTASJA STUDIO j.d.o.o. za frizerske usluge i usluge uljepšavanja</derivirana_varijabla>
  </DomainObject.Predmet.ProtustrankaNazivFormated>
  <DomainObject.Predmet.ProtustrankaNazivFormatedOIB>
    <izvorni_sadrzaj>NASTASJA STUDIO j.d.o.o. za frizerske usluge i usluge uljepšavanja, OIB 45400635526</izvorni_sadrzaj>
    <derivirana_varijabla naziv="DomainObject.Predmet.ProtustrankaNazivFormatedOIB_1">NASTASJA STUDIO j.d.o.o. za frizerske usluge i usluge uljepšavanja, OIB 45400635526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NASTASJA STUDIO j.d.o.o. za frizerske usluge i usluge uljepšavanja</item>
    </izvorni_sadrzaj>
    <derivirana_varijabla naziv="DomainObject.Predmet.ProtuStrankaListFormated_1">
      <item>NASTASJA STUDIO j.d.o.o. za frizerske usluge i usluge uljepšavanja</item>
    </derivirana_varijabla>
  </DomainObject.Predmet.ProtuStrankaListFormated>
  <DomainObject.Predmet.ProtuStrankaListFormatedOIB>
    <izvorni_sadrzaj>
      <item>NASTASJA STUDIO j.d.o.o. za frizerske usluge i usluge uljepšavanja, OIB 45400635526</item>
    </izvorni_sadrzaj>
    <derivirana_varijabla naziv="DomainObject.Predmet.ProtuStrankaListFormatedOIB_1">
      <item>NASTASJA STUDIO j.d.o.o. za frizerske usluge i usluge uljepšavanja, OIB 45400635526</item>
    </derivirana_varijabla>
  </DomainObject.Predmet.ProtuStrankaListFormatedOIB>
  <DomainObject.Predmet.ProtuStrankaListFormatedWithAdress>
    <izvorni_sadrzaj>
      <item>NASTASJA STUDIO j.d.o.o. za frizerske usluge i usluge uljepšavanja, Ivana Mažuranića 22, 23000 Zadar</item>
    </izvorni_sadrzaj>
    <derivirana_varijabla naziv="DomainObject.Predmet.ProtuStrankaListFormatedWithAdress_1">
      <item>NASTASJA STUDIO j.d.o.o. za frizerske usluge i usluge uljepšavanja, Ivana Mažuranića 22, 23000 Zadar</item>
    </derivirana_varijabla>
  </DomainObject.Predmet.ProtuStrankaListFormatedWithAdress>
  <DomainObject.Predmet.ProtuStrankaListFormatedWithAdressOIB>
    <izvorni_sadrzaj>
      <item>NASTASJA STUDIO j.d.o.o. za frizerske usluge i usluge uljepšavanja, OIB 45400635526, Ivana Mažuranića 22, 23000 Zadar</item>
    </izvorni_sadrzaj>
    <derivirana_varijabla naziv="DomainObject.Predmet.ProtuStrankaListFormatedWithAdressOIB_1">
      <item>NASTASJA STUDIO j.d.o.o. za frizerske usluge i usluge uljepšavanja, OIB 45400635526, Ivana Mažuranića 22, 23000 Zadar</item>
    </derivirana_varijabla>
  </DomainObject.Predmet.ProtuStrankaListFormatedWithAdressOIB>
  <DomainObject.Predmet.ProtuStrankaListNazivFormated>
    <izvorni_sadrzaj>
      <item>NASTASJA STUDIO j.d.o.o. za frizerske usluge i usluge uljepšavanja</item>
    </izvorni_sadrzaj>
    <derivirana_varijabla naziv="DomainObject.Predmet.ProtuStrankaListNazivFormated_1">
      <item>NASTASJA STUDIO j.d.o.o. za frizerske usluge i usluge uljepšavanja</item>
    </derivirana_varijabla>
  </DomainObject.Predmet.ProtuStrankaListNazivFormated>
  <DomainObject.Predmet.ProtuStrankaListNazivFormatedOIB>
    <izvorni_sadrzaj>
      <item>NASTASJA STUDIO j.d.o.o. za frizerske usluge i usluge uljepšavanja, OIB 45400635526</item>
    </izvorni_sadrzaj>
    <derivirana_varijabla naziv="DomainObject.Predmet.ProtuStrankaListNazivFormatedOIB_1">
      <item>NASTASJA STUDIO j.d.o.o. za frizerske usluge i usluge uljepšavanja, OIB 45400635526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NASTASJA STUDIO j.d.o.o. za frizerske usluge i usluge uljepšavanja</izvorni_sadrzaj>
    <derivirana_varijabla naziv="DomainObject.Predmet.ProtustrankaIDrugi_1">NASTASJA STUDIO j.d.o.o. za frizerske usluge i usluge uljepšavanja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NASTASJA STUDIO j.d.o.o. za frizerske usluge i usluge uljepšavanja, OIB 45400635526, Ivana Mažuranića 22, 23000 Zadar</izvorni_sadrzaj>
    <derivirana_varijabla naziv="DomainObject.Predmet.ProtustrankaIDrugiAdressOIB_1">NASTASJA STUDIO j.d.o.o. za frizerske usluge i usluge uljepšavanja, OIB 45400635526, Ivana Mažuranića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NASTASJA STUDIO j.d.o.o. za frizerske usluge i usluge uljepšavanja</item>
    </izvorni_sadrzaj>
    <derivirana_varijabla naziv="DomainObject.Predmet.SudioniciListNaziv_1">
      <item>FINA</item>
      <item>NASTASJA STUDIO j.d.o.o. za frizerske usluge i usluge uljepšavanja</item>
    </derivirana_varijabla>
  </DomainObject.Predmet.SudioniciListNaziv>
  <DomainObject.Predmet.SudioniciListAdressOIB>
    <izvorni_sadrzaj>
      <item>FINA, OIB 85821130368</item>
      <item>NASTASJA STUDIO j.d.o.o. za frizerske usluge i usluge uljepšavanja, OIB 45400635526, Ivana Mažuranića 22,23000 Zadar</item>
    </izvorni_sadrzaj>
    <derivirana_varijabla naziv="DomainObject.Predmet.SudioniciListAdressOIB_1">
      <item>FINA, OIB 85821130368</item>
      <item>NASTASJA STUDIO j.d.o.o. za frizerske usluge i usluge uljepšavanja, OIB 45400635526, Ivana Mažuranića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45400635526</item>
    </izvorni_sadrzaj>
    <derivirana_varijabla naziv="DomainObject.Predmet.SudioniciListNazivOIB_1">
      <item>, OIB 85821130368</item>
      <item>, OIB 45400635526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2723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2018-05-16T09:03:00Z</dcterms:created>
  <dc:creator>Anamarija Kovačić Milković</dc:creator>
  <cp:lastModifiedBy>Anita Ivandić</cp:lastModifiedBy>
  <cp:lastPrinted>2018-05-18T07:15:00Z</cp:lastPrinted>
  <dcterms:modified xmlns:xsi="http://www.w3.org/2001/XMLSchema-instance" xsi:type="dcterms:W3CDTF">2018-05-18T07:15:00Z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(St- 92-18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