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1383" w14:paraId="7191383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D444B9" w:rsidRPr="00D444B9">
        <w:t xml:space="preserve">Trgovački sud u Osijeku, po sucu mr. sc. Tihomiru Kovačeviću, kao stečajnom sucu, u stečajnom postupku nad dužnikom: </w:t>
      </w:r>
      <w:r w:rsidR="00DD549D" w:rsidRPr="00DD549D">
        <w:t xml:space="preserve">PARALELA društvo s ograničenom odgovornošću za prijevoz i trgovinu u stečaju, Čepin, Ulica Ferdinanda </w:t>
      </w:r>
      <w:proofErr w:type="spellStart"/>
      <w:r w:rsidR="00DD549D" w:rsidRPr="00DD549D">
        <w:t>Speisera</w:t>
      </w:r>
      <w:proofErr w:type="spellEnd"/>
      <w:r w:rsidR="00DD549D" w:rsidRPr="00DD549D">
        <w:t xml:space="preserve"> 1, MBS 030038726, OIB 24315036478</w:t>
      </w:r>
      <w:r>
        <w:t xml:space="preserve">, dana </w:t>
      </w:r>
      <w:r w:rsidR="008705CA">
        <w:t>1</w:t>
      </w:r>
      <w:r w:rsidR="00DD549D">
        <w:t>5</w:t>
      </w:r>
      <w:r>
        <w:t xml:space="preserve">. </w:t>
      </w:r>
      <w:r w:rsidR="00DD549D">
        <w:t>studenog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85C8E" w:rsidR="00585C8E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D52160">
        <w:t>IVER d.o.o.</w:t>
      </w:r>
      <w:r w:rsidR="0021632D">
        <w:t xml:space="preserve">, </w:t>
      </w:r>
      <w:r w:rsidR="00D52160">
        <w:t xml:space="preserve">31431 Čepin, Ulica Ferdinanda </w:t>
      </w:r>
      <w:proofErr w:type="spellStart"/>
      <w:r w:rsidR="00D52160">
        <w:t>Speisera</w:t>
      </w:r>
      <w:proofErr w:type="spellEnd"/>
      <w:r w:rsidR="00D52160">
        <w:t xml:space="preserve"> 1</w:t>
      </w:r>
      <w:r>
        <w:t xml:space="preserve">, OIB </w:t>
      </w:r>
      <w:r w:rsidR="00D52160">
        <w:t>26935620735</w:t>
      </w:r>
      <w:r w:rsidR="00585C8E">
        <w:t xml:space="preserve"> i to </w:t>
      </w:r>
      <w:r>
        <w:t xml:space="preserve">nekretnina upisana u </w:t>
      </w:r>
      <w:r w:rsidR="00F40EEA">
        <w:t xml:space="preserve">zk.ul.br. </w:t>
      </w:r>
      <w:r w:rsidR="00A222A9">
        <w:t>14228</w:t>
      </w:r>
      <w:r w:rsidR="00F40EEA" w:rsidRPr="00DA66EC">
        <w:t xml:space="preserve">, k.o. </w:t>
      </w:r>
      <w:r w:rsidR="00A222A9">
        <w:t>Osijek</w:t>
      </w:r>
      <w:r w:rsidR="00F40EEA" w:rsidRPr="00DA66EC">
        <w:t xml:space="preserve">, kč.br. </w:t>
      </w:r>
      <w:r w:rsidR="00D5629A">
        <w:t>6635/56</w:t>
      </w:r>
      <w:r w:rsidR="00F40EEA" w:rsidRPr="00DA66EC">
        <w:t xml:space="preserve">, </w:t>
      </w:r>
      <w:r w:rsidR="00D5629A">
        <w:t>što u naravi čini put Baranjska ulica, ukupne površine 19 m</w:t>
      </w:r>
      <w:r w:rsidR="00D5629A" w:rsidRPr="00585C8E">
        <w:rPr>
          <w:vertAlign w:val="superscript"/>
        </w:rPr>
        <w:t>2</w:t>
      </w:r>
      <w:r w:rsidR="00D5629A">
        <w:t>, Osijek, Baranjska ulica</w:t>
      </w:r>
      <w:r w:rsidR="00784ED5">
        <w:t>,</w:t>
      </w:r>
    </w:p>
    <w:p w:rsidRDefault="005617BF" w:rsidP="00585C8E" w:rsidR="005617BF">
      <w:pPr>
        <w:pStyle w:val="Odlomakpopisa"/>
        <w:ind w:left="720"/>
        <w:jc w:val="both"/>
      </w:pPr>
      <w:r>
        <w:t xml:space="preserve">za iznos od </w:t>
      </w:r>
      <w:r w:rsidR="00D5629A">
        <w:t>9.650,00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D5629A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D5629A" w:rsidRPr="00D5629A">
        <w:t xml:space="preserve">9.650,00 </w:t>
      </w:r>
      <w:r>
        <w:t xml:space="preserve">kn umanjene za iznos položene jamčevine u iznosu od </w:t>
      </w:r>
      <w:r w:rsidR="00D5629A">
        <w:t>1.260</w:t>
      </w:r>
      <w:r>
        <w:t xml:space="preserve">,00 kn, odnosno uplata iznosa od </w:t>
      </w:r>
      <w:r w:rsidR="00D5629A">
        <w:t>8.390</w:t>
      </w:r>
      <w:r w:rsidR="00BE469C">
        <w:t>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BE469C">
        <w:t>4</w:t>
      </w:r>
      <w:r w:rsidR="00D5629A">
        <w:t>6736</w:t>
      </w:r>
      <w:r>
        <w:t xml:space="preserve">, a kao podatak drugi broj P2 treba upisati </w:t>
      </w:r>
      <w:r w:rsidR="00D5629A">
        <w:t>11010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1C7CA5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1C7CA5" w:rsidRPr="001C7CA5">
        <w:t xml:space="preserve">9.650,00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1C7CA5" w:rsidRPr="001C7CA5">
        <w:t xml:space="preserve">1.260,00 </w:t>
      </w:r>
      <w:r>
        <w:rPr>
          <w:bCs/>
        </w:rPr>
        <w:t xml:space="preserve">kn, te s računa broj HR1123900011300028787 iznos od </w:t>
      </w:r>
      <w:r w:rsidR="001C7CA5" w:rsidRPr="001C7CA5">
        <w:t xml:space="preserve">8.390,00 </w:t>
      </w:r>
      <w:r>
        <w:rPr>
          <w:bCs/>
        </w:rPr>
        <w:t>kn na žiro-račun suda broj HR3123900011300000200 kod Hrvatske poštanske banke s pozivom na broj HR 05 272-</w:t>
      </w:r>
      <w:r w:rsidR="001C7CA5">
        <w:rPr>
          <w:bCs/>
        </w:rPr>
        <w:t>2685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1C7CA5">
        <w:t>prv</w:t>
      </w:r>
      <w:r w:rsidR="004B6CE2">
        <w:t>oj</w:t>
      </w:r>
      <w:r>
        <w:t xml:space="preserve"> elektroničkoj javnoj dražbi dana od </w:t>
      </w:r>
      <w:r w:rsidR="0066541C">
        <w:t>1</w:t>
      </w:r>
      <w:r w:rsidR="001C7CA5">
        <w:t>7</w:t>
      </w:r>
      <w:r>
        <w:t>.0</w:t>
      </w:r>
      <w:r w:rsidR="001C7CA5">
        <w:t>8</w:t>
      </w:r>
      <w:r>
        <w:t xml:space="preserve">.2017. do </w:t>
      </w:r>
      <w:r w:rsidR="001C7CA5">
        <w:t>8</w:t>
      </w:r>
      <w:r>
        <w:t>.</w:t>
      </w:r>
      <w:r w:rsidR="002F5DC1">
        <w:t>1</w:t>
      </w:r>
      <w:r w:rsidR="001C7CA5">
        <w:t>1</w:t>
      </w:r>
      <w:r>
        <w:t>.2017. godine 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1C7CA5">
        <w:t>7</w:t>
      </w:r>
      <w:r>
        <w:t>.</w:t>
      </w:r>
      <w:r w:rsidR="001A5AED">
        <w:t>0</w:t>
      </w:r>
      <w:r w:rsidR="001C7CA5">
        <w:t>7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1A5AED">
        <w:t>1</w:t>
      </w:r>
      <w:r w:rsidR="001C7CA5">
        <w:t>5</w:t>
      </w:r>
      <w:r>
        <w:t xml:space="preserve">. </w:t>
      </w:r>
      <w:r w:rsidR="001C7CA5">
        <w:t>studen</w:t>
      </w:r>
      <w:r w:rsidR="0094739C">
        <w:t>og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1C7CA5">
        <w:t xml:space="preserve">Bojan </w:t>
      </w:r>
      <w:proofErr w:type="spellStart"/>
      <w:r w:rsidR="001C7CA5">
        <w:t>Sudarević</w:t>
      </w:r>
      <w:proofErr w:type="spellEnd"/>
    </w:p>
    <w:p w:rsidRDefault="001C7CA5" w:rsidP="00C707C2" w:rsidR="00C707C2">
      <w:pPr>
        <w:pStyle w:val="Odlomakpopisa"/>
        <w:numPr>
          <w:ilvl w:val="0"/>
          <w:numId w:val="3"/>
        </w:numPr>
        <w:jc w:val="both"/>
      </w:pPr>
      <w:r>
        <w:t xml:space="preserve">IVER d.o.o. Čepin, Ulica Ferdinanda </w:t>
      </w:r>
      <w:proofErr w:type="spellStart"/>
      <w:r>
        <w:t>Speisera</w:t>
      </w:r>
      <w:proofErr w:type="spellEnd"/>
      <w:r>
        <w:t xml:space="preserve"> 1</w:t>
      </w:r>
    </w:p>
    <w:p w:rsidRDefault="00525B3F" w:rsidP="005746DC" w:rsidR="00C54052">
      <w:pPr>
        <w:pStyle w:val="Odlomakpopisa"/>
        <w:numPr>
          <w:ilvl w:val="0"/>
          <w:numId w:val="3"/>
        </w:numPr>
        <w:jc w:val="both"/>
      </w:pPr>
      <w:r>
        <w:t>H-ABDUCO d.o.o. Zagreb</w:t>
      </w:r>
    </w:p>
    <w:p w:rsidRDefault="00525B3F" w:rsidP="005746DC" w:rsidR="00525B3F">
      <w:pPr>
        <w:pStyle w:val="Odlomakpopisa"/>
        <w:numPr>
          <w:ilvl w:val="0"/>
          <w:numId w:val="3"/>
        </w:numPr>
        <w:jc w:val="both"/>
      </w:pPr>
      <w:r>
        <w:t>Grad Osijek</w:t>
      </w:r>
    </w:p>
    <w:p w:rsidRDefault="00525B3F" w:rsidP="005746DC" w:rsidR="00525B3F">
      <w:pPr>
        <w:pStyle w:val="Odlomakpopisa"/>
        <w:numPr>
          <w:ilvl w:val="0"/>
          <w:numId w:val="3"/>
        </w:numPr>
        <w:jc w:val="both"/>
      </w:pPr>
      <w:r>
        <w:t>ŽDO GUO Osijek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525B3F">
        <w:t>Osijek</w:t>
      </w:r>
      <w:r>
        <w:t xml:space="preserve">u </w:t>
      </w:r>
      <w:proofErr w:type="spellStart"/>
      <w:r>
        <w:t>zk</w:t>
      </w:r>
      <w:proofErr w:type="spellEnd"/>
      <w:r>
        <w:t xml:space="preserve"> odjel </w:t>
      </w:r>
      <w:r w:rsidR="00525B3F">
        <w:t>Osijek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525B3F">
        <w:t>Osijek</w:t>
      </w:r>
      <w:r>
        <w:t xml:space="preserve"> po pravomoćnosti</w:t>
      </w:r>
    </w:p>
    <w:p w:rsidRDefault="0094739C" w:rsidP="005617BF" w:rsidR="0094739C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Sect="00B33B72" w:rsidR="005617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   </w:t>
    </w:r>
    <w:r>
      <w:tab/>
    </w:r>
    <w:r w:rsidR="00DD549D" w:rsidRPr="00DD549D">
      <w:t>14 St-2685/16-56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522478"/>
      <w:docPartObj>
        <w:docPartGallery w:val="Page Numbers (Top of Page)"/>
        <w:docPartUnique/>
      </w:docPartObj>
    </w:sdtPr>
    <w:sdtEndPr/>
    <w:sdtContent>
      <w:p w:rsidRDefault="00B33B72" w:rsidR="00B33B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1A5AED"/>
    <w:rsid w:val="001C7CA5"/>
    <w:rsid w:val="0021632D"/>
    <w:rsid w:val="002169AC"/>
    <w:rsid w:val="0023104C"/>
    <w:rsid w:val="002F5DC1"/>
    <w:rsid w:val="00377E4E"/>
    <w:rsid w:val="003F3339"/>
    <w:rsid w:val="00472888"/>
    <w:rsid w:val="004B6CE2"/>
    <w:rsid w:val="004F6E4F"/>
    <w:rsid w:val="00525B3F"/>
    <w:rsid w:val="005617BF"/>
    <w:rsid w:val="005746DC"/>
    <w:rsid w:val="00585C8E"/>
    <w:rsid w:val="005A5648"/>
    <w:rsid w:val="005B0EF6"/>
    <w:rsid w:val="005F0CD2"/>
    <w:rsid w:val="00637234"/>
    <w:rsid w:val="006540F9"/>
    <w:rsid w:val="0066541C"/>
    <w:rsid w:val="00690BBB"/>
    <w:rsid w:val="006E34E1"/>
    <w:rsid w:val="006F01D3"/>
    <w:rsid w:val="0070180B"/>
    <w:rsid w:val="00784ED5"/>
    <w:rsid w:val="007E3D02"/>
    <w:rsid w:val="008705CA"/>
    <w:rsid w:val="008A37F9"/>
    <w:rsid w:val="008D048F"/>
    <w:rsid w:val="008F1856"/>
    <w:rsid w:val="0094739C"/>
    <w:rsid w:val="00A019CB"/>
    <w:rsid w:val="00A222A9"/>
    <w:rsid w:val="00B33B72"/>
    <w:rsid w:val="00B5417C"/>
    <w:rsid w:val="00B93A89"/>
    <w:rsid w:val="00BA73C5"/>
    <w:rsid w:val="00BE13C6"/>
    <w:rsid w:val="00BE469C"/>
    <w:rsid w:val="00C54052"/>
    <w:rsid w:val="00C707C2"/>
    <w:rsid w:val="00C80F31"/>
    <w:rsid w:val="00D444B9"/>
    <w:rsid w:val="00D52160"/>
    <w:rsid w:val="00D5629A"/>
    <w:rsid w:val="00D855B1"/>
    <w:rsid w:val="00DD549D"/>
    <w:rsid w:val="00E6225D"/>
    <w:rsid w:val="00F2439E"/>
    <w:rsid w:val="00F40EEA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F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F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F3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F3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F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F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F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F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1F96A-95E8-41FD-8A43-C34AE4287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3578</properties:Characters>
  <properties:Lines>95</properties:Lines>
  <properties:Paragraphs>36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2017-11-15T09:02:00Z</cp:lastPrinted>
  <dcterms:modified xmlns:xsi="http://www.w3.org/2001/XMLSchema-instance" xsi:type="dcterms:W3CDTF">2017-11-15T10:18:00Z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