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8182" w14:paraId="ed08182" w:rsidRDefault="00B87A4A" w:rsidP="00797781" w:rsidR="0079778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5B4" w:rsidR="001455B4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 xml:space="preserve">TALNA SLUŽBA </w:t>
      </w:r>
      <w:r w:rsidR="008A3007">
        <w:t>U SLAVONSKOM BRODU</w:t>
      </w:r>
      <w:r>
        <w:t xml:space="preserve">  </w:t>
      </w:r>
    </w:p>
    <w:p w:rsidRDefault="009357BB" w:rsidR="009357BB">
      <w:r>
        <w:t>Trg pobjede 13</w:t>
      </w:r>
    </w:p>
    <w:p w:rsidRDefault="009357BB" w:rsidR="001455B4" w:rsidRPr="00797781"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</w:t>
      </w:r>
      <w:r w:rsidR="006D2810">
        <w:t xml:space="preserve">      </w:t>
      </w:r>
      <w:r w:rsidR="00922815">
        <w:t xml:space="preserve"> </w:t>
      </w:r>
      <w:r w:rsidR="00165EA1">
        <w:t xml:space="preserve"> </w:t>
      </w:r>
      <w:r w:rsidR="006D2810">
        <w:t xml:space="preserve"> </w:t>
      </w:r>
      <w:r w:rsidR="001455B4" w:rsidRPr="006D2810">
        <w:rPr>
          <w:b/>
        </w:rPr>
        <w:t xml:space="preserve">Broj: </w:t>
      </w:r>
      <w:r w:rsidR="00602D26" w:rsidRPr="006D2810">
        <w:rPr>
          <w:b/>
        </w:rPr>
        <w:t>1/</w:t>
      </w:r>
      <w:r w:rsidR="001455B4" w:rsidRPr="006D2810">
        <w:rPr>
          <w:b/>
        </w:rPr>
        <w:t>St-</w:t>
      </w:r>
      <w:r w:rsidR="006D2810">
        <w:rPr>
          <w:b/>
        </w:rPr>
        <w:t>126/2016-84</w:t>
      </w:r>
    </w:p>
    <w:p w:rsidRDefault="00AC1C66" w:rsidR="00AC1C66" w:rsidRPr="00797781"/>
    <w:p w:rsidRDefault="00AC1C66" w:rsidP="00AC1C66" w:rsidR="00AC1C66" w:rsidRPr="00797781">
      <w:pPr>
        <w:jc w:val="center"/>
      </w:pPr>
      <w:r w:rsidRPr="00797781">
        <w:t>R E P U B L I K A    H R V A T S K A</w:t>
      </w:r>
    </w:p>
    <w:p w:rsidRDefault="001455B4" w:rsidP="001455B4" w:rsidR="001455B4" w:rsidRPr="00797781">
      <w:pPr>
        <w:jc w:val="center"/>
      </w:pPr>
      <w:r w:rsidRPr="00797781"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8A3007">
        <w:t>U SLAVONSKOM BRODU</w:t>
      </w:r>
      <w:r w:rsidR="00FC7A4C">
        <w:t>, po stečajnoj sutkinji</w:t>
      </w:r>
      <w:r>
        <w:t xml:space="preserve"> Vesni Vukelić, u </w:t>
      </w:r>
      <w:r w:rsidR="006D2810">
        <w:t>stečajnom</w:t>
      </w:r>
      <w:r w:rsidR="00602D26">
        <w:t xml:space="preserve"> </w:t>
      </w:r>
      <w:r w:rsidR="00602D26">
        <w:rPr>
          <w:color w:val="000000"/>
        </w:rPr>
        <w:t xml:space="preserve"> postupku </w:t>
      </w:r>
      <w:r w:rsidR="006D2810">
        <w:rPr>
          <w:color w:val="000000"/>
        </w:rPr>
        <w:t xml:space="preserve">koji se vodi nad dužnikom AUTO AA u stečaju Nova Gradiška, Trg kneza Višeslava 35, OIB </w:t>
      </w:r>
      <w:r w:rsidR="006D2810" w:rsidRPr="006D2810">
        <w:rPr>
          <w:color w:val="000000"/>
        </w:rPr>
        <w:t>36552329117</w:t>
      </w:r>
      <w:r w:rsidR="00602D26">
        <w:rPr>
          <w:color w:val="000000"/>
        </w:rPr>
        <w:t xml:space="preserve">, </w:t>
      </w:r>
      <w:r>
        <w:t xml:space="preserve">nakon unovčenja dijela imovine stečajnog dužnika na kojoj postoje </w:t>
      </w:r>
      <w:proofErr w:type="spellStart"/>
      <w:r>
        <w:t>razlučna</w:t>
      </w:r>
      <w:proofErr w:type="spellEnd"/>
      <w:r>
        <w:t xml:space="preserve"> prava, </w:t>
      </w:r>
      <w:r w:rsidR="00A927B0">
        <w:t xml:space="preserve">po </w:t>
      </w:r>
      <w:r w:rsidR="007D73DD">
        <w:t xml:space="preserve">održanom ročištu za diobu </w:t>
      </w:r>
      <w:proofErr w:type="spellStart"/>
      <w:r w:rsidR="007D73DD">
        <w:t>kupovnine</w:t>
      </w:r>
      <w:proofErr w:type="spellEnd"/>
      <w:r w:rsidR="007D73DD">
        <w:t xml:space="preserve">, </w:t>
      </w:r>
      <w:r>
        <w:t xml:space="preserve">odlučujući o raspodjeli ostvarenog utrška, dana </w:t>
      </w:r>
      <w:r w:rsidR="00CA2E33">
        <w:t>12</w:t>
      </w:r>
      <w:r w:rsidR="006D2810">
        <w:t>.travnja</w:t>
      </w:r>
      <w:r w:rsidR="00FC7A4C">
        <w:t xml:space="preserve"> 2018.g.</w:t>
      </w:r>
    </w:p>
    <w:p w:rsidRDefault="001455B4" w:rsidR="001455B4"/>
    <w:p w:rsidRDefault="001455B4" w:rsidP="001455B4" w:rsidR="00291F6A" w:rsidRPr="00797781">
      <w:pPr>
        <w:jc w:val="center"/>
      </w:pPr>
      <w:r w:rsidRPr="00797781">
        <w:t>r i j e š i o    j e</w:t>
      </w:r>
    </w:p>
    <w:p w:rsidRDefault="001455B4" w:rsidR="001455B4"/>
    <w:p w:rsidRDefault="001455B4" w:rsidP="007F77C3" w:rsidR="007F77C3">
      <w:pPr>
        <w:jc w:val="center"/>
      </w:pPr>
      <w:r>
        <w:tab/>
      </w:r>
    </w:p>
    <w:p w:rsidRDefault="007F77C3" w:rsidP="009A7C07" w:rsidR="00FC7A4C">
      <w:pPr>
        <w:jc w:val="both"/>
      </w:pPr>
      <w:r>
        <w:tab/>
      </w:r>
      <w:r w:rsidRPr="00935D89">
        <w:rPr>
          <w:b/>
        </w:rPr>
        <w:t>I -</w:t>
      </w:r>
      <w:r>
        <w:t xml:space="preserve"> Iz iznosa </w:t>
      </w:r>
      <w:r w:rsidR="001E349F">
        <w:t xml:space="preserve">dobivenog </w:t>
      </w:r>
      <w:r w:rsidR="00FC7A4C">
        <w:t xml:space="preserve">prodajom </w:t>
      </w:r>
      <w:r w:rsidR="00602D26">
        <w:t>nekretnina</w:t>
      </w:r>
      <w:r w:rsidR="001E349F">
        <w:t xml:space="preserve"> stečajnog dužnika</w:t>
      </w:r>
      <w:r w:rsidR="00602D26">
        <w:t xml:space="preserve"> upisanih</w:t>
      </w:r>
      <w:r w:rsidR="00CB6BB3">
        <w:t xml:space="preserve"> u </w:t>
      </w:r>
      <w:proofErr w:type="spellStart"/>
      <w:r w:rsidR="008A3007">
        <w:t>zk.ul</w:t>
      </w:r>
      <w:proofErr w:type="spellEnd"/>
      <w:r w:rsidR="00FC7A4C">
        <w:t xml:space="preserve">. </w:t>
      </w:r>
      <w:r w:rsidR="00A927B0">
        <w:t xml:space="preserve">4273 k.o. Nova Gradiška (poslovna zgrada br. 24 i dvorište površine 1418 m2) i </w:t>
      </w:r>
      <w:proofErr w:type="spellStart"/>
      <w:r w:rsidR="00A927B0">
        <w:t>zk.ul</w:t>
      </w:r>
      <w:proofErr w:type="spellEnd"/>
      <w:r w:rsidR="00A927B0">
        <w:t>. 4064 k.o. Nova Gradiška (poslovna zgrada br. 24/1, dvorište i voćnjak površine 1028 m2),</w:t>
      </w:r>
    </w:p>
    <w:p w:rsidRDefault="00A927B0" w:rsidP="009A7C07" w:rsidR="00A927B0">
      <w:pPr>
        <w:jc w:val="both"/>
      </w:pPr>
    </w:p>
    <w:p w:rsidRDefault="007F77C3" w:rsidP="007F77C3" w:rsidR="007F77C3">
      <w:pPr>
        <w:tabs>
          <w:tab w:pos="2268" w:leader="dot" w:val="right"/>
          <w:tab w:pos="2835" w:leader="dot" w:val="right"/>
        </w:tabs>
        <w:jc w:val="both"/>
      </w:pPr>
      <w:r>
        <w:t xml:space="preserve">                 </w:t>
      </w:r>
      <w:r w:rsidR="00A2675F">
        <w:rPr>
          <w:b/>
        </w:rPr>
        <w:t>od u</w:t>
      </w:r>
      <w:r>
        <w:rPr>
          <w:b/>
        </w:rPr>
        <w:t xml:space="preserve">kupno </w:t>
      </w:r>
      <w:r w:rsidR="00A927B0">
        <w:rPr>
          <w:b/>
        </w:rPr>
        <w:t>555.000</w:t>
      </w:r>
      <w:r w:rsidR="00CB6BB3">
        <w:rPr>
          <w:b/>
        </w:rPr>
        <w:t>,00</w:t>
      </w:r>
      <w:r w:rsidR="00A2675F">
        <w:rPr>
          <w:b/>
        </w:rPr>
        <w:t xml:space="preserve"> </w:t>
      </w:r>
      <w:r w:rsidRPr="003E1A8E">
        <w:rPr>
          <w:b/>
        </w:rPr>
        <w:t>kn</w:t>
      </w:r>
      <w:r>
        <w:t>,</w:t>
      </w:r>
    </w:p>
    <w:p w:rsidRDefault="00602D26" w:rsidP="007F77C3" w:rsidR="00602D26">
      <w:pPr>
        <w:tabs>
          <w:tab w:pos="2268" w:leader="dot" w:val="right"/>
          <w:tab w:pos="2835" w:leader="dot" w:val="right"/>
        </w:tabs>
        <w:jc w:val="both"/>
      </w:pPr>
    </w:p>
    <w:p w:rsidRDefault="007F77C3" w:rsidP="007F77C3" w:rsidR="007F77C3">
      <w:pPr>
        <w:jc w:val="both"/>
      </w:pPr>
      <w:r>
        <w:t xml:space="preserve"> </w:t>
      </w:r>
      <w:r>
        <w:tab/>
        <w:t xml:space="preserve">     namiruje se:</w:t>
      </w:r>
    </w:p>
    <w:p w:rsidRDefault="007F77C3" w:rsidP="007F77C3" w:rsidR="007F77C3">
      <w:pPr>
        <w:jc w:val="both"/>
      </w:pPr>
    </w:p>
    <w:p w:rsidRDefault="007F77C3" w:rsidP="007F77C3" w:rsidR="007F77C3" w:rsidRPr="00DD7B01">
      <w:pPr>
        <w:jc w:val="both"/>
        <w:rPr>
          <w:b/>
        </w:rPr>
      </w:pPr>
      <w:r>
        <w:t xml:space="preserve">  </w:t>
      </w:r>
      <w:r w:rsidR="001E349F">
        <w:tab/>
        <w:t xml:space="preserve">A </w:t>
      </w:r>
      <w:r w:rsidRPr="00DD7B01">
        <w:rPr>
          <w:b/>
        </w:rPr>
        <w:t xml:space="preserve"> Prvenstvo</w:t>
      </w:r>
    </w:p>
    <w:p w:rsidRDefault="007F77C3" w:rsidP="007F77C3" w:rsidR="007F77C3">
      <w:pPr>
        <w:jc w:val="both"/>
      </w:pPr>
      <w:r>
        <w:t>Stečajna masa stečajnog dužnika</w:t>
      </w:r>
    </w:p>
    <w:p w:rsidRDefault="007F77C3" w:rsidP="007F77C3" w:rsidR="007F77C3">
      <w:pPr>
        <w:jc w:val="both"/>
      </w:pPr>
    </w:p>
    <w:p w:rsidRDefault="008308B0" w:rsidP="007F77C3" w:rsidR="00054A64">
      <w:pPr>
        <w:jc w:val="both"/>
        <w:rPr>
          <w:b/>
        </w:rPr>
      </w:pPr>
      <w:r>
        <w:t xml:space="preserve"> Stvarni t</w:t>
      </w:r>
      <w:r w:rsidR="004357DC">
        <w:t xml:space="preserve">roškovi </w:t>
      </w:r>
      <w:r w:rsidR="00F50706">
        <w:t>unovčenja iz čl. 254 SZ-a</w:t>
      </w:r>
      <w:r w:rsidR="005B7373">
        <w:t xml:space="preserve">                                       </w:t>
      </w:r>
      <w:r w:rsidR="004357DC">
        <w:t xml:space="preserve">        </w:t>
      </w:r>
      <w:r w:rsidR="00A2675F">
        <w:t xml:space="preserve"> </w:t>
      </w:r>
      <w:r w:rsidR="007F77C3">
        <w:t xml:space="preserve"> </w:t>
      </w:r>
      <w:r w:rsidR="00B874AB">
        <w:t xml:space="preserve"> </w:t>
      </w:r>
      <w:r w:rsidR="00AF3802">
        <w:t xml:space="preserve">      </w:t>
      </w:r>
      <w:r w:rsidR="00AF3802">
        <w:rPr>
          <w:b/>
        </w:rPr>
        <w:t>91.608,40</w:t>
      </w:r>
      <w:r w:rsidR="00CB6BB3">
        <w:rPr>
          <w:b/>
        </w:rPr>
        <w:t xml:space="preserve"> </w:t>
      </w:r>
      <w:r w:rsidR="007F77C3" w:rsidRPr="009A24E5">
        <w:rPr>
          <w:b/>
        </w:rPr>
        <w:t>kn</w:t>
      </w:r>
    </w:p>
    <w:p w:rsidRDefault="007F77C3" w:rsidP="007F77C3" w:rsidR="007F77C3">
      <w:pPr>
        <w:jc w:val="both"/>
        <w:rPr>
          <w:b/>
        </w:rPr>
      </w:pPr>
      <w:r>
        <w:rPr>
          <w:b/>
        </w:rPr>
        <w:t>___________________________________________________________________</w:t>
      </w:r>
      <w:r w:rsidR="001E349F">
        <w:rPr>
          <w:b/>
        </w:rPr>
        <w:t>___</w:t>
      </w:r>
      <w:r>
        <w:rPr>
          <w:b/>
        </w:rPr>
        <w:t>_</w:t>
      </w:r>
      <w:r w:rsidR="00AF3802">
        <w:rPr>
          <w:b/>
        </w:rPr>
        <w:t>___</w:t>
      </w:r>
    </w:p>
    <w:p w:rsidRDefault="007F77C3" w:rsidP="007F77C3" w:rsidR="007F77C3" w:rsidRPr="009A24E5">
      <w:pPr>
        <w:jc w:val="both"/>
      </w:pPr>
      <w:r>
        <w:rPr>
          <w:b/>
        </w:rPr>
        <w:t>Ukupno stečajna masa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874AB">
        <w:rPr>
          <w:b/>
        </w:rPr>
        <w:t xml:space="preserve">      </w:t>
      </w:r>
      <w:r w:rsidR="00AF3802">
        <w:rPr>
          <w:b/>
        </w:rPr>
        <w:t>91.608,40</w:t>
      </w:r>
      <w:r>
        <w:rPr>
          <w:b/>
        </w:rPr>
        <w:t xml:space="preserve"> kn</w:t>
      </w:r>
    </w:p>
    <w:p w:rsidRDefault="007F77C3" w:rsidP="007F77C3" w:rsidR="007F77C3" w:rsidRPr="00DE159E">
      <w:pPr>
        <w:jc w:val="both"/>
      </w:pPr>
    </w:p>
    <w:p w:rsidRDefault="00FE25E8" w:rsidP="007F77C3" w:rsidR="00FE25E8">
      <w:pPr>
        <w:jc w:val="both"/>
      </w:pPr>
    </w:p>
    <w:p w:rsidRDefault="00FE25E8" w:rsidP="007F77C3" w:rsidR="007F77C3" w:rsidRPr="00DD7B01">
      <w:pPr>
        <w:jc w:val="both"/>
        <w:rPr>
          <w:b/>
        </w:rPr>
      </w:pPr>
      <w:r>
        <w:rPr>
          <w:b/>
        </w:rPr>
        <w:tab/>
      </w:r>
      <w:r w:rsidR="001E349F">
        <w:rPr>
          <w:b/>
        </w:rPr>
        <w:t>B)</w:t>
      </w:r>
      <w:r>
        <w:rPr>
          <w:b/>
        </w:rPr>
        <w:t xml:space="preserve"> </w:t>
      </w:r>
      <w:r w:rsidR="007F77C3" w:rsidRPr="00DD7B01">
        <w:rPr>
          <w:b/>
        </w:rPr>
        <w:t xml:space="preserve"> Ostale tražbine</w:t>
      </w:r>
    </w:p>
    <w:p w:rsidRDefault="00FE25E8" w:rsidP="007F77C3" w:rsidR="007F77C3">
      <w:pPr>
        <w:jc w:val="both"/>
      </w:pPr>
      <w:r>
        <w:tab/>
      </w:r>
      <w:proofErr w:type="spellStart"/>
      <w:r w:rsidR="001E349F">
        <w:t>Razlučni</w:t>
      </w:r>
      <w:proofErr w:type="spellEnd"/>
      <w:r w:rsidR="001E349F">
        <w:t xml:space="preserve"> vjerovnik </w:t>
      </w:r>
      <w:r w:rsidR="00AF3802">
        <w:t>H-ABDUCO d.o.o.</w:t>
      </w:r>
      <w:r w:rsidR="008A3007">
        <w:t xml:space="preserve"> Zagreb, </w:t>
      </w:r>
      <w:r w:rsidR="00AF3802">
        <w:t>Slavonska avenija 6a, OIB 13667298928,</w:t>
      </w:r>
      <w:r w:rsidR="009A7C07">
        <w:t xml:space="preserve"> </w:t>
      </w:r>
      <w:r w:rsidR="001E349F">
        <w:t>te</w:t>
      </w:r>
      <w:r w:rsidR="001B3E19">
        <w:t xml:space="preserve">meljem založnog prava </w:t>
      </w:r>
      <w:r w:rsidR="00B874AB">
        <w:t>upisanog</w:t>
      </w:r>
      <w:r w:rsidR="001E349F">
        <w:t xml:space="preserve"> u zemljišnim knjigama pod br. Z-</w:t>
      </w:r>
      <w:r w:rsidR="00EA11AF">
        <w:t>1845/10</w:t>
      </w:r>
      <w:r w:rsidR="008A3007">
        <w:t xml:space="preserve"> od </w:t>
      </w:r>
      <w:r w:rsidR="00EA11AF">
        <w:t>25.05.2010</w:t>
      </w:r>
      <w:r w:rsidR="00B874AB">
        <w:t>.g</w:t>
      </w:r>
      <w:r w:rsidR="001E349F">
        <w:t>.</w:t>
      </w:r>
      <w:r w:rsidR="007F77C3" w:rsidRPr="009A24E5">
        <w:rPr>
          <w:b/>
        </w:rPr>
        <w:t xml:space="preserve"> </w:t>
      </w:r>
      <w:r w:rsidR="00EA11AF" w:rsidRPr="00EA11AF">
        <w:t>i pod br. Z- 1846/10 od 25.05.2010.g.</w:t>
      </w:r>
      <w:r w:rsidR="00EA11AF">
        <w:rPr>
          <w:b/>
        </w:rPr>
        <w:t xml:space="preserve"> </w:t>
      </w:r>
      <w:r w:rsidR="001E349F">
        <w:rPr>
          <w:b/>
        </w:rPr>
        <w:t>za iznos</w:t>
      </w:r>
      <w:r w:rsidR="009A7C07">
        <w:rPr>
          <w:b/>
        </w:rPr>
        <w:t xml:space="preserve"> od</w:t>
      </w:r>
      <w:r w:rsidR="007F77C3" w:rsidRPr="009A24E5">
        <w:rPr>
          <w:b/>
        </w:rPr>
        <w:t xml:space="preserve"> </w:t>
      </w:r>
      <w:r w:rsidR="009032B9">
        <w:rPr>
          <w:b/>
        </w:rPr>
        <w:t>463.3</w:t>
      </w:r>
      <w:r w:rsidR="008308B0">
        <w:rPr>
          <w:b/>
        </w:rPr>
        <w:t>9</w:t>
      </w:r>
      <w:r w:rsidR="009032B9">
        <w:rPr>
          <w:b/>
        </w:rPr>
        <w:t>1,60</w:t>
      </w:r>
      <w:r w:rsidR="001E349F" w:rsidRPr="001E349F">
        <w:rPr>
          <w:b/>
        </w:rPr>
        <w:t xml:space="preserve"> kn</w:t>
      </w:r>
      <w:r w:rsidR="001E349F">
        <w:t>.</w:t>
      </w:r>
    </w:p>
    <w:p w:rsidRDefault="001E349F" w:rsidP="007F77C3" w:rsidR="001E349F">
      <w:pPr>
        <w:jc w:val="both"/>
      </w:pPr>
    </w:p>
    <w:p w:rsidRDefault="001E349F" w:rsidP="007F77C3" w:rsidR="00CD3F8D">
      <w:pPr>
        <w:jc w:val="both"/>
      </w:pPr>
      <w:r>
        <w:tab/>
      </w:r>
      <w:r w:rsidR="004E5BA9" w:rsidRPr="00AF3802">
        <w:rPr>
          <w:b/>
        </w:rPr>
        <w:t>II</w:t>
      </w:r>
      <w:r w:rsidR="004E5BA9">
        <w:t xml:space="preserve"> - </w:t>
      </w:r>
      <w:r>
        <w:t xml:space="preserve">Ovakvom raspodjelom </w:t>
      </w:r>
      <w:r w:rsidR="00BC0EBE">
        <w:t>ostaju nenamirene</w:t>
      </w:r>
      <w:r w:rsidR="00797781">
        <w:t xml:space="preserve"> tražbin</w:t>
      </w:r>
      <w:r w:rsidR="00BC0EBE">
        <w:t xml:space="preserve">e </w:t>
      </w:r>
      <w:proofErr w:type="spellStart"/>
      <w:r w:rsidR="00BC0EBE">
        <w:t>razlučnih</w:t>
      </w:r>
      <w:proofErr w:type="spellEnd"/>
      <w:r w:rsidR="00797781">
        <w:t xml:space="preserve"> vjerovnika </w:t>
      </w:r>
      <w:r w:rsidR="00BC0EBE">
        <w:t>i to:</w:t>
      </w:r>
    </w:p>
    <w:p w:rsidRDefault="00BC0EBE" w:rsidP="007F77C3" w:rsidR="00BC0EBE">
      <w:pPr>
        <w:jc w:val="both"/>
      </w:pPr>
      <w:r>
        <w:tab/>
        <w:t>1. H-ABDUCO d.o.o. Zagreb, za razliku do punog iznosa osiguranje tražbine,</w:t>
      </w:r>
    </w:p>
    <w:p w:rsidRDefault="00BC0EBE" w:rsidP="007F77C3" w:rsidR="00BC0EBE">
      <w:pPr>
        <w:jc w:val="both"/>
      </w:pPr>
      <w:r>
        <w:tab/>
        <w:t>2. AUTOCOMMERCE HRVATSKA d.o.o. Zagreb, Jablanska 80,</w:t>
      </w:r>
      <w:r w:rsidR="00F673E6">
        <w:t xml:space="preserve"> za cjelokupnu tražbinu osiguranu založnim pravom upisanim pod  br. Z-2611/11 od 08.09.2011.g.,</w:t>
      </w:r>
    </w:p>
    <w:p w:rsidRDefault="00F673E6" w:rsidP="007F77C3" w:rsidR="00F673E6">
      <w:pPr>
        <w:jc w:val="both"/>
      </w:pPr>
      <w:r>
        <w:tab/>
        <w:t>3. RH MINISTARSTVO FINANCIJA, za cjelokupnu iznos tražbine osigurane založnim pravom upisanim pod br. Z-837/13 od 08.03.2013.g.</w:t>
      </w:r>
    </w:p>
    <w:p w:rsidRDefault="00026971" w:rsidP="00CD3F8D" w:rsidR="00026971">
      <w:pPr>
        <w:jc w:val="right"/>
        <w:rPr>
          <w:b/>
        </w:rPr>
      </w:pPr>
    </w:p>
    <w:p w:rsidRDefault="00026971" w:rsidP="00CD3F8D" w:rsidR="00026971">
      <w:pPr>
        <w:jc w:val="right"/>
        <w:rPr>
          <w:b/>
        </w:rPr>
      </w:pPr>
    </w:p>
    <w:p w:rsidRDefault="00026971" w:rsidP="00CD3F8D" w:rsidR="00026971">
      <w:pPr>
        <w:jc w:val="right"/>
        <w:rPr>
          <w:b/>
        </w:rPr>
      </w:pPr>
    </w:p>
    <w:p w:rsidRDefault="00CD3F8D" w:rsidP="00CD3F8D" w:rsidR="00797781">
      <w:pPr>
        <w:jc w:val="right"/>
        <w:rPr>
          <w:b/>
        </w:rPr>
      </w:pPr>
      <w:r w:rsidRPr="006D2810">
        <w:rPr>
          <w:b/>
        </w:rPr>
        <w:t>Broj: 1/St-</w:t>
      </w:r>
      <w:r>
        <w:rPr>
          <w:b/>
        </w:rPr>
        <w:t>126/2016-84</w:t>
      </w:r>
    </w:p>
    <w:p w:rsidRDefault="00CD3F8D" w:rsidP="00CD3F8D" w:rsidR="00CD3F8D">
      <w:pPr>
        <w:jc w:val="right"/>
        <w:rPr>
          <w:b/>
        </w:rPr>
      </w:pPr>
    </w:p>
    <w:p w:rsidRDefault="00CD3F8D" w:rsidP="00CD3F8D" w:rsidR="00CD3F8D">
      <w:pPr>
        <w:jc w:val="right"/>
      </w:pPr>
    </w:p>
    <w:p w:rsidRDefault="00C1227A" w:rsidP="006D0B2D" w:rsidR="00D207FC">
      <w:pPr>
        <w:ind w:firstLine="708"/>
        <w:jc w:val="both"/>
      </w:pPr>
      <w:r>
        <w:rPr>
          <w:b/>
        </w:rPr>
        <w:t>III</w:t>
      </w:r>
      <w:r w:rsidRPr="0022090C">
        <w:rPr>
          <w:b/>
        </w:rPr>
        <w:t xml:space="preserve"> </w:t>
      </w:r>
      <w:r>
        <w:rPr>
          <w:b/>
        </w:rPr>
        <w:t>–</w:t>
      </w:r>
      <w:r>
        <w:t xml:space="preserve"> Isplata po navedenoj raspodjeli ima se izvršiti nakon pravomoćnosti ovog rješenja. </w:t>
      </w:r>
      <w:r w:rsidR="007F77C3">
        <w:t xml:space="preserve">                                                </w:t>
      </w:r>
    </w:p>
    <w:p w:rsidRDefault="007F77C3" w:rsidP="006D0B2D" w:rsidR="007F77C3">
      <w:pPr>
        <w:ind w:firstLine="708"/>
        <w:jc w:val="both"/>
      </w:pPr>
      <w:r>
        <w:t xml:space="preserve">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</w:t>
      </w:r>
    </w:p>
    <w:p w:rsidRDefault="007F77C3" w:rsidP="007F77C3" w:rsidR="000F122A">
      <w:pPr>
        <w:jc w:val="both"/>
      </w:pPr>
      <w:r>
        <w:tab/>
      </w:r>
    </w:p>
    <w:p w:rsidRDefault="007F77C3" w:rsidP="006D0B2D" w:rsidR="007F77C3">
      <w:pPr>
        <w:jc w:val="center"/>
      </w:pPr>
      <w:r w:rsidRPr="004E5BA9">
        <w:t>Obrazloženje</w:t>
      </w:r>
    </w:p>
    <w:p w:rsidRDefault="00F16709" w:rsidP="007F77C3" w:rsidR="00F16709" w:rsidRPr="004E5BA9">
      <w:pPr>
        <w:jc w:val="center"/>
      </w:pPr>
    </w:p>
    <w:p w:rsidRDefault="007F77C3" w:rsidP="007F77C3" w:rsidR="007F77C3"/>
    <w:p w:rsidRDefault="007F77C3" w:rsidP="007246E4" w:rsidR="007246E4">
      <w:pPr>
        <w:jc w:val="both"/>
      </w:pPr>
      <w:r>
        <w:tab/>
      </w:r>
      <w:r w:rsidR="005D0BEC">
        <w:t>N</w:t>
      </w:r>
      <w:r w:rsidR="00A974D0">
        <w:t>ekretnine</w:t>
      </w:r>
      <w:r w:rsidR="005D0BEC">
        <w:t xml:space="preserve"> naveden</w:t>
      </w:r>
      <w:r w:rsidR="00A974D0">
        <w:t>e</w:t>
      </w:r>
      <w:r w:rsidR="007246E4">
        <w:t xml:space="preserve"> u izreci ovog rješenja unovčen</w:t>
      </w:r>
      <w:r w:rsidR="00A974D0">
        <w:t>e</w:t>
      </w:r>
      <w:r w:rsidR="005D0BEC">
        <w:t xml:space="preserve"> </w:t>
      </w:r>
      <w:r w:rsidR="00A974D0">
        <w:t xml:space="preserve">su </w:t>
      </w:r>
      <w:r w:rsidR="005D0BEC">
        <w:t xml:space="preserve">na </w:t>
      </w:r>
      <w:r w:rsidR="007246E4">
        <w:t xml:space="preserve">ročištu za javnu dražbu, za iznos </w:t>
      </w:r>
      <w:proofErr w:type="spellStart"/>
      <w:r w:rsidR="007246E4">
        <w:t>kupovnin</w:t>
      </w:r>
      <w:r w:rsidR="005D0BEC">
        <w:t>e</w:t>
      </w:r>
      <w:proofErr w:type="spellEnd"/>
      <w:r w:rsidR="007246E4">
        <w:t xml:space="preserve">  od ukupno </w:t>
      </w:r>
      <w:r w:rsidR="009B3BE1">
        <w:t>555.000</w:t>
      </w:r>
      <w:r w:rsidR="00A974D0">
        <w:t>,00</w:t>
      </w:r>
      <w:r w:rsidR="007246E4">
        <w:t xml:space="preserve"> kn.</w:t>
      </w:r>
    </w:p>
    <w:p w:rsidRDefault="007246E4" w:rsidP="007246E4" w:rsidR="00F30424">
      <w:pPr>
        <w:jc w:val="both"/>
      </w:pPr>
      <w:r>
        <w:tab/>
        <w:t xml:space="preserve">Nakon što je rješenje o dosudi postalo pravomoćno, te </w:t>
      </w:r>
      <w:r w:rsidR="009B3BE1">
        <w:t>kupac</w:t>
      </w:r>
      <w:r w:rsidR="00EF2145">
        <w:t xml:space="preserve"> u</w:t>
      </w:r>
      <w:r w:rsidR="009B3BE1">
        <w:t xml:space="preserve"> cijelosti uplatio </w:t>
      </w:r>
      <w:proofErr w:type="spellStart"/>
      <w:r w:rsidR="009B3BE1">
        <w:t>kupovninu</w:t>
      </w:r>
      <w:proofErr w:type="spellEnd"/>
      <w:r>
        <w:t>, Sud je održao ro</w:t>
      </w:r>
      <w:r w:rsidR="00026971">
        <w:t xml:space="preserve">čište u svrhu namirenja tražbina </w:t>
      </w:r>
      <w:proofErr w:type="spellStart"/>
      <w:r w:rsidR="00026971">
        <w:t>razlučnih</w:t>
      </w:r>
      <w:proofErr w:type="spellEnd"/>
      <w:r w:rsidR="00EF2145">
        <w:t xml:space="preserve"> vjerovnika</w:t>
      </w:r>
      <w:r>
        <w:t>.</w:t>
      </w:r>
    </w:p>
    <w:p w:rsidRDefault="0030074C" w:rsidP="00DA55A4" w:rsidR="009B3BE1">
      <w:pPr>
        <w:ind w:firstLine="708"/>
        <w:jc w:val="both"/>
      </w:pPr>
      <w:r>
        <w:t xml:space="preserve">Prije ročišta, </w:t>
      </w:r>
      <w:r w:rsidR="009127F4">
        <w:t xml:space="preserve">podneskom od </w:t>
      </w:r>
      <w:r w:rsidR="00AB2700">
        <w:t xml:space="preserve">06.ožujka 2018.g. </w:t>
      </w:r>
      <w:r>
        <w:t>stečajni upravitelj dostavio je sudu obračun</w:t>
      </w:r>
      <w:r w:rsidR="00026971">
        <w:t xml:space="preserve"> stvarnih</w:t>
      </w:r>
      <w:r>
        <w:t xml:space="preserve"> troškova unovčenja predmetnih nekretnina</w:t>
      </w:r>
      <w:r w:rsidR="00AB2700">
        <w:t xml:space="preserve">, dok su </w:t>
      </w:r>
      <w:proofErr w:type="spellStart"/>
      <w:r w:rsidR="00AB2700">
        <w:t>razlučni</w:t>
      </w:r>
      <w:proofErr w:type="spellEnd"/>
      <w:r w:rsidR="00AB2700">
        <w:t xml:space="preserve"> vjerovnici H-</w:t>
      </w:r>
      <w:proofErr w:type="spellStart"/>
      <w:r w:rsidR="00AB2700">
        <w:t>Abduco</w:t>
      </w:r>
      <w:proofErr w:type="spellEnd"/>
      <w:r w:rsidR="00AB2700">
        <w:t xml:space="preserve"> d.o.o. Zagreb i Autocommerce Hrvatska d.o.o. Zagreb</w:t>
      </w:r>
      <w:r w:rsidR="00F30424">
        <w:t xml:space="preserve"> zahtjeve za namirenje svojih osiguranih tražbina dostavili u pisanim podnescima od </w:t>
      </w:r>
      <w:r w:rsidR="00395A25">
        <w:t>26.ožujka 2018.g. i 06.travnja 2018.g.</w:t>
      </w:r>
    </w:p>
    <w:p w:rsidRDefault="00D207FC" w:rsidP="00DA55A4" w:rsidR="00D207FC">
      <w:pPr>
        <w:ind w:firstLine="708"/>
        <w:jc w:val="both"/>
      </w:pPr>
    </w:p>
    <w:p w:rsidRDefault="006D0B2D" w:rsidP="007E540E" w:rsidR="00F30424">
      <w:pPr>
        <w:ind w:right="-142"/>
      </w:pPr>
      <w:r>
        <w:tab/>
      </w:r>
      <w:proofErr w:type="spellStart"/>
      <w:r>
        <w:t>Razlučni</w:t>
      </w:r>
      <w:proofErr w:type="spellEnd"/>
      <w:r>
        <w:t xml:space="preserve"> vjerovnik H-</w:t>
      </w:r>
      <w:proofErr w:type="spellStart"/>
      <w:r>
        <w:t>Abduco</w:t>
      </w:r>
      <w:proofErr w:type="spellEnd"/>
      <w:r>
        <w:t xml:space="preserve"> d.o.o. na ime tražbine osigurane založnim pravom uknjiženim na unovčenim nekretninama radi osiguranja tražbine temeljem ugovora o kreditu br. 809-51007344 i br. 809-51007345 potražuje na ime glavnice ukupan iznos od 3.186.408,46 kn, a na ime zateznih kamata obračunatih za posljednje 3 godine do donošenja rješenja o dosudi nekretnina kupcu, iznos od 1.399.340,42 kn.</w:t>
      </w:r>
    </w:p>
    <w:p w:rsidRDefault="00592029" w:rsidP="00592029" w:rsidR="006D0B2D">
      <w:pPr>
        <w:ind w:firstLine="708"/>
      </w:pPr>
      <w:proofErr w:type="spellStart"/>
      <w:r>
        <w:t>Razlučni</w:t>
      </w:r>
      <w:proofErr w:type="spellEnd"/>
      <w:r>
        <w:t xml:space="preserve"> vjerovnik Autocommerce Hrvatska d.o.o. Zagreb zahtjeva namirenje svoje tražbine osigurane zabilježbom ovrhe posl.br. Z-2611/11 u iznosu 1.568.186,82 kn.</w:t>
      </w:r>
    </w:p>
    <w:p w:rsidRDefault="00592029" w:rsidP="00592029" w:rsidR="00592029">
      <w:pPr>
        <w:ind w:firstLine="708"/>
      </w:pPr>
    </w:p>
    <w:p w:rsidRDefault="004E5BA9" w:rsidP="007E540E" w:rsidR="00592029">
      <w:pPr>
        <w:ind w:right="-426"/>
      </w:pPr>
      <w:r>
        <w:tab/>
      </w:r>
      <w:r w:rsidR="007246E4">
        <w:t xml:space="preserve">Na </w:t>
      </w:r>
      <w:r w:rsidR="00DF40B6">
        <w:t xml:space="preserve">ročištu </w:t>
      </w:r>
      <w:r w:rsidR="00F30424">
        <w:t xml:space="preserve">održanom 10.travnja 2018.g. </w:t>
      </w:r>
      <w:r w:rsidR="00DF40B6">
        <w:t xml:space="preserve">stečajni upravitelj </w:t>
      </w:r>
      <w:r w:rsidR="00224F62">
        <w:t>ostao je kod predloženog obračuna troškova uz obrazloženje da troškove čini razmjerni iznos njegove nagrade od 60.536,00 kn</w:t>
      </w:r>
      <w:r w:rsidR="00A0520E">
        <w:t xml:space="preserve"> te </w:t>
      </w:r>
      <w:r w:rsidR="00B86E6A">
        <w:t>stvarno nastali troškovi</w:t>
      </w:r>
      <w:r w:rsidR="007E540E">
        <w:t xml:space="preserve"> od 31.072,40 kn </w:t>
      </w:r>
      <w:r w:rsidR="00B86E6A">
        <w:t>koji se odnose na troškove platnog prometa, knjigovodstvenih usluga i vještačenja</w:t>
      </w:r>
      <w:r w:rsidR="00BA5686">
        <w:t xml:space="preserve"> radi utvrđivanja vrijednosti predmetnih nekretnina,</w:t>
      </w:r>
      <w:r w:rsidR="007E540E">
        <w:t xml:space="preserve"> te stvarne troškove</w:t>
      </w:r>
      <w:r w:rsidR="00B86E6A">
        <w:t xml:space="preserve"> stečajnog upravitelja</w:t>
      </w:r>
      <w:r w:rsidR="007E540E">
        <w:t xml:space="preserve"> o kojima je odlučeno rješenjem stečajnog suca</w:t>
      </w:r>
      <w:r w:rsidR="00B86E6A">
        <w:t>.</w:t>
      </w:r>
    </w:p>
    <w:p w:rsidRDefault="00592029" w:rsidP="007E6F8D" w:rsidR="00592029"/>
    <w:p w:rsidRDefault="007E6F8D" w:rsidP="0055425E" w:rsidR="007E6F8D">
      <w:pPr>
        <w:ind w:firstLine="708"/>
      </w:pPr>
      <w:r>
        <w:rPr>
          <w:color w:val="000000"/>
        </w:rPr>
        <w:t>U tijeku dokaznog postupka Sud je izvršio uvid u spis i priložene isprave, a posebice zemljišno knjižni izvadak za prodane nekretnin</w:t>
      </w:r>
      <w:r w:rsidR="00D5443C">
        <w:rPr>
          <w:color w:val="000000"/>
        </w:rPr>
        <w:t>e.</w:t>
      </w:r>
    </w:p>
    <w:p w:rsidRDefault="0055425E" w:rsidP="007246E4" w:rsidR="007E6F8D">
      <w:pPr>
        <w:jc w:val="both"/>
      </w:pPr>
      <w:r>
        <w:t xml:space="preserve"> </w:t>
      </w:r>
    </w:p>
    <w:p w:rsidRDefault="007246E4" w:rsidP="007246E4" w:rsidR="00306A47">
      <w:pPr>
        <w:jc w:val="both"/>
      </w:pPr>
      <w:r>
        <w:tab/>
        <w:t xml:space="preserve">Odredbom čl. </w:t>
      </w:r>
      <w:r w:rsidR="003573B5">
        <w:t>248</w:t>
      </w:r>
      <w:r>
        <w:t xml:space="preserve"> st. </w:t>
      </w:r>
      <w:r w:rsidR="003573B5">
        <w:t>1</w:t>
      </w:r>
      <w:r>
        <w:t xml:space="preserve"> </w:t>
      </w:r>
      <w:r w:rsidR="00046249">
        <w:t xml:space="preserve">Stečajnog zakona (NN br. </w:t>
      </w:r>
      <w:r w:rsidR="003573B5">
        <w:t>71/15, 104/17</w:t>
      </w:r>
      <w:r w:rsidR="00F1696C">
        <w:t>, dalje SZ)</w:t>
      </w:r>
      <w:r>
        <w:t xml:space="preserve"> propisano je da nakon </w:t>
      </w:r>
      <w:r w:rsidR="003573B5">
        <w:t>unovčenja</w:t>
      </w:r>
      <w:r>
        <w:t xml:space="preserve"> stvar</w:t>
      </w:r>
      <w:r w:rsidR="003573B5">
        <w:t>i ili prava</w:t>
      </w:r>
      <w:r>
        <w:t xml:space="preserve"> na kojem</w:t>
      </w:r>
      <w:r w:rsidR="003573B5">
        <w:t>u</w:t>
      </w:r>
      <w:r>
        <w:t xml:space="preserve"> postoji </w:t>
      </w:r>
      <w:proofErr w:type="spellStart"/>
      <w:r>
        <w:t>razlučno</w:t>
      </w:r>
      <w:proofErr w:type="spellEnd"/>
      <w:r>
        <w:t xml:space="preserve"> pravo upisano u javnoj knjizi, </w:t>
      </w:r>
      <w:r w:rsidR="003573B5">
        <w:t>sud ć</w:t>
      </w:r>
      <w:r>
        <w:t>e iz iznosa ostvarenog prodajom</w:t>
      </w:r>
      <w:r w:rsidR="003573B5">
        <w:t>:</w:t>
      </w:r>
      <w:r>
        <w:t xml:space="preserve"> 1.namiriti troškove unovčenja </w:t>
      </w:r>
      <w:r w:rsidR="003573B5">
        <w:t>iz čl. 254</w:t>
      </w:r>
      <w:r>
        <w:t xml:space="preserve"> ovog Zakona, 2.namiriti tražbine </w:t>
      </w:r>
      <w:proofErr w:type="spellStart"/>
      <w:r>
        <w:t>razlučnih</w:t>
      </w:r>
      <w:proofErr w:type="spellEnd"/>
      <w:r>
        <w:t xml:space="preserve"> vjerovnika prema redoslijedu </w:t>
      </w:r>
      <w:r w:rsidR="003573B5">
        <w:t>određenom</w:t>
      </w:r>
      <w:r>
        <w:t xml:space="preserve"> pravilima ovršnog postupka i 3.preostali iznos predati stečajnom upravitelju za namirenje stečajnih vjerovnika.</w:t>
      </w:r>
      <w:r w:rsidR="00306A47">
        <w:tab/>
      </w:r>
    </w:p>
    <w:p w:rsidRDefault="0055425E" w:rsidP="007246E4" w:rsidR="0055425E">
      <w:pPr>
        <w:jc w:val="both"/>
      </w:pPr>
    </w:p>
    <w:p w:rsidRDefault="00534CCF" w:rsidP="0055425E" w:rsidR="0055425E">
      <w:pPr>
        <w:ind w:firstLine="708"/>
        <w:jc w:val="both"/>
      </w:pPr>
      <w:r>
        <w:t xml:space="preserve">Slijedom citirane </w:t>
      </w:r>
      <w:r w:rsidR="0055425E">
        <w:t>zakonske odredbe Sud je iz iznosa ostvarenog prodajom, najprije izdvojio iznos stvarnog troška</w:t>
      </w:r>
      <w:r>
        <w:t xml:space="preserve"> od 91.608,40 kn,</w:t>
      </w:r>
      <w:r w:rsidR="0055425E">
        <w:t xml:space="preserve"> kojeg je obračunao stečajni upravitelj i o tome dostavio pisano očitovanje.</w:t>
      </w:r>
    </w:p>
    <w:p w:rsidRDefault="00D207FC" w:rsidP="0055425E" w:rsidR="00D207FC">
      <w:pPr>
        <w:ind w:firstLine="708"/>
        <w:jc w:val="both"/>
      </w:pPr>
    </w:p>
    <w:p w:rsidRDefault="00D207FC" w:rsidP="0055425E" w:rsidR="00D207FC">
      <w:pPr>
        <w:ind w:firstLine="708"/>
        <w:jc w:val="both"/>
      </w:pPr>
    </w:p>
    <w:p w:rsidRDefault="00D207FC" w:rsidP="0055425E" w:rsidR="00D207FC">
      <w:pPr>
        <w:ind w:firstLine="708"/>
        <w:jc w:val="both"/>
      </w:pPr>
    </w:p>
    <w:p w:rsidRDefault="00D207FC" w:rsidP="0055425E" w:rsidR="00D207FC">
      <w:pPr>
        <w:ind w:firstLine="708"/>
        <w:jc w:val="both"/>
      </w:pPr>
    </w:p>
    <w:p w:rsidRDefault="00D207FC" w:rsidP="00D207FC" w:rsidR="00D207FC">
      <w:pPr>
        <w:jc w:val="right"/>
        <w:rPr>
          <w:b/>
        </w:rPr>
      </w:pPr>
    </w:p>
    <w:p w:rsidRDefault="00D207FC" w:rsidP="00D207FC" w:rsidR="00D207FC">
      <w:pPr>
        <w:jc w:val="right"/>
        <w:rPr>
          <w:b/>
        </w:rPr>
      </w:pPr>
    </w:p>
    <w:p w:rsidRDefault="00D207FC" w:rsidP="00D207FC" w:rsidR="00D207FC">
      <w:pPr>
        <w:jc w:val="right"/>
        <w:rPr>
          <w:b/>
        </w:rPr>
      </w:pPr>
      <w:r w:rsidRPr="006D2810">
        <w:rPr>
          <w:b/>
        </w:rPr>
        <w:t>Broj: 1/St-</w:t>
      </w:r>
      <w:r>
        <w:rPr>
          <w:b/>
        </w:rPr>
        <w:t>126/2016-84</w:t>
      </w:r>
    </w:p>
    <w:p w:rsidRDefault="00D207FC" w:rsidP="0055425E" w:rsidR="00D207FC">
      <w:pPr>
        <w:ind w:firstLine="708"/>
        <w:jc w:val="both"/>
      </w:pPr>
    </w:p>
    <w:p w:rsidRDefault="00D207FC" w:rsidP="0055425E" w:rsidR="00D207FC">
      <w:pPr>
        <w:ind w:firstLine="708"/>
        <w:jc w:val="both"/>
      </w:pPr>
    </w:p>
    <w:p w:rsidRDefault="00534CCF" w:rsidP="0055425E" w:rsidR="0055425E">
      <w:pPr>
        <w:ind w:firstLine="708"/>
        <w:jc w:val="both"/>
      </w:pPr>
      <w:r>
        <w:t xml:space="preserve">Iz obračuna troškova i priloženih isprava proizlazi da je stečajni upravitelj iznio pregled svih primitaka tijekom trajanja ovog stečajnog postupka i pregled svih izdataka, kao i vrijednost unovčene imovine, iz čega proizlazi da udio </w:t>
      </w:r>
      <w:proofErr w:type="spellStart"/>
      <w:r>
        <w:t>kupovnine</w:t>
      </w:r>
      <w:proofErr w:type="spellEnd"/>
      <w:r>
        <w:t xml:space="preserve"> u odnosu na ukupne prihode iznosi 94,02 % te je u toj visini i predvidio iznos svoje nagrade od 60.536,00 kn obračunate prema Uredbi o kriterijima i načinu obračuna plaćanja nagrade stečajnim upraviteljima (NN br. 105/15).</w:t>
      </w:r>
    </w:p>
    <w:p w:rsidRDefault="00046249" w:rsidP="0055425E" w:rsidR="00046249">
      <w:pPr>
        <w:ind w:firstLine="708"/>
        <w:jc w:val="both"/>
      </w:pPr>
    </w:p>
    <w:p w:rsidRDefault="00534CCF" w:rsidP="00CA2E33" w:rsidR="0055425E">
      <w:pPr>
        <w:ind w:firstLine="708"/>
        <w:jc w:val="both"/>
      </w:pPr>
      <w:r>
        <w:t>Obzirom da</w:t>
      </w:r>
      <w:r w:rsidR="00D207FC">
        <w:t xml:space="preserve"> je stečajni </w:t>
      </w:r>
      <w:r>
        <w:t>upravitelj i ostale troškove unovčenja obračunao u omjeru 94,02 %, a radi</w:t>
      </w:r>
      <w:r w:rsidR="00F1696C">
        <w:t xml:space="preserve"> se</w:t>
      </w:r>
      <w:r>
        <w:t xml:space="preserve"> o troškovima koji su bili potrebni za vođenje stečajnog postupka koji se provodio samo zbog unovčenja navedenih nekretnina, što j</w:t>
      </w:r>
      <w:r w:rsidR="00046249">
        <w:t xml:space="preserve">e i bila jedina unovčiva imovina, to je stečajni sudac ocijenio da navedeni iznos koji se predlaže izdvojiti u korist stečajne mase, čini stvarni trošak </w:t>
      </w:r>
      <w:r w:rsidR="00CA2E33">
        <w:t xml:space="preserve">iz čl. 254 SZ-a </w:t>
      </w:r>
      <w:r w:rsidR="00046249">
        <w:t>kojeg je stečajni upravitelj pravilno obračunao pa je iz tih razloga odlučeno kao</w:t>
      </w:r>
      <w:r w:rsidR="00CA2E33">
        <w:t xml:space="preserve"> pod točkom I A izreke rješenja.</w:t>
      </w:r>
    </w:p>
    <w:p w:rsidRDefault="00CA2E33" w:rsidP="00CA2E33" w:rsidR="00CA2E33">
      <w:pPr>
        <w:ind w:firstLine="708"/>
        <w:jc w:val="both"/>
      </w:pPr>
    </w:p>
    <w:p w:rsidRDefault="007D24FF" w:rsidP="00046249" w:rsidR="00B91793">
      <w:pPr>
        <w:ind w:firstLine="708"/>
        <w:jc w:val="both"/>
      </w:pPr>
      <w:r>
        <w:t xml:space="preserve">Odredbom čl. 114 st. 1 i 3 </w:t>
      </w:r>
      <w:r w:rsidR="00046249">
        <w:t xml:space="preserve">Ovršnog zakona (NN br. 142/12,  25/13, 93/14, 55/16 i 73/17, dalje OZ) propisano je da se nakon </w:t>
      </w:r>
      <w:r>
        <w:t>namirenja tražbina iz čl. 113 OZ-a, namiruju  tražbine osigurane založnim pravom i to po redu stjecanju založnog prava, a kako je uvid</w:t>
      </w:r>
      <w:r w:rsidR="00F1365B">
        <w:t>om u zemljišne knjige za</w:t>
      </w:r>
      <w:r w:rsidR="00D5443C">
        <w:t xml:space="preserve"> prodane nekretnine iz </w:t>
      </w:r>
      <w:proofErr w:type="spellStart"/>
      <w:r w:rsidR="00D5443C">
        <w:t>zk</w:t>
      </w:r>
      <w:proofErr w:type="spellEnd"/>
      <w:r w:rsidR="00D5443C">
        <w:t xml:space="preserve">. ul. </w:t>
      </w:r>
      <w:r w:rsidR="00046249">
        <w:t xml:space="preserve">4273 i </w:t>
      </w:r>
      <w:proofErr w:type="spellStart"/>
      <w:r w:rsidR="00046249">
        <w:t>zk.ul</w:t>
      </w:r>
      <w:proofErr w:type="spellEnd"/>
      <w:r w:rsidR="00046249">
        <w:t>. 4064</w:t>
      </w:r>
      <w:r w:rsidR="00D5443C">
        <w:t xml:space="preserve"> k.o. </w:t>
      </w:r>
      <w:r w:rsidR="00046249">
        <w:t>Nova Gradiška</w:t>
      </w:r>
      <w:r w:rsidR="00D5443C">
        <w:t>,</w:t>
      </w:r>
      <w:r w:rsidR="001B7664">
        <w:t xml:space="preserve"> utvrđeno </w:t>
      </w:r>
      <w:r>
        <w:t xml:space="preserve">da je </w:t>
      </w:r>
      <w:r w:rsidR="00046249">
        <w:t>H-</w:t>
      </w:r>
      <w:proofErr w:type="spellStart"/>
      <w:r w:rsidR="00046249">
        <w:t>Abduco</w:t>
      </w:r>
      <w:proofErr w:type="spellEnd"/>
      <w:r w:rsidR="00046249">
        <w:t xml:space="preserve"> prvi u redoslijedu stjecanja </w:t>
      </w:r>
      <w:r>
        <w:t>založnog prava upisanog pod br. Z-</w:t>
      </w:r>
      <w:r w:rsidR="00046249">
        <w:t>1845/10</w:t>
      </w:r>
      <w:r w:rsidR="00FC7522">
        <w:t xml:space="preserve"> od </w:t>
      </w:r>
      <w:r w:rsidR="00046249">
        <w:t>25.05.2010</w:t>
      </w:r>
      <w:r w:rsidR="00FC7522">
        <w:t>.g</w:t>
      </w:r>
      <w:r>
        <w:t>.</w:t>
      </w:r>
      <w:r w:rsidR="00046249">
        <w:t xml:space="preserve"> i pod br. Z-1846/10 od 25.05.2010.g.,</w:t>
      </w:r>
      <w:r>
        <w:t xml:space="preserve"> to je odlučeno da se ist</w:t>
      </w:r>
      <w:r w:rsidR="00046249">
        <w:t>i</w:t>
      </w:r>
      <w:r>
        <w:t xml:space="preserve"> namiruje s ostatkom </w:t>
      </w:r>
      <w:proofErr w:type="spellStart"/>
      <w:r>
        <w:t>kupovnine</w:t>
      </w:r>
      <w:proofErr w:type="spellEnd"/>
      <w:r w:rsidR="00046249">
        <w:t>, pa je riješeno kao pod točkom I B izreke rješenja</w:t>
      </w:r>
      <w:r>
        <w:t>.</w:t>
      </w:r>
    </w:p>
    <w:p w:rsidRDefault="00B91793" w:rsidP="00AA21C7" w:rsidR="00B91793">
      <w:pPr>
        <w:jc w:val="both"/>
      </w:pPr>
    </w:p>
    <w:p w:rsidRDefault="007D24FF" w:rsidP="00046249" w:rsidR="00046249">
      <w:pPr>
        <w:ind w:firstLine="708"/>
        <w:jc w:val="both"/>
      </w:pPr>
      <w:r>
        <w:t xml:space="preserve">Obzirom da </w:t>
      </w:r>
      <w:r w:rsidR="004E5BA9">
        <w:t xml:space="preserve">osigurana </w:t>
      </w:r>
      <w:r>
        <w:t xml:space="preserve">tražbina ovog vjerovnika iznosi </w:t>
      </w:r>
      <w:r w:rsidR="004E5BA9">
        <w:t xml:space="preserve">ukupno </w:t>
      </w:r>
      <w:r w:rsidR="00046249">
        <w:t>5.976.160,75</w:t>
      </w:r>
      <w:r>
        <w:t xml:space="preserve"> kn, to s</w:t>
      </w:r>
      <w:r w:rsidR="00FC7522">
        <w:t xml:space="preserve">e isti namiruje samo djelomice te </w:t>
      </w:r>
      <w:r>
        <w:t xml:space="preserve">ostaje nenamiren za </w:t>
      </w:r>
      <w:r w:rsidR="00046249">
        <w:t>razliku do punog iznosa.</w:t>
      </w:r>
    </w:p>
    <w:p w:rsidRDefault="00046249" w:rsidP="00046249" w:rsidR="00046249">
      <w:pPr>
        <w:ind w:firstLine="708"/>
        <w:jc w:val="both"/>
      </w:pPr>
      <w:r>
        <w:t xml:space="preserve">Nenamireni ostaju i </w:t>
      </w:r>
      <w:proofErr w:type="spellStart"/>
      <w:r>
        <w:t>razlučni</w:t>
      </w:r>
      <w:proofErr w:type="spellEnd"/>
      <w:r>
        <w:t xml:space="preserve"> vjerovnici koji su založno pravo stekli kasnijim upisima u zemljišnu knjigu i to Autocommerce Hrvatska d.o.o. Zagreb (Z-2611/11 od 08.09.2011.g.) i RH Ministarstvo financija ( Z-837/13 od 08.03.2013.g.) pa je odlučeno kao pod točkom II.</w:t>
      </w:r>
    </w:p>
    <w:p w:rsidRDefault="00B91793" w:rsidP="00B91793" w:rsidR="00B91793" w:rsidRPr="00B91793">
      <w:pPr>
        <w:jc w:val="right"/>
        <w:rPr>
          <w:b/>
        </w:rPr>
      </w:pPr>
      <w:r>
        <w:tab/>
      </w:r>
    </w:p>
    <w:p w:rsidRDefault="00BF76D0" w:rsidP="0061057C" w:rsidR="000C4B7B">
      <w:pPr>
        <w:ind w:firstLine="708"/>
        <w:jc w:val="both"/>
      </w:pPr>
      <w:r>
        <w:t xml:space="preserve">Kao pod točkom III odlučeno je na temelju odredbe čl. </w:t>
      </w:r>
      <w:r w:rsidR="000D539E">
        <w:t>125 st 6 OZ-a.</w:t>
      </w:r>
    </w:p>
    <w:p w:rsidRDefault="0061057C" w:rsidP="007F77C3" w:rsidR="0061057C"/>
    <w:p w:rsidRDefault="00046249" w:rsidP="00F1365B" w:rsidR="00F1365B">
      <w:pPr>
        <w:jc w:val="center"/>
      </w:pPr>
      <w:r>
        <w:t xml:space="preserve">U Slavonskom </w:t>
      </w:r>
      <w:r w:rsidR="007F77C3">
        <w:t xml:space="preserve">Brodu, </w:t>
      </w:r>
      <w:r w:rsidR="00CA2E33">
        <w:t>12</w:t>
      </w:r>
      <w:r>
        <w:t>.travnja</w:t>
      </w:r>
      <w:r w:rsidR="00F1365B">
        <w:t xml:space="preserve"> 2018</w:t>
      </w:r>
      <w:r w:rsidR="007F77C3">
        <w:t>.g.</w:t>
      </w:r>
    </w:p>
    <w:p w:rsidRDefault="00D60B71" w:rsidP="00F1365B" w:rsidR="00D60B71">
      <w:pPr>
        <w:jc w:val="center"/>
      </w:pPr>
    </w:p>
    <w:p w:rsidRDefault="007F77C3" w:rsidP="007F77C3" w:rsidR="007F77C3">
      <w:r>
        <w:t xml:space="preserve">                                                                          </w:t>
      </w:r>
      <w:r w:rsidR="00F1365B">
        <w:t xml:space="preserve">                       </w:t>
      </w:r>
      <w:r w:rsidR="00F1365B">
        <w:tab/>
        <w:t>STEČAJNA SUTKINJA</w:t>
      </w:r>
      <w:r>
        <w:t>:</w:t>
      </w:r>
    </w:p>
    <w:p w:rsidRDefault="007F77C3" w:rsidP="007F77C3" w:rsidR="00BB352A">
      <w:r>
        <w:t xml:space="preserve">                                                                                                 </w:t>
      </w:r>
      <w:r>
        <w:tab/>
      </w:r>
      <w:r w:rsidR="00512FE7">
        <w:t xml:space="preserve">    </w:t>
      </w:r>
      <w:r>
        <w:t>Vesna Vukelić</w:t>
      </w:r>
      <w:r w:rsidR="00CA2E33">
        <w:t>,</w:t>
      </w:r>
      <w:r>
        <w:t xml:space="preserve"> v.r.</w:t>
      </w:r>
    </w:p>
    <w:p w:rsidRDefault="00BB352A" w:rsidP="004075F4" w:rsidR="007F77C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77C3" w:rsidP="007F77C3" w:rsidR="007F77C3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koje su polagale pravo na namirenje iz </w:t>
      </w:r>
      <w:proofErr w:type="spellStart"/>
      <w:r w:rsidRPr="00A774F9">
        <w:rPr>
          <w:sz w:val="20"/>
          <w:szCs w:val="20"/>
        </w:rPr>
        <w:t>kupovnine</w:t>
      </w:r>
      <w:proofErr w:type="spellEnd"/>
      <w:r w:rsidRPr="00A774F9">
        <w:rPr>
          <w:sz w:val="20"/>
          <w:szCs w:val="20"/>
        </w:rPr>
        <w:t>. Žalba se</w:t>
      </w:r>
    </w:p>
    <w:p w:rsidRDefault="007F77C3" w:rsidP="007F77C3" w:rsidR="00512FE7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ulaže u roku od 8 dana od dana </w:t>
      </w:r>
      <w:r w:rsidR="00512FE7">
        <w:rPr>
          <w:sz w:val="20"/>
          <w:szCs w:val="20"/>
        </w:rPr>
        <w:t>dostave</w:t>
      </w:r>
      <w:r w:rsidRPr="00A774F9">
        <w:rPr>
          <w:sz w:val="20"/>
          <w:szCs w:val="20"/>
        </w:rPr>
        <w:t xml:space="preserve"> ovog rješenja</w:t>
      </w:r>
      <w:r w:rsidR="00512FE7">
        <w:rPr>
          <w:sz w:val="20"/>
          <w:szCs w:val="20"/>
        </w:rPr>
        <w:t>, a</w:t>
      </w:r>
    </w:p>
    <w:p w:rsidRDefault="00512FE7" w:rsidP="007F77C3" w:rsidR="00512FE7">
      <w:pPr>
        <w:jc w:val="both"/>
        <w:rPr>
          <w:sz w:val="20"/>
          <w:szCs w:val="20"/>
        </w:rPr>
      </w:pPr>
      <w:r>
        <w:rPr>
          <w:sz w:val="20"/>
          <w:szCs w:val="20"/>
        </w:rPr>
        <w:t>dostava se smatra obavljenom istekom osmog dana od dana</w:t>
      </w:r>
    </w:p>
    <w:p w:rsidRDefault="00512FE7" w:rsidP="00CA2E33" w:rsidR="00CA2E33" w:rsidRPr="00CA2E33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</w:t>
      </w:r>
      <w:r w:rsidR="00F1365B">
        <w:rPr>
          <w:sz w:val="20"/>
          <w:szCs w:val="20"/>
        </w:rPr>
        <w:t>r</w:t>
      </w:r>
      <w:r>
        <w:rPr>
          <w:sz w:val="20"/>
          <w:szCs w:val="20"/>
        </w:rPr>
        <w:t>anici e-Oglasna ploča</w:t>
      </w:r>
      <w:r w:rsidR="007F77C3" w:rsidRPr="00A774F9">
        <w:rPr>
          <w:sz w:val="20"/>
          <w:szCs w:val="20"/>
        </w:rPr>
        <w:t>.</w:t>
      </w:r>
    </w:p>
    <w:p w:rsidRDefault="00CA2E33" w:rsidP="007F77C3" w:rsidR="00CA2E33"/>
    <w:p w:rsidRDefault="004E5BA9" w:rsidP="007F77C3" w:rsidR="007F77C3">
      <w:r>
        <w:t>Dostaviti putem mrežne st</w:t>
      </w:r>
      <w:r w:rsidR="00F1365B">
        <w:t>r</w:t>
      </w:r>
      <w:r>
        <w:t>anice e-Oglasna ploča suda</w:t>
      </w:r>
      <w:r w:rsidR="00D207FC">
        <w:t>:</w:t>
      </w:r>
    </w:p>
    <w:p w:rsidRDefault="007F77C3" w:rsidP="007F77C3" w:rsidR="007F77C3">
      <w:r>
        <w:t xml:space="preserve">1. </w:t>
      </w:r>
      <w:proofErr w:type="spellStart"/>
      <w:r>
        <w:t>steč.upravitelju</w:t>
      </w:r>
      <w:proofErr w:type="spellEnd"/>
    </w:p>
    <w:p w:rsidRDefault="00351EAD" w:rsidP="007F77C3" w:rsidR="007F77C3">
      <w:r>
        <w:t xml:space="preserve">2. </w:t>
      </w:r>
      <w:proofErr w:type="spellStart"/>
      <w:r>
        <w:t>Razlučni</w:t>
      </w:r>
      <w:proofErr w:type="spellEnd"/>
      <w:r>
        <w:t xml:space="preserve"> vjerovni</w:t>
      </w:r>
      <w:r w:rsidR="00BF76D0">
        <w:t>ci</w:t>
      </w:r>
    </w:p>
    <w:p w:rsidRDefault="004E5BA9" w:rsidP="007F77C3" w:rsidR="004E5BA9">
      <w:r>
        <w:tab/>
        <w:t xml:space="preserve">- </w:t>
      </w:r>
      <w:r w:rsidR="00BF76D0">
        <w:t>H-</w:t>
      </w:r>
      <w:proofErr w:type="spellStart"/>
      <w:r w:rsidR="00BF76D0">
        <w:t>Abduco</w:t>
      </w:r>
      <w:proofErr w:type="spellEnd"/>
      <w:r w:rsidR="00BF76D0">
        <w:t xml:space="preserve"> d.o.o. Zagreb</w:t>
      </w:r>
    </w:p>
    <w:p w:rsidRDefault="00BF76D0" w:rsidP="007F77C3" w:rsidR="00BF76D0">
      <w:r>
        <w:tab/>
        <w:t xml:space="preserve">- Autocommerce Hrvatska d.o.o. Zagreb po </w:t>
      </w:r>
      <w:proofErr w:type="spellStart"/>
      <w:r>
        <w:t>pun.Alanu</w:t>
      </w:r>
      <w:proofErr w:type="spellEnd"/>
      <w:r>
        <w:t xml:space="preserve"> </w:t>
      </w:r>
      <w:proofErr w:type="spellStart"/>
      <w:r>
        <w:t>Balatinecu</w:t>
      </w:r>
      <w:proofErr w:type="spellEnd"/>
      <w:r>
        <w:t xml:space="preserve">, </w:t>
      </w:r>
      <w:proofErr w:type="spellStart"/>
      <w:r>
        <w:t>odvj</w:t>
      </w:r>
      <w:proofErr w:type="spellEnd"/>
      <w:r>
        <w:t>. u Zagrebu</w:t>
      </w:r>
    </w:p>
    <w:p w:rsidRDefault="00BF76D0" w:rsidP="004075F4" w:rsidR="009A7C07">
      <w:r>
        <w:tab/>
        <w:t xml:space="preserve">- RH Ministarstvo financija, putem ŽDO, Građansko-upravni odjel </w:t>
      </w:r>
      <w:proofErr w:type="spellStart"/>
      <w:r>
        <w:t>Slav.Brod</w:t>
      </w:r>
      <w:proofErr w:type="spellEnd"/>
    </w:p>
    <w:p w:rsidRDefault="009A7C07" w:rsidP="00D207FC" w:rsidR="00523701">
      <w:r>
        <w:t>3. Računovodstvo Trgovačkog suda u Osijeku, nakon pravomoćnosti</w:t>
      </w:r>
    </w:p>
    <w:sectPr w:rsidSect="00D207FC" w:rsidR="00523701">
      <w:pgSz w:h="16838" w:w="11906"/>
      <w:pgMar w:gutter="0" w:footer="708" w:header="708" w:left="1417" w:bottom="1134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D469B0"/>
    <w:multiLevelType w:val="hybridMultilevel"/>
    <w:tmpl w:val="84F880D8"/>
    <w:lvl w:tplc="7D1C413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93024"/>
    <w:multiLevelType w:val="hybridMultilevel"/>
    <w:tmpl w:val="11BA5C4A"/>
    <w:lvl w:tplc="4F84FA9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D880761"/>
    <w:multiLevelType w:val="hybridMultilevel"/>
    <w:tmpl w:val="7FB26A4C"/>
    <w:lvl w:tplc="93440CEE" w:ilvl="0">
      <w:start w:val="2"/>
      <w:numFmt w:val="bullet"/>
      <w:lvlText w:val="-"/>
      <w:lvlJc w:val="left"/>
      <w:pPr>
        <w:ind w:hanging="360" w:left="4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abstractNum w:abstractNumId="15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C8738B0"/>
    <w:multiLevelType w:val="hybridMultilevel"/>
    <w:tmpl w:val="72104874"/>
    <w:lvl w:tplc="BDE2FD14" w:ilvl="0">
      <w:start w:val="2"/>
      <w:numFmt w:val="bullet"/>
      <w:lvlText w:val="-"/>
      <w:lvlJc w:val="left"/>
      <w:pPr>
        <w:ind w:hanging="360" w:left="4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60"/>
      </w:pPr>
      <w:rPr>
        <w:rFonts w:hAnsi="Wingdings" w:ascii="Wingdings" w:hint="default"/>
      </w:r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10"/>
  </w:num>
  <w:num w:numId="8">
    <w:abstractNumId w:val="1"/>
  </w:num>
  <w:num w:numId="9">
    <w:abstractNumId w:val="12"/>
  </w:num>
  <w:num w:numId="10">
    <w:abstractNumId w:val="16"/>
  </w:num>
  <w:num w:numId="11">
    <w:abstractNumId w:val="9"/>
  </w:num>
  <w:num w:numId="12">
    <w:abstractNumId w:val="3"/>
  </w:num>
  <w:num w:numId="13">
    <w:abstractNumId w:val="13"/>
  </w:num>
  <w:num w:numId="14">
    <w:abstractNumId w:val="7"/>
  </w:num>
  <w:num w:numId="15">
    <w:abstractNumId w:val="17"/>
  </w:num>
  <w:num w:numId="16">
    <w:abstractNumId w:val="14"/>
  </w:num>
  <w:num w:numId="17">
    <w:abstractNumId w:val="11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23556"/>
    <w:rsid w:val="00026971"/>
    <w:rsid w:val="0003395D"/>
    <w:rsid w:val="00040424"/>
    <w:rsid w:val="00046249"/>
    <w:rsid w:val="00054A64"/>
    <w:rsid w:val="0006361A"/>
    <w:rsid w:val="000802BF"/>
    <w:rsid w:val="000830DC"/>
    <w:rsid w:val="00084162"/>
    <w:rsid w:val="00086536"/>
    <w:rsid w:val="00087BD5"/>
    <w:rsid w:val="00092622"/>
    <w:rsid w:val="00097C95"/>
    <w:rsid w:val="000B7867"/>
    <w:rsid w:val="000C0397"/>
    <w:rsid w:val="000C4B7B"/>
    <w:rsid w:val="000C7DB6"/>
    <w:rsid w:val="000D1AA3"/>
    <w:rsid w:val="000D497E"/>
    <w:rsid w:val="000D539E"/>
    <w:rsid w:val="000E04D3"/>
    <w:rsid w:val="000E35CA"/>
    <w:rsid w:val="000F122A"/>
    <w:rsid w:val="00101B7C"/>
    <w:rsid w:val="0011551F"/>
    <w:rsid w:val="00133B9D"/>
    <w:rsid w:val="00142047"/>
    <w:rsid w:val="00142D4C"/>
    <w:rsid w:val="001455B4"/>
    <w:rsid w:val="00146CD7"/>
    <w:rsid w:val="0015026C"/>
    <w:rsid w:val="0016299E"/>
    <w:rsid w:val="00165EA1"/>
    <w:rsid w:val="00174046"/>
    <w:rsid w:val="001745BA"/>
    <w:rsid w:val="00182306"/>
    <w:rsid w:val="00197961"/>
    <w:rsid w:val="001A4913"/>
    <w:rsid w:val="001B3E19"/>
    <w:rsid w:val="001B7664"/>
    <w:rsid w:val="001C303F"/>
    <w:rsid w:val="001E04D0"/>
    <w:rsid w:val="001E22E9"/>
    <w:rsid w:val="001E2F7F"/>
    <w:rsid w:val="001E349F"/>
    <w:rsid w:val="001E3710"/>
    <w:rsid w:val="001E563D"/>
    <w:rsid w:val="00204C4C"/>
    <w:rsid w:val="0020517F"/>
    <w:rsid w:val="00206438"/>
    <w:rsid w:val="0022090C"/>
    <w:rsid w:val="00224F62"/>
    <w:rsid w:val="00231DE9"/>
    <w:rsid w:val="00232E5F"/>
    <w:rsid w:val="00243774"/>
    <w:rsid w:val="00243F7F"/>
    <w:rsid w:val="0025072E"/>
    <w:rsid w:val="00251755"/>
    <w:rsid w:val="002550DE"/>
    <w:rsid w:val="00260B5E"/>
    <w:rsid w:val="002631C9"/>
    <w:rsid w:val="00265C11"/>
    <w:rsid w:val="00290341"/>
    <w:rsid w:val="002904AF"/>
    <w:rsid w:val="002916B9"/>
    <w:rsid w:val="00291F6A"/>
    <w:rsid w:val="002B1EF0"/>
    <w:rsid w:val="002B21BD"/>
    <w:rsid w:val="002D25E9"/>
    <w:rsid w:val="002F0FAE"/>
    <w:rsid w:val="0030074C"/>
    <w:rsid w:val="00306A47"/>
    <w:rsid w:val="00310F87"/>
    <w:rsid w:val="00321292"/>
    <w:rsid w:val="003431B8"/>
    <w:rsid w:val="00351EAD"/>
    <w:rsid w:val="003572A5"/>
    <w:rsid w:val="003573B5"/>
    <w:rsid w:val="003771DB"/>
    <w:rsid w:val="003777DD"/>
    <w:rsid w:val="0038218C"/>
    <w:rsid w:val="00383F99"/>
    <w:rsid w:val="00395A25"/>
    <w:rsid w:val="003A6308"/>
    <w:rsid w:val="003A754C"/>
    <w:rsid w:val="003B1183"/>
    <w:rsid w:val="003B4652"/>
    <w:rsid w:val="003C0FD1"/>
    <w:rsid w:val="003C1DA7"/>
    <w:rsid w:val="003D3B27"/>
    <w:rsid w:val="003D6B51"/>
    <w:rsid w:val="003E1A8E"/>
    <w:rsid w:val="003E2DE3"/>
    <w:rsid w:val="003F55DC"/>
    <w:rsid w:val="003F75D5"/>
    <w:rsid w:val="004075F4"/>
    <w:rsid w:val="00413C42"/>
    <w:rsid w:val="004326AD"/>
    <w:rsid w:val="004357DC"/>
    <w:rsid w:val="0044150D"/>
    <w:rsid w:val="00461B33"/>
    <w:rsid w:val="00471E39"/>
    <w:rsid w:val="004A0DFD"/>
    <w:rsid w:val="004A249A"/>
    <w:rsid w:val="004B245B"/>
    <w:rsid w:val="004D0961"/>
    <w:rsid w:val="004D0AB7"/>
    <w:rsid w:val="004E30A4"/>
    <w:rsid w:val="004E5BA9"/>
    <w:rsid w:val="004E7F17"/>
    <w:rsid w:val="004F07E6"/>
    <w:rsid w:val="004F0A1C"/>
    <w:rsid w:val="004F52A4"/>
    <w:rsid w:val="0050134C"/>
    <w:rsid w:val="00511BD8"/>
    <w:rsid w:val="00512FE7"/>
    <w:rsid w:val="00523701"/>
    <w:rsid w:val="00527253"/>
    <w:rsid w:val="00527732"/>
    <w:rsid w:val="00534CCF"/>
    <w:rsid w:val="00546707"/>
    <w:rsid w:val="005522F4"/>
    <w:rsid w:val="0055425E"/>
    <w:rsid w:val="005545BF"/>
    <w:rsid w:val="00561548"/>
    <w:rsid w:val="00576D82"/>
    <w:rsid w:val="005845BA"/>
    <w:rsid w:val="00592029"/>
    <w:rsid w:val="005929E6"/>
    <w:rsid w:val="005A7051"/>
    <w:rsid w:val="005B2A23"/>
    <w:rsid w:val="005B5209"/>
    <w:rsid w:val="005B6227"/>
    <w:rsid w:val="005B6C22"/>
    <w:rsid w:val="005B7373"/>
    <w:rsid w:val="005D0BEC"/>
    <w:rsid w:val="005D313E"/>
    <w:rsid w:val="005D58AD"/>
    <w:rsid w:val="005E7339"/>
    <w:rsid w:val="005F5F84"/>
    <w:rsid w:val="00602D26"/>
    <w:rsid w:val="0061057C"/>
    <w:rsid w:val="00616879"/>
    <w:rsid w:val="0063188D"/>
    <w:rsid w:val="00635BC5"/>
    <w:rsid w:val="00653B74"/>
    <w:rsid w:val="00664ECA"/>
    <w:rsid w:val="00685942"/>
    <w:rsid w:val="00686528"/>
    <w:rsid w:val="006B3BB1"/>
    <w:rsid w:val="006B4C37"/>
    <w:rsid w:val="006C0770"/>
    <w:rsid w:val="006C574F"/>
    <w:rsid w:val="006D04B9"/>
    <w:rsid w:val="006D0B2D"/>
    <w:rsid w:val="006D0F90"/>
    <w:rsid w:val="006D2810"/>
    <w:rsid w:val="006D2A81"/>
    <w:rsid w:val="006D2A90"/>
    <w:rsid w:val="006E210E"/>
    <w:rsid w:val="006F37BA"/>
    <w:rsid w:val="00705FC9"/>
    <w:rsid w:val="007166AA"/>
    <w:rsid w:val="00717F23"/>
    <w:rsid w:val="007246E4"/>
    <w:rsid w:val="00725181"/>
    <w:rsid w:val="00734AD1"/>
    <w:rsid w:val="007405EA"/>
    <w:rsid w:val="00744BC1"/>
    <w:rsid w:val="00750309"/>
    <w:rsid w:val="00754E88"/>
    <w:rsid w:val="00763220"/>
    <w:rsid w:val="00766E95"/>
    <w:rsid w:val="00772228"/>
    <w:rsid w:val="00776CC7"/>
    <w:rsid w:val="0078685A"/>
    <w:rsid w:val="00795197"/>
    <w:rsid w:val="00797781"/>
    <w:rsid w:val="007A17E2"/>
    <w:rsid w:val="007A1B8A"/>
    <w:rsid w:val="007A4A6B"/>
    <w:rsid w:val="007D24FF"/>
    <w:rsid w:val="007D73DD"/>
    <w:rsid w:val="007E0D0A"/>
    <w:rsid w:val="007E4D75"/>
    <w:rsid w:val="007E540E"/>
    <w:rsid w:val="007E6F8D"/>
    <w:rsid w:val="007F4993"/>
    <w:rsid w:val="007F77C3"/>
    <w:rsid w:val="00812ADB"/>
    <w:rsid w:val="008147A5"/>
    <w:rsid w:val="00814FF7"/>
    <w:rsid w:val="0081629B"/>
    <w:rsid w:val="00817EAD"/>
    <w:rsid w:val="008308B0"/>
    <w:rsid w:val="008335C4"/>
    <w:rsid w:val="00843775"/>
    <w:rsid w:val="0085395C"/>
    <w:rsid w:val="0085605A"/>
    <w:rsid w:val="0088677A"/>
    <w:rsid w:val="008A3007"/>
    <w:rsid w:val="008A3ED5"/>
    <w:rsid w:val="008C0121"/>
    <w:rsid w:val="008C0335"/>
    <w:rsid w:val="008C23EB"/>
    <w:rsid w:val="008D6146"/>
    <w:rsid w:val="008E7DDD"/>
    <w:rsid w:val="00902A73"/>
    <w:rsid w:val="009032B9"/>
    <w:rsid w:val="00905E31"/>
    <w:rsid w:val="009127F4"/>
    <w:rsid w:val="00922815"/>
    <w:rsid w:val="00923BD1"/>
    <w:rsid w:val="00924B1D"/>
    <w:rsid w:val="0092563D"/>
    <w:rsid w:val="009325BC"/>
    <w:rsid w:val="00935430"/>
    <w:rsid w:val="009357BB"/>
    <w:rsid w:val="00935D89"/>
    <w:rsid w:val="00941B30"/>
    <w:rsid w:val="00953ED9"/>
    <w:rsid w:val="00954486"/>
    <w:rsid w:val="0096263A"/>
    <w:rsid w:val="009664E1"/>
    <w:rsid w:val="0097374F"/>
    <w:rsid w:val="0098608D"/>
    <w:rsid w:val="009861AB"/>
    <w:rsid w:val="009A052A"/>
    <w:rsid w:val="009A24E5"/>
    <w:rsid w:val="009A7C07"/>
    <w:rsid w:val="009B1581"/>
    <w:rsid w:val="009B3BE1"/>
    <w:rsid w:val="009C22FD"/>
    <w:rsid w:val="009C36F2"/>
    <w:rsid w:val="009D0A42"/>
    <w:rsid w:val="009D4757"/>
    <w:rsid w:val="009D4B39"/>
    <w:rsid w:val="009F0A42"/>
    <w:rsid w:val="009F425B"/>
    <w:rsid w:val="009F6717"/>
    <w:rsid w:val="00A03607"/>
    <w:rsid w:val="00A0520E"/>
    <w:rsid w:val="00A06480"/>
    <w:rsid w:val="00A1142E"/>
    <w:rsid w:val="00A15188"/>
    <w:rsid w:val="00A2675F"/>
    <w:rsid w:val="00A35775"/>
    <w:rsid w:val="00A47F2C"/>
    <w:rsid w:val="00A50538"/>
    <w:rsid w:val="00A50B65"/>
    <w:rsid w:val="00A67609"/>
    <w:rsid w:val="00A774F9"/>
    <w:rsid w:val="00A8410C"/>
    <w:rsid w:val="00A851EB"/>
    <w:rsid w:val="00A85C4B"/>
    <w:rsid w:val="00A87754"/>
    <w:rsid w:val="00A927B0"/>
    <w:rsid w:val="00A96AAD"/>
    <w:rsid w:val="00A974D0"/>
    <w:rsid w:val="00AA21C7"/>
    <w:rsid w:val="00AB10DC"/>
    <w:rsid w:val="00AB2700"/>
    <w:rsid w:val="00AC1C66"/>
    <w:rsid w:val="00AD2C66"/>
    <w:rsid w:val="00AF23AE"/>
    <w:rsid w:val="00AF3802"/>
    <w:rsid w:val="00AF68EB"/>
    <w:rsid w:val="00B01D3B"/>
    <w:rsid w:val="00B0238C"/>
    <w:rsid w:val="00B21470"/>
    <w:rsid w:val="00B33C32"/>
    <w:rsid w:val="00B43F22"/>
    <w:rsid w:val="00B45D6A"/>
    <w:rsid w:val="00B50303"/>
    <w:rsid w:val="00B54D4E"/>
    <w:rsid w:val="00B57643"/>
    <w:rsid w:val="00B70C6F"/>
    <w:rsid w:val="00B72CED"/>
    <w:rsid w:val="00B7410B"/>
    <w:rsid w:val="00B80AE8"/>
    <w:rsid w:val="00B83D05"/>
    <w:rsid w:val="00B86E6A"/>
    <w:rsid w:val="00B874AB"/>
    <w:rsid w:val="00B8753A"/>
    <w:rsid w:val="00B87A4A"/>
    <w:rsid w:val="00B9027D"/>
    <w:rsid w:val="00B91748"/>
    <w:rsid w:val="00B91793"/>
    <w:rsid w:val="00B91E33"/>
    <w:rsid w:val="00B96F93"/>
    <w:rsid w:val="00B975FE"/>
    <w:rsid w:val="00BA5686"/>
    <w:rsid w:val="00BA6DCF"/>
    <w:rsid w:val="00BA7FB2"/>
    <w:rsid w:val="00BB352A"/>
    <w:rsid w:val="00BC0EBE"/>
    <w:rsid w:val="00BD24AA"/>
    <w:rsid w:val="00BD35AE"/>
    <w:rsid w:val="00BD63AD"/>
    <w:rsid w:val="00BD7756"/>
    <w:rsid w:val="00BE306E"/>
    <w:rsid w:val="00BF2024"/>
    <w:rsid w:val="00BF4569"/>
    <w:rsid w:val="00BF76D0"/>
    <w:rsid w:val="00C079DE"/>
    <w:rsid w:val="00C11313"/>
    <w:rsid w:val="00C11B95"/>
    <w:rsid w:val="00C1227A"/>
    <w:rsid w:val="00C17936"/>
    <w:rsid w:val="00C23514"/>
    <w:rsid w:val="00C51400"/>
    <w:rsid w:val="00C63991"/>
    <w:rsid w:val="00C958A6"/>
    <w:rsid w:val="00CA2E33"/>
    <w:rsid w:val="00CB6BB3"/>
    <w:rsid w:val="00CC7008"/>
    <w:rsid w:val="00CD0743"/>
    <w:rsid w:val="00CD0E83"/>
    <w:rsid w:val="00CD1B62"/>
    <w:rsid w:val="00CD3F81"/>
    <w:rsid w:val="00CD3F8D"/>
    <w:rsid w:val="00CD5CAB"/>
    <w:rsid w:val="00CF076B"/>
    <w:rsid w:val="00D116F0"/>
    <w:rsid w:val="00D2018D"/>
    <w:rsid w:val="00D2068B"/>
    <w:rsid w:val="00D207FC"/>
    <w:rsid w:val="00D20994"/>
    <w:rsid w:val="00D24D4C"/>
    <w:rsid w:val="00D30517"/>
    <w:rsid w:val="00D34B11"/>
    <w:rsid w:val="00D35CEE"/>
    <w:rsid w:val="00D4332F"/>
    <w:rsid w:val="00D43D12"/>
    <w:rsid w:val="00D45ABC"/>
    <w:rsid w:val="00D53455"/>
    <w:rsid w:val="00D5443C"/>
    <w:rsid w:val="00D5670A"/>
    <w:rsid w:val="00D60B71"/>
    <w:rsid w:val="00D618B2"/>
    <w:rsid w:val="00D67585"/>
    <w:rsid w:val="00D71F70"/>
    <w:rsid w:val="00DA3D2B"/>
    <w:rsid w:val="00DA55A4"/>
    <w:rsid w:val="00DB020E"/>
    <w:rsid w:val="00DD4DB9"/>
    <w:rsid w:val="00DD6F4C"/>
    <w:rsid w:val="00DD7B01"/>
    <w:rsid w:val="00DD7E8E"/>
    <w:rsid w:val="00DE159E"/>
    <w:rsid w:val="00DE3A4F"/>
    <w:rsid w:val="00DE6BA7"/>
    <w:rsid w:val="00DF049B"/>
    <w:rsid w:val="00DF40B6"/>
    <w:rsid w:val="00DF617C"/>
    <w:rsid w:val="00E142BC"/>
    <w:rsid w:val="00E16FF3"/>
    <w:rsid w:val="00E173CC"/>
    <w:rsid w:val="00E22529"/>
    <w:rsid w:val="00E258B3"/>
    <w:rsid w:val="00E61BD7"/>
    <w:rsid w:val="00E6561E"/>
    <w:rsid w:val="00E656DF"/>
    <w:rsid w:val="00E66EEF"/>
    <w:rsid w:val="00E67A7F"/>
    <w:rsid w:val="00E75A4E"/>
    <w:rsid w:val="00E867CA"/>
    <w:rsid w:val="00E9668E"/>
    <w:rsid w:val="00EA11AF"/>
    <w:rsid w:val="00EB38FF"/>
    <w:rsid w:val="00EE2494"/>
    <w:rsid w:val="00EE5AA7"/>
    <w:rsid w:val="00EF166C"/>
    <w:rsid w:val="00EF2145"/>
    <w:rsid w:val="00F1365B"/>
    <w:rsid w:val="00F16709"/>
    <w:rsid w:val="00F1696C"/>
    <w:rsid w:val="00F173D6"/>
    <w:rsid w:val="00F30424"/>
    <w:rsid w:val="00F307B6"/>
    <w:rsid w:val="00F36DD6"/>
    <w:rsid w:val="00F50706"/>
    <w:rsid w:val="00F61DF3"/>
    <w:rsid w:val="00F6251D"/>
    <w:rsid w:val="00F64BD3"/>
    <w:rsid w:val="00F65A72"/>
    <w:rsid w:val="00F66EC6"/>
    <w:rsid w:val="00F673E6"/>
    <w:rsid w:val="00F7751C"/>
    <w:rsid w:val="00F80351"/>
    <w:rsid w:val="00FA2FA1"/>
    <w:rsid w:val="00FA3061"/>
    <w:rsid w:val="00FA7058"/>
    <w:rsid w:val="00FB3B7A"/>
    <w:rsid w:val="00FB431A"/>
    <w:rsid w:val="00FC17B7"/>
    <w:rsid w:val="00FC4205"/>
    <w:rsid w:val="00FC7522"/>
    <w:rsid w:val="00FC7A4C"/>
    <w:rsid w:val="00FD6F71"/>
    <w:rsid w:val="00FE25E8"/>
    <w:rsid w:val="00FF07A6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A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A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27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400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OVR-1227/2011  .</izvorni_sadrzaj>
    <derivirana_varijabla naziv="DomainObject.Predmet.PrimjedbaSuca_1">PRIKLOPLJEN SPIS OVR-1227/2011  .</derivirana_varijabla>
  </DomainObject.Predmet.PrimjedbaSuc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36552329117</item>
      <item>, OIB 85821130368</item>
      <item>, OIB null</item>
      <item>, OIB null</item>
      <item>, OIB null</item>
      <item>, OIB null</item>
      <item>, OIB null</item>
      <item>, OIB 58916637467</item>
    </izvorni_sadrzaj>
    <derivirana_varijabla naziv="DomainObject.Predmet.SudioniciListNazivOIB_1">
      <item>, OIB null</item>
      <item>, OIB 36552329117</item>
      <item>, OIB 85821130368</item>
      <item>, OIB null</item>
      <item>, OIB null</item>
      <item>, OIB null</item>
      <item>, OIB null</item>
      <item>, OIB null</item>
      <item>, OIB 58916637467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AAE2AE-C400-4D08-BE03-86894D41DE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1072</properties:Words>
  <properties:Characters>6120</properties:Characters>
  <properties:Lines>154</properties:Lines>
  <properties:Paragraphs>58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2018-01-18T12:16:00Z</dcterms:created>
  <dc:creator>Korisnik</dc:creator>
  <cp:lastModifiedBy>wsadmin</cp:lastModifiedBy>
  <cp:lastPrinted>2018-04-12T09:06:00Z</cp:lastPrinted>
  <dcterms:modified xmlns:xsi="http://www.w3.org/2001/XMLSchema-instance" xsi:type="dcterms:W3CDTF">2018-04-12T09:08:00Z</dcterms:modified>
  <cp:revision>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(RJEŠENJE-RASPODJELA UTRŠKA.docx)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