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7eee" w14:paraId="8397ee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42DDF" w:rsidRPr="00392C93">
        <w:rPr>
          <w:sz w:val="24"/>
          <w:szCs w:val="24"/>
        </w:rPr>
        <w:t xml:space="preserve">Katolička udruga BLAŽENI IVAN MERZ Drvenik 1, Drvenik  </w:t>
      </w:r>
      <w:r w:rsidR="00242DDF" w:rsidRPr="00392C93">
        <w:rPr>
          <w:sz w:val="24"/>
          <w:szCs w:val="24"/>
          <w:lang w:eastAsia="en-US"/>
        </w:rPr>
        <w:t xml:space="preserve">( OIB 31868244255 ) </w:t>
      </w:r>
      <w:r w:rsidR="00FE612C" w:rsidRPr="008A3C8A">
        <w:rPr>
          <w:sz w:val="24"/>
          <w:szCs w:val="24"/>
          <w:lang w:eastAsia="en-US"/>
        </w:rPr>
        <w:t xml:space="preserve"> 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242DDF">
        <w:rPr>
          <w:color w:val="000000"/>
          <w:sz w:val="24"/>
          <w:szCs w:val="24"/>
        </w:rPr>
        <w:t>2.153,06</w:t>
      </w:r>
      <w:r w:rsidR="004F1E8D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242DDF">
        <w:rPr>
          <w:color w:val="000000"/>
          <w:sz w:val="24"/>
          <w:szCs w:val="24"/>
        </w:rPr>
        <w:t>3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242DDF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B92" w:rsidP="00FF2B80" w:rsidR="00BB3B92">
      <w:pPr>
        <w:spacing w:lineRule="auto" w:line="240" w:after="0"/>
      </w:pPr>
      <w:r>
        <w:separator/>
      </w:r>
    </w:p>
  </w:endnote>
  <w:endnote w:id="0" w:type="continuationSeparator">
    <w:p w:rsidRDefault="00BB3B92" w:rsidP="00FF2B80" w:rsidR="00BB3B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B92" w:rsidP="00FF2B80" w:rsidR="00BB3B92">
      <w:pPr>
        <w:spacing w:lineRule="auto" w:line="240" w:after="0"/>
      </w:pPr>
      <w:r>
        <w:separator/>
      </w:r>
    </w:p>
  </w:footnote>
  <w:footnote w:id="0" w:type="continuationSeparator">
    <w:p w:rsidRDefault="00BB3B92" w:rsidP="00FF2B80" w:rsidR="00BB3B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854ACC">
      <w:rPr>
        <w:sz w:val="24"/>
        <w:szCs w:val="24"/>
      </w:rPr>
      <w:t>3</w:t>
    </w:r>
    <w:r w:rsidR="00242DDF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-4</w:t>
    </w:r>
  </w:p>
  <w:p w:rsidRDefault="00BB3B9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6780"/>
    <w:rsid w:val="00194B09"/>
    <w:rsid w:val="001A219E"/>
    <w:rsid w:val="001C04FF"/>
    <w:rsid w:val="001E5EE6"/>
    <w:rsid w:val="00242DDF"/>
    <w:rsid w:val="0026139D"/>
    <w:rsid w:val="00265984"/>
    <w:rsid w:val="002761BA"/>
    <w:rsid w:val="00293C53"/>
    <w:rsid w:val="002D4477"/>
    <w:rsid w:val="002F330C"/>
    <w:rsid w:val="003522BC"/>
    <w:rsid w:val="003877D0"/>
    <w:rsid w:val="003F6ECD"/>
    <w:rsid w:val="004315D2"/>
    <w:rsid w:val="00474213"/>
    <w:rsid w:val="004D4D2F"/>
    <w:rsid w:val="004F1E8D"/>
    <w:rsid w:val="004F6C16"/>
    <w:rsid w:val="0055588B"/>
    <w:rsid w:val="005A62BF"/>
    <w:rsid w:val="005C7F73"/>
    <w:rsid w:val="005D6AF7"/>
    <w:rsid w:val="00603A4A"/>
    <w:rsid w:val="00604A20"/>
    <w:rsid w:val="00617CD7"/>
    <w:rsid w:val="00641B8E"/>
    <w:rsid w:val="00663750"/>
    <w:rsid w:val="00700374"/>
    <w:rsid w:val="0070468A"/>
    <w:rsid w:val="00721B72"/>
    <w:rsid w:val="007275F0"/>
    <w:rsid w:val="00727E74"/>
    <w:rsid w:val="008076E9"/>
    <w:rsid w:val="00820198"/>
    <w:rsid w:val="00834388"/>
    <w:rsid w:val="00854ACC"/>
    <w:rsid w:val="00855AD0"/>
    <w:rsid w:val="00862E0F"/>
    <w:rsid w:val="00887DCA"/>
    <w:rsid w:val="008C0BA0"/>
    <w:rsid w:val="008F77E5"/>
    <w:rsid w:val="00932BD9"/>
    <w:rsid w:val="00942A0F"/>
    <w:rsid w:val="00960E55"/>
    <w:rsid w:val="009626F3"/>
    <w:rsid w:val="009636E2"/>
    <w:rsid w:val="009D7EC3"/>
    <w:rsid w:val="009F5910"/>
    <w:rsid w:val="00A074FB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B3B92"/>
    <w:rsid w:val="00BD0DE3"/>
    <w:rsid w:val="00BE4E03"/>
    <w:rsid w:val="00C1088F"/>
    <w:rsid w:val="00C11109"/>
    <w:rsid w:val="00C70FD0"/>
    <w:rsid w:val="00CA7673"/>
    <w:rsid w:val="00CB4A81"/>
    <w:rsid w:val="00D2600F"/>
    <w:rsid w:val="00D270B7"/>
    <w:rsid w:val="00DF1BD1"/>
    <w:rsid w:val="00E33B14"/>
    <w:rsid w:val="00E518D1"/>
    <w:rsid w:val="00E51C57"/>
    <w:rsid w:val="00EE4223"/>
    <w:rsid w:val="00EF501F"/>
    <w:rsid w:val="00F27BFB"/>
    <w:rsid w:val="00F87AAA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4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74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4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7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Katolička udruga BLAŽENI IVAN MERZ  Drivenik</izvorni_sadrzaj>
    <derivirana_varijabla naziv="DomainObject.Predmet.ProtustrankaFormated_1">  Katolička udruga BLAŽENI IVAN MERZ  Drivenik</derivirana_varijabla>
  </DomainObject.Predmet.ProtustrankaFormated>
  <DomainObject.Predmet.ProtustrankaFormatedOIB>
    <izvorni_sadrzaj>  Katolička udruga BLAŽENI IVAN MERZ  Drivenik, OIB 31868244255</izvorni_sadrzaj>
    <derivirana_varijabla naziv="DomainObject.Predmet.ProtustrankaFormatedOIB_1">  Katolička udruga BLAŽENI IVAN MERZ  Drivenik, OIB 31868244255</derivirana_varijabla>
  </DomainObject.Predmet.ProtustrankaFormatedOIB>
  <DomainObject.Predmet.ProtustrankaFormatedWithAdress>
    <izvorni_sadrzaj> Katolička udruga BLAŽENI IVAN MERZ  Drivenik, Drivenik 1, 51242 Drivenik</izvorni_sadrzaj>
    <derivirana_varijabla naziv="DomainObject.Predmet.ProtustrankaFormatedWithAdress_1"> Katolička udruga BLAŽENI IVAN MERZ  Drivenik, Drivenik 1, 51242 Drivenik</derivirana_varijabla>
  </DomainObject.Predmet.ProtustrankaFormatedWithAdress>
  <DomainObject.Predmet.ProtustrankaFormatedWithAdressOIB>
    <izvorni_sadrzaj> Katolička udruga BLAŽENI IVAN MERZ  Drivenik, OIB 31868244255, Drivenik 1, 51242 Drivenik</izvorni_sadrzaj>
    <derivirana_varijabla naziv="DomainObject.Predmet.ProtustrankaFormatedWithAdressOIB_1"> Katolička udruga BLAŽENI IVAN MERZ  Drivenik, OIB 31868244255, Drivenik 1, 51242 Drivenik</derivirana_varijabla>
  </DomainObject.Predmet.ProtustrankaFormatedWithAdressOIB>
  <DomainObject.Predmet.ProtustrankaWithAdress>
    <izvorni_sadrzaj>Katolička udruga BLAŽENI IVAN MERZ  Drivenik Drivenik 1, 51242 Drivenik</izvorni_sadrzaj>
    <derivirana_varijabla naziv="DomainObject.Predmet.ProtustrankaWithAdress_1">Katolička udruga BLAŽENI IVAN MERZ  Drivenik Drivenik 1, 51242 Drivenik</derivirana_varijabla>
  </DomainObject.Predmet.ProtustrankaWithAdress>
  <DomainObject.Predmet.ProtustrankaWithAdressOIB>
    <izvorni_sadrzaj>Katolička udruga BLAŽENI IVAN MERZ  Drivenik, OIB 31868244255, Drivenik 1, 51242 Drivenik</izvorni_sadrzaj>
    <derivirana_varijabla naziv="DomainObject.Predmet.ProtustrankaWithAdressOIB_1">Katolička udruga BLAŽENI IVAN MERZ  Drivenik, OIB 31868244255, Drivenik 1, 51242 Drivenik</derivirana_varijabla>
  </DomainObject.Predmet.ProtustrankaWithAdressOIB>
  <DomainObject.Predmet.ProtustrankaNazivFormated>
    <izvorni_sadrzaj>Katolička udruga BLAŽENI IVAN MERZ  Drivenik</izvorni_sadrzaj>
    <derivirana_varijabla naziv="DomainObject.Predmet.ProtustrankaNazivFormated_1">Katolička udruga BLAŽENI IVAN MERZ  Drivenik</derivirana_varijabla>
  </DomainObject.Predmet.ProtustrankaNazivFormated>
  <DomainObject.Predmet.ProtustrankaNazivFormatedOIB>
    <izvorni_sadrzaj>Katolička udruga BLAŽENI IVAN MERZ  Drivenik, OIB 31868244255</izvorni_sadrzaj>
    <derivirana_varijabla naziv="DomainObject.Predmet.ProtustrankaNazivFormatedOIB_1">Katolička udruga BLAŽENI IVAN MERZ  Drivenik, OIB 31868244255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Katolička udruga BLAŽENI IVAN MERZ  Drivenik</item>
    </izvorni_sadrzaj>
    <derivirana_varijabla naziv="DomainObject.Predmet.ProtuStrankaListFormated_1">
      <item>Katolička udruga BLAŽENI IVAN MERZ  Drivenik</item>
    </derivirana_varijabla>
  </DomainObject.Predmet.ProtuStrankaListFormated>
  <DomainObject.Predmet.ProtuStrankaListFormatedOIB>
    <izvorni_sadrzaj>
      <item>Katolička udruga BLAŽENI IVAN MERZ  Drivenik, OIB 31868244255</item>
    </izvorni_sadrzaj>
    <derivirana_varijabla naziv="DomainObject.Predmet.ProtuStrankaListFormatedOIB_1">
      <item>Katolička udruga BLAŽENI IVAN MERZ  Drivenik, OIB 31868244255</item>
    </derivirana_varijabla>
  </DomainObject.Predmet.ProtuStrankaListFormatedOIB>
  <DomainObject.Predmet.ProtuStrankaListFormatedWithAdress>
    <izvorni_sadrzaj>
      <item>Katolička udruga BLAŽENI IVAN MERZ  Drivenik, Drivenik 1, 51242 Drivenik</item>
    </izvorni_sadrzaj>
    <derivirana_varijabla naziv="DomainObject.Predmet.ProtuStrankaListFormatedWithAdress_1">
      <item>Katolička udruga BLAŽENI IVAN MERZ  Drivenik, Drivenik 1, 51242 Drivenik</item>
    </derivirana_varijabla>
  </DomainObject.Predmet.ProtuStrankaListFormatedWithAdress>
  <DomainObject.Predmet.ProtuStrankaListFormatedWithAdressOIB>
    <izvorni_sadrzaj>
      <item>Katolička udruga BLAŽENI IVAN MERZ  Drivenik, OIB 31868244255, Drivenik 1, 51242 Drivenik</item>
    </izvorni_sadrzaj>
    <derivirana_varijabla naziv="DomainObject.Predmet.ProtuStrankaListFormatedWithAdressOIB_1">
      <item>Katolička udruga BLAŽENI IVAN MERZ  Drivenik, OIB 31868244255, Drivenik 1, 51242 Drivenik</item>
    </derivirana_varijabla>
  </DomainObject.Predmet.ProtuStrankaListFormatedWithAdressOIB>
  <DomainObject.Predmet.ProtuStrankaListNazivFormated>
    <izvorni_sadrzaj>
      <item>Katolička udruga BLAŽENI IVAN MERZ  Drivenik</item>
    </izvorni_sadrzaj>
    <derivirana_varijabla naziv="DomainObject.Predmet.ProtuStrankaListNazivFormated_1">
      <item>Katolička udruga BLAŽENI IVAN MERZ  Drivenik</item>
    </derivirana_varijabla>
  </DomainObject.Predmet.ProtuStrankaListNazivFormated>
  <DomainObject.Predmet.ProtuStrankaListNazivFormatedOIB>
    <izvorni_sadrzaj>
      <item>Katolička udruga BLAŽENI IVAN MERZ  Drivenik, OIB 31868244255</item>
    </izvorni_sadrzaj>
    <derivirana_varijabla naziv="DomainObject.Predmet.ProtuStrankaListNazivFormatedOIB_1">
      <item>Katolička udruga BLAŽENI IVAN MERZ  Drivenik, OIB 31868244255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Katolička udruga BLAŽENI IVAN MERZ  Drivenik</izvorni_sadrzaj>
    <derivirana_varijabla naziv="DomainObject.Predmet.ProtustrankaIDrugi_1">Katolička udruga BLAŽENI IVAN MERZ  Drivenik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Katolička udruga BLAŽENI IVAN MERZ  Drivenik, OIB 31868244255, Drivenik 1, 51242 Drivenik</izvorni_sadrzaj>
    <derivirana_varijabla naziv="DomainObject.Predmet.ProtustrankaIDrugiAdressOIB_1">Katolička udruga BLAŽENI IVAN MERZ  Drivenik, OIB 31868244255, Drivenik 1, 51242 Drivenik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Katolička udruga BLAŽENI IVAN MERZ  Drivenik</item>
    </izvorni_sadrzaj>
    <derivirana_varijabla naziv="DomainObject.Predmet.SudioniciListNaziv_1">
      <item>FINA  Rijeka</item>
      <item>Katolička udruga BLAŽENI IVAN MERZ  Drivenik</item>
    </derivirana_varijabla>
  </DomainObject.Predmet.SudioniciListNaziv>
  <DomainObject.Predmet.SudioniciListAdressOIB>
    <izvorni_sadrzaj>
      <item>FINA  Rijeka, OIB 85821130368, Frana Kurelca 8,51000 Rijeka</item>
      <item>Katolička udruga BLAŽENI IVAN MERZ  Drivenik, OIB 31868244255, Drivenik 1,51242 Drivenik</item>
    </izvorni_sadrzaj>
    <derivirana_varijabla naziv="DomainObject.Predmet.SudioniciListAdressOIB_1">
      <item>FINA  Rijeka, OIB 85821130368, Frana Kurelca 8,51000 Rijeka</item>
      <item>Katolička udruga BLAŽENI IVAN MERZ  Drivenik, OIB 31868244255, Drivenik 1,51242 Drivenik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31868244255</item>
    </izvorni_sadrzaj>
    <derivirana_varijabla naziv="DomainObject.Predmet.SudioniciListNazivOIB_1">
      <item>, OIB 85821130368</item>
      <item>, OIB 31868244255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1242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2015-12-09T12:51:00Z</dcterms:created>
  <dc:creator>Vera Jelenović</dc:creator>
  <cp:lastModifiedBy>Tanja Fidel</cp:lastModifiedBy>
  <dcterms:modified xmlns:xsi="http://www.w3.org/2001/XMLSchema-instance" xsi:type="dcterms:W3CDTF">2015-12-09T13:08:00Z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