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e9a6" w14:paraId="01ae9a6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E84AB3">
        <w:t xml:space="preserve"> </w:t>
      </w:r>
      <w:r w:rsidR="005C3FAE" w:rsidRPr="006C3CB5">
        <w:t>ALIND INTERNATIONAL d.o.o., Mursko Središće, Textilna 1,  OIB: 96685505445</w:t>
      </w:r>
      <w:r w:rsidR="00C911D0">
        <w:t xml:space="preserve">, </w:t>
      </w:r>
      <w:r w:rsidR="000D6D0F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5C3FAE" w:rsidP="005C3FAE" w:rsidR="005C3FAE" w:rsidRPr="00A55CCE">
      <w:pPr>
        <w:ind w:firstLine="720"/>
        <w:jc w:val="both"/>
      </w:pPr>
      <w:r>
        <w:t xml:space="preserve">Pozivaju se osobe koje imaju pravni interes za provedbom ovog stečajnog postupka nad stečajnim dužnikom </w:t>
      </w:r>
      <w:r w:rsidRPr="006C3CB5">
        <w:t>ALIND INTERNATIONAL d.o.o., Mursko Središće, Textilna 1,  OIB: 96685505445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St-702/16, jer će u protivnom sud donijeti rješenje o otvaranju i zaključenju stečajnog postupka.</w:t>
      </w:r>
    </w:p>
    <w:p w:rsidRDefault="007F504A" w:rsidP="00D63DAA" w:rsidR="007F504A" w:rsidRPr="007F504A">
      <w:pPr>
        <w:suppressAutoHyphens w:val="false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0D6D0F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781" w:rsidP="00BA0147" w:rsidR="00F37781">
      <w:r>
        <w:separator/>
      </w:r>
    </w:p>
  </w:endnote>
  <w:endnote w:id="0" w:type="continuationSeparator">
    <w:p w:rsidRDefault="00F37781" w:rsidP="00BA0147" w:rsidR="00F37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781" w:rsidP="00BA0147" w:rsidR="00F37781">
      <w:r>
        <w:separator/>
      </w:r>
    </w:p>
  </w:footnote>
  <w:footnote w:id="0" w:type="continuationSeparator">
    <w:p w:rsidRDefault="00F37781" w:rsidP="00BA0147" w:rsidR="00F37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3FAE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5C3FAE">
      <w:t>702/16-10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44AC"/>
    <w:rsid w:val="000C472A"/>
    <w:rsid w:val="000C6498"/>
    <w:rsid w:val="000D6933"/>
    <w:rsid w:val="000D6D0F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63812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C3FAE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D5FFD"/>
    <w:rsid w:val="009F187F"/>
    <w:rsid w:val="009F4BEF"/>
    <w:rsid w:val="00A31F56"/>
    <w:rsid w:val="00A34B54"/>
    <w:rsid w:val="00A37931"/>
    <w:rsid w:val="00A4112C"/>
    <w:rsid w:val="00A42773"/>
    <w:rsid w:val="00A77A7F"/>
    <w:rsid w:val="00AB120E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D5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F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F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F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F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D5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F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F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F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F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ALIND INTERNATIONAL društvo s ograničenom odgovornošću za proizvodnju, trgovinu i usluge</izvorni_sadrzaj>
    <derivirana_varijabla naziv="DomainObject.Predmet.ProtustrankaFormated_1">  ALIND INTERNATIONAL društvo s ograničenom odgovornošću za proizvodnju, trgovinu i usluge</derivirana_varijabla>
  </DomainObject.Predmet.ProtustrankaFormated>
  <DomainObject.Predmet.ProtustrankaFormatedOIB>
    <izvorni_sadrzaj>  ALIND INTERNATIONAL društvo s ograničenom odgovornošću za proizvodnju, trgovinu i usluge, OIB 96685505445</izvorni_sadrzaj>
    <derivirana_varijabla naziv="DomainObject.Predmet.ProtustrankaFormatedOIB_1">  ALIND INTERNATIONAL društvo s ograničenom odgovornošću za proizvodnju, trgovinu i usluge, OIB 96685505445</derivirana_varijabla>
  </DomainObject.Predmet.ProtustrankaFormatedOIB>
  <DomainObject.Predmet.ProtustrankaFormatedWithAdress>
    <izvorni_sadrzaj> ALIND INTERNATIONAL društvo s ograničenom odgovornošću za proizvodnju, trgovinu i usluge, Textilna 1, 40315 Mursko Središće</izvorni_sadrzaj>
    <derivirana_varijabla naziv="DomainObject.Predmet.ProtustrankaFormatedWithAdress_1"> ALIND INTERNATIONAL društvo s ograničenom odgovornošću za proizvodnju, trgovinu i usluge, Textilna 1, 40315 Mursko Središće</derivirana_varijabla>
  </DomainObject.Predmet.ProtustrankaFormatedWithAdress>
  <DomainObject.Predmet.ProtustrankaFormatedWithAdressOIB>
    <izvorni_sadrzaj> ALIND INTERNATIONAL društvo s ograničenom odgovornošću za proizvodnju, trgovinu i usluge, OIB 96685505445, Textilna 1, 40315 Mursko Središće</izvorni_sadrzaj>
    <derivirana_varijabla naziv="DomainObject.Predmet.ProtustrankaFormatedWithAdressOIB_1"> ALIND INTERNATIONAL društvo s ograničenom odgovornošću za proizvodnju, trgovinu i usluge, OIB 96685505445, Textilna 1, 40315 Mursko Središće</derivirana_varijabla>
  </DomainObject.Predmet.ProtustrankaFormatedWithAdressOIB>
  <DomainObject.Predmet.ProtustrankaWithAdress>
    <izvorni_sadrzaj>ALIND INTERNATIONAL društvo s ograničenom odgovornošću za proizvodnju, trgovinu i usluge Textilna 1, 40315 Mursko Središće</izvorni_sadrzaj>
    <derivirana_varijabla naziv="DomainObject.Predmet.ProtustrankaWithAdress_1">ALIND INTERNATIONAL društvo s ograničenom odgovornošću za proizvodnju, trgovinu i usluge Textilna 1, 40315 Mursko Središće</derivirana_varijabla>
  </DomainObject.Predmet.ProtustrankaWithAdress>
  <DomainObject.Predmet.ProtustrankaWithAdressOIB>
    <izvorni_sadrzaj>ALIND INTERNATIONAL društvo s ograničenom odgovornošću za proizvodnju, trgovinu i usluge, OIB 96685505445, Textilna 1, 40315 Mursko Središće</izvorni_sadrzaj>
    <derivirana_varijabla naziv="DomainObject.Predmet.ProtustrankaWithAdressOIB_1">ALIND INTERNATIONAL društvo s ograničenom odgovornošću za proizvodnju, trgovinu i usluge, OIB 96685505445, Textilna 1, 40315 Mursko Središće</derivirana_varijabla>
  </DomainObject.Predmet.ProtustrankaWithAdressOIB>
  <DomainObject.Predmet.ProtustrankaNazivFormated>
    <izvorni_sadrzaj>ALIND INTERNATIONAL društvo s ograničenom odgovornošću za proizvodnju, trgovinu i usluge</izvorni_sadrzaj>
    <derivirana_varijabla naziv="DomainObject.Predmet.ProtustrankaNazivFormated_1">ALIND INTERNATIONAL društvo s ograničenom odgovornošću za proizvodnju, trgovinu i usluge</derivirana_varijabla>
  </DomainObject.Predmet.ProtustrankaNazivFormated>
  <DomainObject.Predmet.ProtustrankaNazivFormatedOIB>
    <izvorni_sadrzaj>ALIND INTERNATIONAL društvo s ograničenom odgovornošću za proizvodnju, trgovinu i usluge, OIB 96685505445</izvorni_sadrzaj>
    <derivirana_varijabla naziv="DomainObject.Predmet.ProtustrankaNazivFormatedOIB_1">ALIND INTERNATIONAL društvo s ograničenom odgovornošću za proizvodnju, trgovinu i usluge, OIB 96685505445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38751.82</izvorni_sadrzaj>
    <derivirana_varijabla naziv="DomainObject.Predmet.TrenutnaVrijednost_1">38751.82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ALIND INTERNATIONAL društvo s ograničenom odgovornošću za proizvodnju, trgovinu i usluge</item>
    </izvorni_sadrzaj>
    <derivirana_varijabla naziv="DomainObject.Predmet.ProtuStrankaListFormated_1">
      <item>ALIND INTERNATIONAL društvo s ograničenom odgovornošću za proizvodnju, trgovinu i usluge</item>
    </derivirana_varijabla>
  </DomainObject.Predmet.ProtuStrankaListFormated>
  <DomainObject.Predmet.ProtuStrankaListFormatedOIB>
    <izvorni_sadrzaj>
      <item>ALIND INTERNATIONAL društvo s ograničenom odgovornošću za proizvodnju, trgovinu i usluge, OIB 96685505445</item>
    </izvorni_sadrzaj>
    <derivirana_varijabla naziv="DomainObject.Predmet.ProtuStrankaListFormatedOIB_1">
      <item>ALIND INTERNATIONAL društvo s ograničenom odgovornošću za proizvodnju, trgovinu i usluge, OIB 96685505445</item>
    </derivirana_varijabla>
  </DomainObject.Predmet.ProtuStrankaListFormatedOIB>
  <DomainObject.Predmet.ProtuStrankaListFormatedWithAdress>
    <izvorni_sadrzaj>
      <item>ALIND INTERNATIONAL društvo s ograničenom odgovornošću za proizvodnju, trgovinu i usluge, Textilna 1, 40315 Mursko Središće</item>
    </izvorni_sadrzaj>
    <derivirana_varijabla naziv="DomainObject.Predmet.ProtuStrankaListFormatedWithAdress_1">
      <item>ALIND INTERNATIONAL društvo s ograničenom odgovornošću za proizvodnju, trgovinu i usluge, Textilna 1, 40315 Mursko Središće</item>
    </derivirana_varijabla>
  </DomainObject.Predmet.ProtuStrankaListFormatedWithAdress>
  <DomainObject.Predmet.ProtuStrankaListFormatedWithAdressOIB>
    <izvorni_sadrzaj>
      <item>ALIND INTERNATIONAL društvo s ograničenom odgovornošću za proizvodnju, trgovinu i usluge, OIB 96685505445, Textilna 1, 40315 Mursko Središće</item>
    </izvorni_sadrzaj>
    <derivirana_varijabla naziv="DomainObject.Predmet.ProtuStrankaListFormatedWithAdressOIB_1">
      <item>ALIND INTERNATIONAL društvo s ograničenom odgovornošću za proizvodnju, trgovinu i usluge, OIB 96685505445, Textilna 1, 40315 Mursko Središće</item>
    </derivirana_varijabla>
  </DomainObject.Predmet.ProtuStrankaListFormatedWithAdressOIB>
  <DomainObject.Predmet.ProtuStrankaListNazivFormated>
    <izvorni_sadrzaj>
      <item>ALIND INTERNATIONAL društvo s ograničenom odgovornošću za proizvodnju, trgovinu i usluge</item>
    </izvorni_sadrzaj>
    <derivirana_varijabla naziv="DomainObject.Predmet.ProtuStrankaListNazivFormated_1">
      <item>ALIND INTERNATIONAL društvo s ograničenom odgovornošću za proizvodnju, trgovinu i usluge</item>
    </derivirana_varijabla>
  </DomainObject.Predmet.ProtuStrankaListNazivFormated>
  <DomainObject.Predmet.ProtuStrankaListNazivFormatedOIB>
    <izvorni_sadrzaj>
      <item>ALIND INTERNATIONAL društvo s ograničenom odgovornošću za proizvodnju, trgovinu i usluge, OIB 96685505445</item>
    </izvorni_sadrzaj>
    <derivirana_varijabla naziv="DomainObject.Predmet.ProtuStrankaListNazivFormatedOIB_1">
      <item>ALIND INTERNATIONAL društvo s ograničenom odgovornošću za proizvodnju, trgovinu i usluge, OIB 96685505445</item>
    </derivirana_varijabla>
  </DomainObject.Predmet.ProtuStrankaListNazivFormatedOIB>
  <DomainObject.Predmet.OstaliListFormated>
    <izvorni_sadrzaj>
      <item>sudski registar</item>
      <item>Alojz Wehn</item>
      <item>Irena Wehn</item>
      <item>Županijsko državno odvjetništvo</item>
    </izvorni_sadrzaj>
    <derivirana_varijabla naziv="DomainObject.Predmet.OstaliListFormated_1">
      <item>sudski registar</item>
      <item>Alojz Wehn</item>
      <item>Irena Wehn</item>
      <item>Županijsko državno odvjetništvo</item>
    </derivirana_varijabla>
  </DomainObject.Predmet.OstaliListFormated>
  <DomainObject.Predmet.OstaliListFormatedOIB>
    <izvorni_sadrzaj>
      <item>sudski registar</item>
      <item>Alojz Wehn, OIB 00314108905</item>
      <item>Irena Wehn, OIB 01092284483</item>
      <item>Županijsko državno odvjetništvo</item>
    </izvorni_sadrzaj>
    <derivirana_varijabla naziv="DomainObject.Predmet.OstaliListFormatedOIB_1">
      <item>sudski registar</item>
      <item>Alojz Wehn, OIB 00314108905</item>
      <item>Irena Wehn, OIB 01092284483</item>
      <item>Županijsko državno odvjetništvo</item>
    </derivirana_varijabla>
  </DomainObject.Predmet.OstaliListFormatedOIB>
  <DomainObject.Predmet.OstaliListFormatedWithAdress>
    <izvorni_sadrzaj>
      <item>sudski registar</item>
      <item>Alojz Wehn, Kašinci 13, 10257 Zadvorsko</item>
      <item>Irena Wehn, KAŠINCI 13 (ranije: ZAGREB, KAŠINCI, 13), 10257 Zadvorsko</item>
      <item>Županijsko državno odvjetništvo</item>
    </izvorni_sadrzaj>
    <derivirana_varijabla naziv="DomainObject.Predmet.OstaliListFormatedWithAdress_1">
      <item>sudski registar</item>
      <item>Alojz Wehn, Kašinci 13, 10257 Zadvorsko</item>
      <item>Irena Wehn, KAŠINCI 13 (ranije: ZAGREB, KAŠINCI, 13), 10257 Zadvorsko</item>
      <item>Županijsko državno odvjetništvo</item>
    </derivirana_varijabla>
  </DomainObject.Predmet.OstaliListFormatedWithAdress>
  <DomainObject.Predmet.OstaliListFormatedWithAdressOIB>
    <izvorni_sadrzaj>
      <item>sudski registar</item>
      <item>Alojz Wehn, OIB 00314108905, Kašinci 13, 10257 Zadvorsko</item>
      <item>Irena Wehn, OIB 01092284483, KAŠINCI 13 (ranije: ZAGREB, KAŠINCI, 13), 10257 Zadvorsko</item>
      <item>Županijsko državno odvjetništvo</item>
    </izvorni_sadrzaj>
    <derivirana_varijabla naziv="DomainObject.Predmet.OstaliListFormatedWithAdressOIB_1">
      <item>sudski registar</item>
      <item>Alojz Wehn, OIB 00314108905, Kašinci 13, 10257 Zadvorsko</item>
      <item>Irena Wehn, OIB 01092284483, KAŠINCI 13 (ranije: ZAGREB, KAŠINCI, 13), 10257 Zadvorsko</item>
      <item>Županijsko državno odvjetništvo</item>
    </derivirana_varijabla>
  </DomainObject.Predmet.OstaliListFormatedWithAdressOIB>
  <DomainObject.Predmet.OstaliListNazivFormated>
    <izvorni_sadrzaj>
      <item>sudski registar</item>
      <item>Alojz Wehn</item>
      <item>Irena Wehn</item>
      <item>Županijsko državno odvjetništvo</item>
    </izvorni_sadrzaj>
    <derivirana_varijabla naziv="DomainObject.Predmet.OstaliListNazivFormated_1">
      <item>sudski registar</item>
      <item>Alojz Wehn</item>
      <item>Irena Wehn</item>
      <item>Županijsko državno odvjetništvo</item>
    </derivirana_varijabla>
  </DomainObject.Predmet.OstaliListNazivFormated>
  <DomainObject.Predmet.OstaliListNazivFormatedOIB>
    <izvorni_sadrzaj>
      <item>sudski registar</item>
      <item>Alojz Wehn, OIB 00314108905</item>
      <item>Irena Wehn, OIB 01092284483</item>
      <item>Županijsko državno odvjetništvo</item>
    </izvorni_sadrzaj>
    <derivirana_varijabla naziv="DomainObject.Predmet.OstaliListNazivFormatedOIB_1">
      <item>sudski registar</item>
      <item>Alojz Wehn, OIB 00314108905</item>
      <item>Irena Wehn, OIB 01092284483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ALIND INTERNATIONAL društvo s ograničenom odgovornošću za proizvodnju, trgovinu i usluge</izvorni_sadrzaj>
    <derivirana_varijabla naziv="DomainObject.Predmet.ProtustrankaIDrugi_1">ALIND INTERNATIONAL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ALIND INTERNATIONAL društvo s ograničenom odgovornošću za proizvodnju, trgovinu i usluge, OIB 96685505445, Textilna 1, 40315 Mursko Središće</izvorni_sadrzaj>
    <derivirana_varijabla naziv="DomainObject.Predmet.ProtustrankaIDrugiAdressOIB_1">ALIND INTERNATIONAL društvo s ograničenom odgovornošću za proizvodnju, trgovinu i usluge, OIB 96685505445, Textilna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ALIND INTERNATIONAL društvo s ograničenom odgovornošću za proizvodnju, trgovinu i usluge</item>
      <item>sudski registar</item>
      <item>Alojz Wehn</item>
      <item>Irena Wehn</item>
      <item>Županijsko državno odvjetništvo</item>
    </izvorni_sadrzaj>
    <derivirana_varijabla naziv="DomainObject.Predmet.SudioniciListNaziv_1">
      <item>Financijska agencija</item>
      <item>ALIND INTERNATIONAL društvo s ograničenom odgovornošću za proizvodnju, trgovinu i usluge</item>
      <item>sudski registar</item>
      <item>Alojz Wehn</item>
      <item>Irena Wehn</item>
      <item>Županijsko državno odvjetništvo</item>
    </derivirana_varijabla>
  </DomainObject.Predmet.SudioniciListNaziv>
  <DomainObject.Predmet.SudioniciListAdressOIB>
    <izvorni_sadrzaj>
      <item>Financijska agencija, OIB 85821130368</item>
      <item>ALIND INTERNATIONAL društvo s ograničenom odgovornošću za proizvodnju, trgovinu i usluge, OIB 96685505445, Textilna 1,40315 Mursko Središće</item>
      <item>sudski registar</item>
      <item>Alojz Wehn, OIB 00314108905, Kašinci 13,10257 Zadvorsko</item>
      <item>Irena Wehn, OIB 01092284483, KAŠINCI 13 (ranije: ZAGREB, KAŠINCI, 13),10257 Zadvorsko</item>
      <item>Županijsko državno odvjetništvo</item>
    </izvorni_sadrzaj>
    <derivirana_varijabla naziv="DomainObject.Predmet.SudioniciListAdressOIB_1">
      <item>Financijska agencija, OIB 85821130368</item>
      <item>ALIND INTERNATIONAL društvo s ograničenom odgovornošću za proizvodnju, trgovinu i usluge, OIB 96685505445, Textilna 1,40315 Mursko Središće</item>
      <item>sudski registar</item>
      <item>Alojz Wehn, OIB 00314108905, Kašinci 13,10257 Zadvorsko</item>
      <item>Irena Wehn, OIB 01092284483, KAŠINCI 13 (ranije: ZAGREB, KAŠINCI, 13),10257 Zadvorsko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96685505445</item>
      <item>, OIB null</item>
      <item>, OIB 00314108905</item>
      <item>, OIB 01092284483</item>
      <item>, OIB null</item>
    </izvorni_sadrzaj>
    <derivirana_varijabla naziv="DomainObject.Predmet.SudioniciListNazivOIB_1">
      <item>, OIB 85821130368</item>
      <item>, OIB 96685505445</item>
      <item>, OIB null</item>
      <item>, OIB 00314108905</item>
      <item>, OIB 01092284483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7A8E5-5926-406A-9AA6-EC150AEA5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1525</properties:Characters>
  <properties:Lines>51</properties:Lines>
  <properties:Paragraphs>17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2016-10-24T08:08:00Z</cp:lastPrinted>
  <dcterms:modified xmlns:xsi="http://www.w3.org/2001/XMLSchema-instance" xsi:type="dcterms:W3CDTF">2016-10-24T08:08:00Z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