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60bd6d7" w14:textId="60bd6d7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A55356">
        <w:t>1831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 xml:space="preserve">(“Narodne novine” broj 71/15, dalje: </w:t>
      </w:r>
      <w:proofErr w:type="spellStart"/>
      <w:r w:rsidRPr="009C5689" w:rsidR="00A72573">
        <w:t>SZ</w:t>
      </w:r>
      <w:proofErr w:type="spellEnd"/>
      <w:r w:rsidRPr="009C5689">
        <w:t>)</w:t>
      </w:r>
      <w:r w:rsidRPr="009C5689" w:rsidR="008155EE">
        <w:t>,</w:t>
      </w:r>
      <w:r w:rsidRPr="009C5689">
        <w:t xml:space="preserve"> dana </w:t>
      </w:r>
      <w:r w:rsidR="00700C1A">
        <w:t>22</w:t>
      </w:r>
      <w:r w:rsidR="005614CB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A55356">
        <w:t xml:space="preserve">BIJELI </w:t>
      </w:r>
      <w:proofErr w:type="spellStart"/>
      <w:r w:rsidR="00A55356">
        <w:t>HIBISC</w:t>
      </w:r>
      <w:r w:rsidR="00CE3AE4">
        <w:t>US</w:t>
      </w:r>
      <w:proofErr w:type="spellEnd"/>
      <w:r w:rsidR="00CE3AE4">
        <w:t xml:space="preserve"> j.d.o.o.</w:t>
      </w:r>
      <w:r w:rsidR="00A55356">
        <w:t>,</w:t>
      </w:r>
      <w:r w:rsidR="005614CB">
        <w:t xml:space="preserve"> Zagreb, </w:t>
      </w:r>
      <w:proofErr w:type="spellStart"/>
      <w:r w:rsidR="00A55356">
        <w:t>Ludbreška</w:t>
      </w:r>
      <w:proofErr w:type="spellEnd"/>
      <w:r w:rsidR="00A55356">
        <w:t xml:space="preserve"> ulica 2</w:t>
      </w:r>
      <w:r w:rsidR="00420098">
        <w:t>,</w:t>
      </w:r>
      <w:r w:rsidRPr="00451166" w:rsidR="00420098">
        <w:t xml:space="preserve"> </w:t>
      </w:r>
      <w:proofErr w:type="spellStart"/>
      <w:r w:rsidRPr="00451166" w:rsidR="00420098">
        <w:t>OIB</w:t>
      </w:r>
      <w:proofErr w:type="spellEnd"/>
      <w:r w:rsidRPr="00451166" w:rsidR="00420098">
        <w:t xml:space="preserve">: </w:t>
      </w:r>
      <w:r w:rsidRPr="00A55356" w:rsidR="00A55356">
        <w:t>71943733553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CE3AE4">
        <w:t>7.194,81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700C1A">
        <w:t>22</w:t>
      </w:r>
      <w:r w:rsidR="00CF54BB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7E94"/>
    <w:rsid w:val="002B758E"/>
    <w:rsid w:val="00325398"/>
    <w:rsid w:val="00347884"/>
    <w:rsid w:val="003620E9"/>
    <w:rsid w:val="003658F0"/>
    <w:rsid w:val="0038246E"/>
    <w:rsid w:val="003A2595"/>
    <w:rsid w:val="003B45FE"/>
    <w:rsid w:val="003D35F9"/>
    <w:rsid w:val="003E3A15"/>
    <w:rsid w:val="00413F4C"/>
    <w:rsid w:val="00420098"/>
    <w:rsid w:val="004878CD"/>
    <w:rsid w:val="004B337A"/>
    <w:rsid w:val="004B4293"/>
    <w:rsid w:val="004D196A"/>
    <w:rsid w:val="004F3962"/>
    <w:rsid w:val="0051490E"/>
    <w:rsid w:val="0053446F"/>
    <w:rsid w:val="00561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00C1A"/>
    <w:rsid w:val="00722BDB"/>
    <w:rsid w:val="007715C3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71F01"/>
    <w:rsid w:val="008B4E69"/>
    <w:rsid w:val="008D134A"/>
    <w:rsid w:val="008F786C"/>
    <w:rsid w:val="00920CA0"/>
    <w:rsid w:val="009419D8"/>
    <w:rsid w:val="009C5689"/>
    <w:rsid w:val="009C6F6E"/>
    <w:rsid w:val="009D4F16"/>
    <w:rsid w:val="009F3D72"/>
    <w:rsid w:val="00A51E81"/>
    <w:rsid w:val="00A5535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3AE4"/>
    <w:rsid w:val="00CE7362"/>
    <w:rsid w:val="00CF54BB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F3D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3D7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3D7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3D7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3D7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1831</izvorni_sadrzaj>
    <derivirana_varijabla naziv="DomainObject.Predmet.Broj_1">1831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St-1831/2019</izvorni_sadrzaj>
    <derivirana_varijabla naziv="DomainObject.Predmet.OznakaBroj_1">St-1831/2019</derivirana_varijabla>
  </DomainObject.Predmet.OznakaBroj>
  <DomainObject.Predmet.OznakaBrojOptuznogAkta>
    <izvorni_sadrzaj>04-06-19-3226</izvorni_sadrzaj>
    <derivirana_varijabla naziv="DomainObject.Predmet.OznakaBrojOptuznogAkta_1">04-06-19-3226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BIJELI HIBISCUS jednostavno društvo s ograničenom odgovornošću za trgovinu i usluge</izvorni_sadrzaj>
    <derivirana_varijabla naziv="DomainObject.Predmet.ProtustrankaFormated_1">  BIJELI HIBISCUS jednostavno društvo s ograničenom odgovornošću za trgovinu i usluge</derivirana_varijabla>
  </DomainObject.Predmet.ProtustrankaFormated>
  <DomainObject.Predmet.ProtustrankaFormatedOIB>
    <izvorni_sadrzaj>  BIJELI HIBISCUS jednostavno društvo s ograničenom odgovornošću za trgovinu i usluge, OIB 71943733553</izvorni_sadrzaj>
    <derivirana_varijabla naziv="DomainObject.Predmet.ProtustrankaFormatedOIB_1">  BIJELI HIBISCUS jednostavno društvo s ograničenom odgovornošću za trgovinu i usluge, OIB 71943733553</derivirana_varijabla>
  </DomainObject.Predmet.ProtustrankaFormatedOIB>
  <DomainObject.Predmet.ProtustrankaFormatedWithAdress>
    <izvorni_sadrzaj> BIJELI HIBISCUS jednostavno društvo s ograničenom odgovornošću za trgovinu i usluge, Ludbreška ulica 2, 10000 Zagreb</izvorni_sadrzaj>
    <derivirana_varijabla naziv="DomainObject.Predmet.ProtustrankaFormatedWithAdress_1"> BIJELI HIBISCUS jednostavno društvo s ograničenom odgovornošću za trgovinu i usluge, Ludbreška ulica 2, 10000 Zagreb</derivirana_varijabla>
  </DomainObject.Predmet.ProtustrankaFormatedWithAdress>
  <DomainObject.Predmet.ProtustrankaFormatedWithAdressOIB>
    <izvorni_sadrzaj> BIJELI HIBISCUS jednostavno društvo s ograničenom odgovornošću za trgovinu i usluge, OIB 71943733553, Ludbreška ulica 2, 10000 Zagreb</izvorni_sadrzaj>
    <derivirana_varijabla naziv="DomainObject.Predmet.ProtustrankaFormatedWithAdressOIB_1"> BIJELI HIBISCUS jednostavno društvo s ograničenom odgovornošću za trgovinu i usluge, OIB 71943733553, Ludbreška ulica 2, 10000 Zagreb</derivirana_varijabla>
  </DomainObject.Predmet.ProtustrankaFormatedWithAdressOIB>
  <DomainObject.Predmet.ProtustrankaWithAdress>
    <izvorni_sadrzaj>BIJELI HIBISCUS jednostavno društvo s ograničenom odgovornošću za trgovinu i usluge Ludbreška ulica 2, 10000 Zagreb</izvorni_sadrzaj>
    <derivirana_varijabla naziv="DomainObject.Predmet.ProtustrankaWithAdress_1">BIJELI HIBISCUS jednostavno društvo s ograničenom odgovornošću za trgovinu i usluge Ludbreška ulica 2, 10000 Zagreb</derivirana_varijabla>
  </DomainObject.Predmet.ProtustrankaWithAdress>
  <DomainObject.Predmet.ProtustrankaWithAdressOIB>
    <izvorni_sadrzaj>BIJELI HIBISCUS jednostavno društvo s ograničenom odgovornošću za trgovinu i usluge, OIB 71943733553, Ludbreška ulica 2, 10000 Zagreb</izvorni_sadrzaj>
    <derivirana_varijabla naziv="DomainObject.Predmet.ProtustrankaWithAdressOIB_1">BIJELI HIBISCUS jednostavno društvo s ograničenom odgovornošću za trgovinu i usluge, OIB 71943733553, Ludbreška ulica 2, 10000 Zagreb</derivirana_varijabla>
  </DomainObject.Predmet.ProtustrankaWithAdressOIB>
  <DomainObject.Predmet.ProtustrankaNazivFormated>
    <izvorni_sadrzaj>BIJELI HIBISCUS jednostavno društvo s ograničenom odgovornošću za trgovinu i usluge</izvorni_sadrzaj>
    <derivirana_varijabla naziv="DomainObject.Predmet.ProtustrankaNazivFormated_1">BIJELI HIBISCUS jednostavno društvo s ograničenom odgovornošću za trgovinu i usluge</derivirana_varijabla>
  </DomainObject.Predmet.ProtustrankaNazivFormated>
  <DomainObject.Predmet.ProtustrankaNazivFormatedOIB>
    <izvorni_sadrzaj>BIJELI HIBISCUS jednostavno društvo s ograničenom odgovornošću za trgovinu i usluge, OIB 71943733553</izvorni_sadrzaj>
    <derivirana_varijabla naziv="DomainObject.Predmet.ProtustrankaNazivFormatedOIB_1">BIJELI HIBISCUS jednostavno društvo s ograničenom odgovornošću za trgovinu i usluge, OIB 71943733553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BIJELI HIBISCUS jednostavno društvo s ograničenom odgovornošću za trgovinu i usluge</item>
    </izvorni_sadrzaj>
    <derivirana_varijabla naziv="DomainObject.Predmet.ProtuStrankaListFormated_1">
      <item>BIJELI HIBISCUS jednostavno društvo s ograničenom odgovornošću za trgovinu i usluge</item>
    </derivirana_varijabla>
  </DomainObject.Predmet.ProtuStrankaListFormated>
  <DomainObject.Predmet.ProtuStrankaListFormatedOIB>
    <izvorni_sadrzaj>
      <item>BIJELI HIBISCUS jednostavno društvo s ograničenom odgovornošću za trgovinu i usluge, OIB 71943733553</item>
    </izvorni_sadrzaj>
    <derivirana_varijabla naziv="DomainObject.Predmet.ProtuStrankaListFormatedOIB_1">
      <item>BIJELI HIBISCUS jednostavno društvo s ograničenom odgovornošću za trgovinu i usluge, OIB 71943733553</item>
    </derivirana_varijabla>
  </DomainObject.Predmet.ProtuStrankaListFormatedOIB>
  <DomainObject.Predmet.ProtuStrankaListFormatedWithAdress>
    <izvorni_sadrzaj>
      <item>BIJELI HIBISCUS jednostavno društvo s ograničenom odgovornošću za trgovinu i usluge, Ludbreška ulica 2, 10000 Zagreb</item>
    </izvorni_sadrzaj>
    <derivirana_varijabla naziv="DomainObject.Predmet.ProtuStrankaListFormatedWithAdress_1">
      <item>BIJELI HIBISCUS jednostavno društvo s ograničenom odgovornošću za trgovinu i usluge, Ludbreška ulica 2, 10000 Zagreb</item>
    </derivirana_varijabla>
  </DomainObject.Predmet.ProtuStrankaListFormatedWithAdress>
  <DomainObject.Predmet.ProtuStrankaListFormatedWithAdressOIB>
    <izvorni_sadrzaj>
      <item>BIJELI HIBISCUS jednostavno društvo s ograničenom odgovornošću za trgovinu i usluge, OIB 71943733553, Ludbreška ulica 2, 10000 Zagreb</item>
    </izvorni_sadrzaj>
    <derivirana_varijabla naziv="DomainObject.Predmet.ProtuStrankaListFormatedWithAdressOIB_1">
      <item>BIJELI HIBISCUS jednostavno društvo s ograničenom odgovornošću za trgovinu i usluge, OIB 71943733553, Ludbreška ulica 2, 10000 Zagreb</item>
    </derivirana_varijabla>
  </DomainObject.Predmet.ProtuStrankaListFormatedWithAdressOIB>
  <DomainObject.Predmet.ProtuStrankaListNazivFormated>
    <izvorni_sadrzaj>
      <item>BIJELI HIBISCUS jednostavno društvo s ograničenom odgovornošću za trgovinu i usluge</item>
    </izvorni_sadrzaj>
    <derivirana_varijabla naziv="DomainObject.Predmet.ProtuStrankaListNazivFormated_1">
      <item>BIJELI HIBISCUS jednostavno društvo s ograničenom odgovornošću za trgovinu i usluge</item>
    </derivirana_varijabla>
  </DomainObject.Predmet.ProtuStrankaListNazivFormated>
  <DomainObject.Predmet.ProtuStrankaListNazivFormatedOIB>
    <izvorni_sadrzaj>
      <item>BIJELI HIBISCUS jednostavno društvo s ograničenom odgovornošću za trgovinu i usluge, OIB 71943733553</item>
    </izvorni_sadrzaj>
    <derivirana_varijabla naziv="DomainObject.Predmet.ProtuStrankaListNazivFormatedOIB_1">
      <item>BIJELI HIBISCUS jednostavno društvo s ograničenom odgovornošću za trgovinu i usluge, OIB 71943733553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BIJELI HIBISCUS jednostavno društvo s ograničenom odgovornošću za trgovinu i usluge</izvorni_sadrzaj>
    <derivirana_varijabla naziv="DomainObject.Predmet.ProtustrankaIDrugi_1">BIJELI HIBISCUS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BIJELI HIBISCUS jednostavno društvo s ograničenom odgovornošću za trgovinu i usluge, OIB 71943733553, Ludbreška ulica 2, 10000 Zagreb</izvorni_sadrzaj>
    <derivirana_varijabla naziv="DomainObject.Predmet.ProtustrankaIDrugiAdressOIB_1">BIJELI HIBISCUS jednostavno društvo s ograničenom odgovornošću za trgovinu i usluge, OIB 71943733553, Ludbreška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BIJELI HIBISCUS jednostavno društvo s ograničenom odgovornošću za trgovinu i usluge</item>
      <item>Financijska agencija</item>
    </izvorni_sadrzaj>
    <derivirana_varijabla naziv="DomainObject.Predmet.SudioniciListNaziv_1">
      <item>BIJELI HIBISCUS jednostavno društvo s ograničenom odgovornošću za trgovinu i usluge</item>
      <item>Financijska agencija</item>
    </derivirana_varijabla>
  </DomainObject.Predmet.SudioniciListNaziv>
  <DomainObject.Predmet.SudioniciListAdressOIB>
    <izvorni_sadrzaj>
      <item>BIJELI HIBISCUS jednostavno društvo s ograničenom odgovornošću za trgovinu i usluge, OIB 71943733553, Ludbreška ulica 2,10000 Zagreb</item>
      <item>Financijska agencija, OIB 85821130368, TRG SVIBANJSKIH ŽRTAVA 1995. 1,10000 Zagreb</item>
    </izvorni_sadrzaj>
    <derivirana_varijabla naziv="DomainObject.Predmet.SudioniciListAdressOIB_1">
      <item>BIJELI HIBISCUS jednostavno društvo s ograničenom odgovornošću za trgovinu i usluge, OIB 71943733553, Ludbreška ulica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71943733553</item>
      <item>, OIB 85821130368</item>
    </izvorni_sadrzaj>
    <derivirana_varijabla naziv="DomainObject.Predmet.SudioniciListNazivOIB_1">
      <item>, OIB 71943733553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881B4-C836-4CCE-BCCA-9372E2AD8A0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235</properties:Words>
  <properties:Characters>1292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2019-10-21T12:31:00Z</dcterms:created>
  <dc:creator>ilukac</dc:creator>
  <cp:lastModifiedBy>Katarina Drndelić</cp:lastModifiedBy>
  <cp:lastPrinted>2019-10-22T09:36:00Z</cp:lastPrinted>
  <dcterms:modified xmlns:xsi="http://www.w3.org/2001/XMLSchema-instance" xsi:type="dcterms:W3CDTF">2019-10-22T09:36:00Z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- 1831-19.docx)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