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8bbf" w14:paraId="56f8bbf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E62734">
        <w:rPr>
          <w:rFonts w:hAnsi="Times New Roman" w:ascii="Times New Roman"/>
        </w:rPr>
        <w:t xml:space="preserve">                  </w:t>
      </w:r>
      <w:r w:rsidRPr="001A1A01">
        <w:rPr>
          <w:rFonts w:hAnsi="Times New Roman" w:ascii="Times New Roman"/>
        </w:rPr>
        <w:t xml:space="preserve"> 3  St-</w:t>
      </w:r>
      <w:r w:rsidR="002B0E11">
        <w:rPr>
          <w:rFonts w:hAnsi="Times New Roman" w:ascii="Times New Roman"/>
        </w:rPr>
        <w:t>4520</w:t>
      </w:r>
      <w:r w:rsidR="00EC1FC2">
        <w:rPr>
          <w:rFonts w:hAnsi="Times New Roman" w:ascii="Times New Roman"/>
        </w:rPr>
        <w:t>/16</w:t>
      </w:r>
      <w:r w:rsidR="00E62734">
        <w:rPr>
          <w:rFonts w:hAnsi="Times New Roman" w:ascii="Times New Roman"/>
        </w:rPr>
        <w:t>-</w:t>
      </w:r>
      <w:r w:rsidR="00F63876">
        <w:rPr>
          <w:rFonts w:hAnsi="Times New Roman" w:ascii="Times New Roman"/>
        </w:rPr>
        <w:t>24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2B0E11">
        <w:rPr>
          <w:rFonts w:hAnsi="Times New Roman" w:ascii="Times New Roman"/>
        </w:rPr>
        <w:t>ALLEGRO VITA d.o.o., Zagreb, Lastovska 18, OIB: 36099589110</w:t>
      </w:r>
      <w:r w:rsidRPr="00733BA9">
        <w:rPr>
          <w:rFonts w:hAnsi="Times New Roman" w:ascii="Times New Roman"/>
        </w:rPr>
        <w:t xml:space="preserve">, </w:t>
      </w:r>
      <w:r w:rsidR="00DA2E63">
        <w:rPr>
          <w:rFonts w:hAnsi="Times New Roman" w:ascii="Times New Roman"/>
        </w:rPr>
        <w:t>17</w:t>
      </w:r>
      <w:r w:rsidR="00E62734">
        <w:rPr>
          <w:rFonts w:hAnsi="Times New Roman" w:ascii="Times New Roman"/>
        </w:rPr>
        <w:t xml:space="preserve">. </w:t>
      </w:r>
      <w:r w:rsidR="00A426E0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9B3358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DA2E63">
        <w:rPr>
          <w:rFonts w:hAnsi="Times New Roman" w:ascii="Times New Roman"/>
        </w:rPr>
        <w:t>Ani Šakić, iz Zagreba, Dubovačka 29, OIB:  06903243250</w:t>
      </w:r>
      <w:r w:rsidR="00822E5B"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822E5B"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DA6C8D" w:rsidR="00DA6C8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>onda za namirenje troškova stečajnog postupk</w:t>
      </w:r>
      <w:r w:rsidR="009B3358">
        <w:rPr>
          <w:rFonts w:hAnsi="Times New Roman" w:ascii="Times New Roman"/>
        </w:rPr>
        <w:t xml:space="preserve">a izvrši isplatu iznosa od </w:t>
      </w:r>
      <w:r w:rsidR="003D449D">
        <w:rPr>
          <w:rFonts w:hAnsi="Times New Roman" w:ascii="Times New Roman"/>
        </w:rPr>
        <w:t>3.0000,00</w:t>
      </w:r>
      <w:r w:rsidR="0096633C">
        <w:rPr>
          <w:rFonts w:hAnsi="Times New Roman" w:ascii="Times New Roman"/>
        </w:rPr>
        <w:t xml:space="preserve"> kn bruto stečajnom upravitelju </w:t>
      </w:r>
      <w:r w:rsidR="00DA2E63">
        <w:rPr>
          <w:rFonts w:hAnsi="Times New Roman" w:ascii="Times New Roman"/>
        </w:rPr>
        <w:t>Ani Šakić, iz Zagreba, Dubovačka 29, OIB:06903243250</w:t>
      </w:r>
      <w:r w:rsidR="009B3358">
        <w:rPr>
          <w:rFonts w:hAnsi="Times New Roman" w:ascii="Times New Roman"/>
        </w:rPr>
        <w:t>,</w:t>
      </w:r>
      <w:r w:rsidR="00DA2E63">
        <w:rPr>
          <w:rFonts w:hAnsi="Times New Roman" w:ascii="Times New Roman"/>
        </w:rPr>
        <w:t xml:space="preserve"> </w:t>
      </w:r>
      <w:r w:rsidR="00DA6C8D">
        <w:rPr>
          <w:rFonts w:hAnsi="Times New Roman" w:ascii="Times New Roman"/>
        </w:rPr>
        <w:t xml:space="preserve">na račun stečajnog upravitelja </w:t>
      </w:r>
      <w:r w:rsidR="00DA2E63">
        <w:rPr>
          <w:rFonts w:hAnsi="Times New Roman" w:ascii="Times New Roman"/>
        </w:rPr>
        <w:t xml:space="preserve">kod Zagrebačke banke d.d. </w:t>
      </w:r>
      <w:r w:rsidR="00DA6C8D">
        <w:rPr>
          <w:rFonts w:hAnsi="Times New Roman" w:ascii="Times New Roman"/>
        </w:rPr>
        <w:t>IBAN:HR</w:t>
      </w:r>
      <w:r w:rsidR="00DA2E63">
        <w:rPr>
          <w:rFonts w:hAnsi="Times New Roman" w:ascii="Times New Roman"/>
        </w:rPr>
        <w:t>15</w:t>
      </w:r>
      <w:r w:rsidR="009B3358">
        <w:rPr>
          <w:rFonts w:hAnsi="Times New Roman" w:ascii="Times New Roman"/>
        </w:rPr>
        <w:t>2360000</w:t>
      </w:r>
      <w:r w:rsidR="00DA2E63">
        <w:rPr>
          <w:rFonts w:hAnsi="Times New Roman" w:ascii="Times New Roman"/>
        </w:rPr>
        <w:t>1100869396</w:t>
      </w:r>
      <w:r w:rsidR="009B3358">
        <w:rPr>
          <w:rFonts w:hAnsi="Times New Roman" w:ascii="Times New Roman"/>
        </w:rPr>
        <w:t>.</w:t>
      </w:r>
    </w:p>
    <w:p w:rsidRDefault="00DA6C8D" w:rsidP="006C79AB" w:rsidR="00DA6C8D">
      <w:pPr>
        <w:ind w:firstLine="708"/>
        <w:jc w:val="both"/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2B0E11">
        <w:rPr>
          <w:rFonts w:hAnsi="Times New Roman" w:ascii="Times New Roman"/>
        </w:rPr>
        <w:t>4520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2B0E11">
        <w:rPr>
          <w:rFonts w:hAnsi="Times New Roman" w:ascii="Times New Roman"/>
        </w:rPr>
        <w:t>8. 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2B0E11">
        <w:rPr>
          <w:rFonts w:hAnsi="Times New Roman" w:ascii="Times New Roman"/>
        </w:rPr>
        <w:t>ALLEGRO VITA d.o.o., Zagreb, Lastovska 18, OIB: 36099589110</w:t>
      </w:r>
      <w:r w:rsidR="00972DB2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a rješenjem od </w:t>
      </w:r>
      <w:r w:rsidR="002B0E11">
        <w:rPr>
          <w:rFonts w:hAnsi="Times New Roman" w:ascii="Times New Roman"/>
        </w:rPr>
        <w:t>26</w:t>
      </w:r>
      <w:r w:rsidR="00A555A6">
        <w:rPr>
          <w:rFonts w:hAnsi="Times New Roman" w:ascii="Times New Roman"/>
        </w:rPr>
        <w:t>. siječnja</w:t>
      </w:r>
      <w:r w:rsidR="00D4568B">
        <w:rPr>
          <w:rFonts w:hAnsi="Times New Roman" w:ascii="Times New Roman"/>
        </w:rPr>
        <w:t xml:space="preserve"> 201</w:t>
      </w:r>
      <w:r w:rsidR="005773B7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A555A6">
        <w:rPr>
          <w:rFonts w:hAnsi="Times New Roman" w:ascii="Times New Roman"/>
        </w:rPr>
        <w:t>Ana Šakić, iz Zagreba, Dubovačka 29, OIB:06903243250</w:t>
      </w:r>
      <w:r w:rsidR="009B3358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2B0E11">
        <w:rPr>
          <w:rFonts w:hAnsi="Times New Roman" w:ascii="Times New Roman"/>
        </w:rPr>
        <w:t>27. 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8B232E">
        <w:rPr>
          <w:rFonts w:hAnsi="Times New Roman" w:ascii="Times New Roman"/>
        </w:rPr>
        <w:t>Ana Šakić, iz Zagreba, Dubovačka 29, OIB:06903243250</w:t>
      </w:r>
      <w:r w:rsidR="009B3358" w:rsidRPr="009B3358">
        <w:rPr>
          <w:rFonts w:hAnsi="Times New Roman" w:ascii="Times New Roman"/>
        </w:rPr>
        <w:t>,</w:t>
      </w:r>
      <w:r w:rsidR="00D4568B">
        <w:rPr>
          <w:rFonts w:hAnsi="Times New Roman" w:ascii="Times New Roman"/>
        </w:rPr>
        <w:t xml:space="preserve"> 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8B232E">
        <w:rPr>
          <w:rFonts w:hAnsi="Times New Roman" w:ascii="Times New Roman"/>
        </w:rPr>
        <w:t>15</w:t>
      </w:r>
      <w:r w:rsidR="00D5262E">
        <w:rPr>
          <w:rFonts w:hAnsi="Times New Roman" w:ascii="Times New Roman"/>
        </w:rPr>
        <w:t xml:space="preserve">. </w:t>
      </w:r>
      <w:r w:rsidR="005773B7">
        <w:rPr>
          <w:rFonts w:hAnsi="Times New Roman" w:ascii="Times New Roman"/>
        </w:rPr>
        <w:t>svibnja</w:t>
      </w:r>
      <w:r w:rsidR="00D5262E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8B232E">
        <w:rPr>
          <w:rFonts w:hAnsi="Times New Roman" w:ascii="Times New Roman"/>
        </w:rPr>
        <w:t>Ana Šakić</w:t>
      </w:r>
      <w:r w:rsidR="009B3358" w:rsidRPr="009B3358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8B232E">
        <w:rPr>
          <w:rFonts w:hAnsi="Times New Roman" w:ascii="Times New Roman"/>
        </w:rPr>
        <w:t>la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8B232E">
        <w:rPr>
          <w:rFonts w:hAnsi="Times New Roman" w:ascii="Times New Roman"/>
        </w:rPr>
        <w:t xml:space="preserve">joj </w:t>
      </w:r>
      <w:r w:rsidR="00D4568B">
        <w:rPr>
          <w:rFonts w:hAnsi="Times New Roman" w:ascii="Times New Roman"/>
        </w:rPr>
        <w:t xml:space="preserve">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poslovni broj gornji od </w:t>
      </w:r>
      <w:r w:rsidR="00DE5FCD">
        <w:rPr>
          <w:rFonts w:hAnsi="Times New Roman" w:ascii="Times New Roman"/>
        </w:rPr>
        <w:t>1</w:t>
      </w:r>
      <w:r w:rsidR="008B232E">
        <w:rPr>
          <w:rFonts w:hAnsi="Times New Roman" w:ascii="Times New Roman"/>
        </w:rPr>
        <w:t>3. veljače</w:t>
      </w:r>
      <w:r>
        <w:rPr>
          <w:rFonts w:hAnsi="Times New Roman" w:ascii="Times New Roman"/>
        </w:rPr>
        <w:t xml:space="preserve"> 2017. naložio </w:t>
      </w:r>
      <w:r w:rsidR="00DE5FCD">
        <w:rPr>
          <w:rFonts w:hAnsi="Times New Roman" w:ascii="Times New Roman"/>
        </w:rPr>
        <w:t>Emilu Vričiću</w:t>
      </w:r>
      <w:r w:rsidR="008B232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kao zakonskom zastupniku dužnika da uplati dodatni iznos predujma od 5.000,00 kn za namirenje troškova stečajnog postupka, međutim ista nije postupila po rješenju suda, pa je sud pravomoćno i ovršno rješenje dostavio na provedbu FINA-i.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sud je sukladno odredbi čl. 132. st. 5. SZ-a 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a nakon što se izvrši naplata predujma sa računa zakonskog zastupnika, sud će naplaćeni iznos prenijeti u korist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postupka. </w:t>
      </w:r>
      <w:r w:rsidR="00E65224">
        <w:rPr>
          <w:rFonts w:hAnsi="Times New Roman" w:ascii="Times New Roman"/>
        </w:rPr>
        <w:t xml:space="preserve">Slijedom iznesenog riješeno je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8B232E">
        <w:rPr>
          <w:rFonts w:hAnsi="Times New Roman" w:ascii="Times New Roman"/>
        </w:rPr>
        <w:t>17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0335A">
        <w:rPr>
          <w:rFonts w:hAnsi="Times New Roman" w:ascii="Times New Roman"/>
        </w:rPr>
        <w:t>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F63876">
        <w:rPr>
          <w:rFonts w:hAnsi="Times New Roman" w:ascii="Times New Roman"/>
        </w:rPr>
        <w:t>,v.r.</w:t>
      </w:r>
    </w:p>
    <w:p w:rsidRDefault="00F63876" w:rsidP="005808FA" w:rsidR="00F63876">
      <w:pPr>
        <w:jc w:val="right"/>
        <w:rPr>
          <w:rFonts w:hAnsi="Times New Roman" w:ascii="Times New Roman"/>
        </w:rPr>
      </w:pPr>
    </w:p>
    <w:p w:rsidRDefault="00F63876" w:rsidP="005808FA" w:rsidR="00F6387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63876" w:rsidP="005808FA" w:rsidR="00F6387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63876" w:rsidP="005808FA" w:rsidR="00E5660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F63876" w:rsidR="00733BA9" w:rsidRPr="00733BA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DA6C8D" w:rsidR="00185C08" w:rsidRPr="001A1A01">
      <w:headerReference w:type="default" r:id="rId11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876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DE5FCD">
          <w:rPr>
            <w:rFonts w:hAnsi="Times New Roman" w:ascii="Times New Roman"/>
          </w:rPr>
          <w:t>4520</w:t>
        </w:r>
        <w:r w:rsidR="00913898">
          <w:rPr>
            <w:rFonts w:hAnsi="Times New Roman" w:ascii="Times New Roman"/>
          </w:rPr>
          <w:t>/16</w:t>
        </w:r>
        <w:r w:rsidR="00F63876">
          <w:rPr>
            <w:rFonts w:hAnsi="Times New Roman" w:ascii="Times New Roman"/>
          </w:rPr>
          <w:t>-24</w:t>
        </w:r>
      </w:p>
      <w:p w:rsidRDefault="00F63876" w:rsidR="0060670C">
        <w:pPr>
          <w:pStyle w:val="Zaglavlje"/>
          <w:jc w:val="center"/>
        </w:pPr>
      </w:p>
    </w:sdtContent>
  </w:sdt>
  <w:p w:rsidRDefault="00F63876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A6975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B7A68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92270"/>
    <w:rsid w:val="002B0E11"/>
    <w:rsid w:val="002D485F"/>
    <w:rsid w:val="002D609A"/>
    <w:rsid w:val="003114E0"/>
    <w:rsid w:val="003422B3"/>
    <w:rsid w:val="00362CCF"/>
    <w:rsid w:val="003944FD"/>
    <w:rsid w:val="00395F7D"/>
    <w:rsid w:val="003A6A61"/>
    <w:rsid w:val="003A7D08"/>
    <w:rsid w:val="003D449D"/>
    <w:rsid w:val="0042534A"/>
    <w:rsid w:val="004363A2"/>
    <w:rsid w:val="00445660"/>
    <w:rsid w:val="00453A14"/>
    <w:rsid w:val="00456E7D"/>
    <w:rsid w:val="004C28B3"/>
    <w:rsid w:val="0050375D"/>
    <w:rsid w:val="00514B96"/>
    <w:rsid w:val="0052756B"/>
    <w:rsid w:val="00547FD2"/>
    <w:rsid w:val="005773B7"/>
    <w:rsid w:val="005808FA"/>
    <w:rsid w:val="005813BC"/>
    <w:rsid w:val="005C1FAA"/>
    <w:rsid w:val="005C3DA6"/>
    <w:rsid w:val="005C7798"/>
    <w:rsid w:val="005E4925"/>
    <w:rsid w:val="005F06BF"/>
    <w:rsid w:val="005F7E02"/>
    <w:rsid w:val="00601A6F"/>
    <w:rsid w:val="00602601"/>
    <w:rsid w:val="00646ADE"/>
    <w:rsid w:val="006753BD"/>
    <w:rsid w:val="00685855"/>
    <w:rsid w:val="006862D5"/>
    <w:rsid w:val="00695B29"/>
    <w:rsid w:val="006A0969"/>
    <w:rsid w:val="006A7CBC"/>
    <w:rsid w:val="006C79AB"/>
    <w:rsid w:val="006D50C3"/>
    <w:rsid w:val="007002F0"/>
    <w:rsid w:val="007050E4"/>
    <w:rsid w:val="007230A2"/>
    <w:rsid w:val="00733BA9"/>
    <w:rsid w:val="0075117E"/>
    <w:rsid w:val="00755E3A"/>
    <w:rsid w:val="0076181A"/>
    <w:rsid w:val="00771B72"/>
    <w:rsid w:val="00775029"/>
    <w:rsid w:val="007E52D4"/>
    <w:rsid w:val="007F50E6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2FFC"/>
    <w:rsid w:val="008753F6"/>
    <w:rsid w:val="008A2687"/>
    <w:rsid w:val="008A6EFC"/>
    <w:rsid w:val="008B232E"/>
    <w:rsid w:val="00913898"/>
    <w:rsid w:val="009449DB"/>
    <w:rsid w:val="0095637B"/>
    <w:rsid w:val="0096633C"/>
    <w:rsid w:val="00966407"/>
    <w:rsid w:val="009701A0"/>
    <w:rsid w:val="00972DB2"/>
    <w:rsid w:val="00997385"/>
    <w:rsid w:val="009B2378"/>
    <w:rsid w:val="009B3358"/>
    <w:rsid w:val="009B3948"/>
    <w:rsid w:val="009B5CB7"/>
    <w:rsid w:val="009C57FD"/>
    <w:rsid w:val="009D733B"/>
    <w:rsid w:val="009E0674"/>
    <w:rsid w:val="00A15F4F"/>
    <w:rsid w:val="00A1637D"/>
    <w:rsid w:val="00A1760B"/>
    <w:rsid w:val="00A265B2"/>
    <w:rsid w:val="00A426E0"/>
    <w:rsid w:val="00A555A6"/>
    <w:rsid w:val="00A70719"/>
    <w:rsid w:val="00A74E80"/>
    <w:rsid w:val="00A85C1E"/>
    <w:rsid w:val="00A85CC6"/>
    <w:rsid w:val="00A96B27"/>
    <w:rsid w:val="00AC09A6"/>
    <w:rsid w:val="00AC231B"/>
    <w:rsid w:val="00AE1E7E"/>
    <w:rsid w:val="00B028D4"/>
    <w:rsid w:val="00B0335A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623C1"/>
    <w:rsid w:val="00C84EE2"/>
    <w:rsid w:val="00C90F88"/>
    <w:rsid w:val="00CD4390"/>
    <w:rsid w:val="00CF5826"/>
    <w:rsid w:val="00D11867"/>
    <w:rsid w:val="00D21927"/>
    <w:rsid w:val="00D42E48"/>
    <w:rsid w:val="00D4568B"/>
    <w:rsid w:val="00D5262E"/>
    <w:rsid w:val="00D57E6D"/>
    <w:rsid w:val="00D636DC"/>
    <w:rsid w:val="00D63EE0"/>
    <w:rsid w:val="00D755C4"/>
    <w:rsid w:val="00D77CD5"/>
    <w:rsid w:val="00D82856"/>
    <w:rsid w:val="00D930C1"/>
    <w:rsid w:val="00DA042E"/>
    <w:rsid w:val="00DA2E63"/>
    <w:rsid w:val="00DA56AD"/>
    <w:rsid w:val="00DA6C8D"/>
    <w:rsid w:val="00DC5F22"/>
    <w:rsid w:val="00DE5FCD"/>
    <w:rsid w:val="00E16B66"/>
    <w:rsid w:val="00E208A7"/>
    <w:rsid w:val="00E35DA4"/>
    <w:rsid w:val="00E56607"/>
    <w:rsid w:val="00E5782A"/>
    <w:rsid w:val="00E62734"/>
    <w:rsid w:val="00E64B06"/>
    <w:rsid w:val="00E65224"/>
    <w:rsid w:val="00EC1FC2"/>
    <w:rsid w:val="00EE219B"/>
    <w:rsid w:val="00F115F0"/>
    <w:rsid w:val="00F215B8"/>
    <w:rsid w:val="00F63876"/>
    <w:rsid w:val="00F75C06"/>
    <w:rsid w:val="00FB77B4"/>
    <w:rsid w:val="00FC6EE1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9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97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9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9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9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97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9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9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St-4520/2016-24</izvorni_sadrzaj>
    <derivirana_varijabla naziv="DomainObject.Oznaka_1">St-4520/2016-24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4520</izvorni_sadrzaj>
    <derivirana_varijabla naziv="DomainObject.Predmet.Broj_1">4520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2017.</izvorni_sadrzaj>
    <derivirana_varijabla naziv="DomainObject.Predmet.DatumRjesavanja_1">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St-4520/2016</izvorni_sadrzaj>
    <derivirana_varijabla naziv="DomainObject.Predmet.OznakaBroj_1">St-4520/2016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ALLEGRO VITA d.o.o. zastupanog po punomoćniku Emil Vričić</izvorni_sadrzaj>
    <derivirana_varijabla naziv="DomainObject.Predmet.ProtustrankaFormated_1">  ALLEGRO VITA d.o.o. zastupanog po punomoćniku Emil Vričić</derivirana_varijabla>
  </DomainObject.Predmet.ProtustrankaFormated>
  <DomainObject.Predmet.ProtustrankaFormatedOIB>
    <izvorni_sadrzaj>  ALLEGRO VITA d.o.o., OIB 36099589110 zastupanog po punomoćniku Emil Vričić</izvorni_sadrzaj>
    <derivirana_varijabla naziv="DomainObject.Predmet.ProtustrankaFormatedOIB_1">  ALLEGRO VITA d.o.o., OIB 36099589110 zastupanog po punomoćniku Emil Vričić</derivirana_varijabla>
  </DomainObject.Predmet.ProtustrankaFormatedOIB>
  <DomainObject.Predmet.ProtustrankaFormatedWithAdress>
    <izvorni_sadrzaj> ALLEGRO VITA d.o.o., Lastovska 18, 10000 Zagreb zastupanog po punomoćniku Emil Vričić</izvorni_sadrzaj>
    <derivirana_varijabla naziv="DomainObject.Predmet.ProtustrankaFormatedWithAdress_1"> ALLEGRO VITA d.o.o., Lastovska 18, 10000 Zagreb zastupanog po punomoćniku Emil Vričić</derivirana_varijabla>
  </DomainObject.Predmet.ProtustrankaFormatedWithAdress>
  <DomainObject.Predmet.ProtustrankaFormatedWithAdressOIB>
    <izvorni_sadrzaj> ALLEGRO VITA d.o.o., OIB 36099589110, Lastovska 18, 10000 Zagreb zastupanog po punomoćniku Emil Vričić</izvorni_sadrzaj>
    <derivirana_varijabla naziv="DomainObject.Predmet.ProtustrankaFormatedWithAdressOIB_1"> ALLEGRO VITA d.o.o., OIB 36099589110, Lastovska 18, 10000 Zagreb zastupanog po punomoćniku Emil Vričić</derivirana_varijabla>
  </DomainObject.Predmet.ProtustrankaFormatedWithAdressOIB>
  <DomainObject.Predmet.ProtustrankaWithAdress>
    <izvorni_sadrzaj>ALLEGRO VITA d.o.o. Lastovska 18, 10000 Zagreb</izvorni_sadrzaj>
    <derivirana_varijabla naziv="DomainObject.Predmet.ProtustrankaWithAdress_1">ALLEGRO VITA d.o.o. Lastovska 18, 10000 Zagreb</derivirana_varijabla>
  </DomainObject.Predmet.ProtustrankaWithAdress>
  <DomainObject.Predmet.ProtustrankaWithAdressOIB>
    <izvorni_sadrzaj>ALLEGRO VITA d.o.o., OIB 36099589110, Lastovska 18, 10000 Zagreb</izvorni_sadrzaj>
    <derivirana_varijabla naziv="DomainObject.Predmet.ProtustrankaWithAdressOIB_1">ALLEGRO VITA d.o.o., OIB 36099589110, Lastovska 18, 10000 Zagreb</derivirana_varijabla>
  </DomainObject.Predmet.ProtustrankaWithAdressOIB>
  <DomainObject.Predmet.ProtustrankaNazivFormated>
    <izvorni_sadrzaj>ALLEGRO VITA d.o.o.</izvorni_sadrzaj>
    <derivirana_varijabla naziv="DomainObject.Predmet.ProtustrankaNazivFormated_1">ALLEGRO VITA d.o.o.</derivirana_varijabla>
  </DomainObject.Predmet.ProtustrankaNazivFormated>
  <DomainObject.Predmet.ProtustrankaNazivFormatedOIB>
    <izvorni_sadrzaj>ALLEGRO VITA d.o.o., OIB 36099589110</izvorni_sadrzaj>
    <derivirana_varijabla naziv="DomainObject.Predmet.ProtustrankaNazivFormatedOIB_1">ALLEGRO VITA d.o.o., OIB 36099589110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ALLEGRO VITA d.o.o. zastupanog po punomoćniku Emil Vričić</item>
    </izvorni_sadrzaj>
    <derivirana_varijabla naziv="DomainObject.Predmet.ProtuStrankaListFormated_1">
      <item>ALLEGRO VITA d.o.o. zastupanog po punomoćniku Emil Vričić</item>
    </derivirana_varijabla>
  </DomainObject.Predmet.ProtuStrankaListFormated>
  <DomainObject.Predmet.ProtuStrankaListFormatedOIB>
    <izvorni_sadrzaj>
      <item>ALLEGRO VITA d.o.o., OIB 36099589110 zastupanog po punomoćniku Emil Vričić</item>
    </izvorni_sadrzaj>
    <derivirana_varijabla naziv="DomainObject.Predmet.ProtuStrankaListFormatedOIB_1">
      <item>ALLEGRO VITA d.o.o., OIB 36099589110 zastupanog po punomoćniku Emil Vričić</item>
    </derivirana_varijabla>
  </DomainObject.Predmet.ProtuStrankaListFormatedOIB>
  <DomainObject.Predmet.ProtuStrankaListFormatedWithAdress>
    <izvorni_sadrzaj>
      <item>ALLEGRO VITA d.o.o., Lastovska 18, 10000 Zagreb zastupanog po punomoćniku Emil Vričić</item>
    </izvorni_sadrzaj>
    <derivirana_varijabla naziv="DomainObject.Predmet.ProtuStrankaListFormatedWithAdress_1">
      <item>ALLEGRO VITA d.o.o., Lastovska 18, 10000 Zagreb zastupanog po punomoćniku Emil Vričić</item>
    </derivirana_varijabla>
  </DomainObject.Predmet.ProtuStrankaListFormatedWithAdress>
  <DomainObject.Predmet.ProtuStrankaListFormatedWithAdressOIB>
    <izvorni_sadrzaj>
      <item>ALLEGRO VITA d.o.o., OIB 36099589110, Lastovska 18, 10000 Zagreb zastupanog po punomoćniku Emil Vričić</item>
    </izvorni_sadrzaj>
    <derivirana_varijabla naziv="DomainObject.Predmet.ProtuStrankaListFormatedWithAdressOIB_1">
      <item>ALLEGRO VITA d.o.o., OIB 36099589110, Lastovska 18, 10000 Zagreb zastupanog po punomoćniku Emil Vričić</item>
    </derivirana_varijabla>
  </DomainObject.Predmet.ProtuStrankaListFormatedWithAdressOIB>
  <DomainObject.Predmet.ProtuStrankaListNazivFormated>
    <izvorni_sadrzaj>
      <item>ALLEGRO VITA d.o.o.</item>
    </izvorni_sadrzaj>
    <derivirana_varijabla naziv="DomainObject.Predmet.ProtuStrankaListNazivFormated_1">
      <item>ALLEGRO VITA d.o.o.</item>
    </derivirana_varijabla>
  </DomainObject.Predmet.ProtuStrankaListNazivFormated>
  <DomainObject.Predmet.ProtuStrankaListNazivFormatedOIB>
    <izvorni_sadrzaj>
      <item>ALLEGRO VITA d.o.o., OIB 36099589110</item>
    </izvorni_sadrzaj>
    <derivirana_varijabla naziv="DomainObject.Predmet.ProtuStrankaListNazivFormatedOIB_1">
      <item>ALLEGRO VITA d.o.o., OIB 36099589110</item>
    </derivirana_varijabla>
  </DomainObject.Predmet.ProtuStrankaListNazivFormatedOIB>
  <DomainObject.Predmet.OstaliListFormated>
    <izvorni_sadrzaj>
      <item>Emil Vričić punomoćnik sudionika u postupku ALLEGRO VITA d.o.o.</item>
    </izvorni_sadrzaj>
    <derivirana_varijabla naziv="DomainObject.Predmet.OstaliListFormated_1">
      <item>Emil Vričić punomoćnik sudionika u postupku ALLEGRO VITA d.o.o.</item>
    </derivirana_varijabla>
  </DomainObject.Predmet.OstaliListFormated>
  <DomainObject.Predmet.OstaliListFormatedOIB>
    <izvorni_sadrzaj>
      <item>Emil Vričić, OIB 57358569883 punomoćnik sudionika u postupku ALLEGRO VITA d.o.o.</item>
    </izvorni_sadrzaj>
    <derivirana_varijabla naziv="DomainObject.Predmet.OstaliListFormatedOIB_1">
      <item>Emil Vričić, OIB 57358569883 punomoćnik sudionika u postupku ALLEGRO VITA d.o.o.</item>
    </derivirana_varijabla>
  </DomainObject.Predmet.OstaliListFormatedOIB>
  <DomainObject.Predmet.OstaliListFormatedWithAdress>
    <izvorni_sadrzaj>
      <item>Emil Vričić, Lastovska Ulica 18, 10000 Zagreb punomoćnik sudionika u postupku ALLEGRO VITA d.o.o.</item>
    </izvorni_sadrzaj>
    <derivirana_varijabla naziv="DomainObject.Predmet.OstaliListFormatedWithAdress_1">
      <item>Emil Vričić, Lastovska Ulica 18, 10000 Zagreb punomoćnik sudionika u postupku ALLEGRO VITA d.o.o.</item>
    </derivirana_varijabla>
  </DomainObject.Predmet.OstaliListFormatedWithAdress>
  <DomainObject.Predmet.OstaliListFormatedWithAdressOIB>
    <izvorni_sadrzaj>
      <item>Emil Vričić, OIB 57358569883, Lastovska Ulica 18, 10000 Zagreb punomoćnik sudionika u postupku ALLEGRO VITA d.o.o.</item>
    </izvorni_sadrzaj>
    <derivirana_varijabla naziv="DomainObject.Predmet.OstaliListFormatedWithAdressOIB_1">
      <item>Emil Vričić, OIB 57358569883, Lastovska Ulica 18, 10000 Zagreb punomoćnik sudionika u postupku ALLEGRO VITA d.o.o.</item>
    </derivirana_varijabla>
  </DomainObject.Predmet.OstaliListFormatedWithAdressOIB>
  <DomainObject.Predmet.OstaliListNazivFormated>
    <izvorni_sadrzaj>
      <item>Emil Vričić</item>
    </izvorni_sadrzaj>
    <derivirana_varijabla naziv="DomainObject.Predmet.OstaliListNazivFormated_1">
      <item>Emil Vričić</item>
    </derivirana_varijabla>
  </DomainObject.Predmet.OstaliListNazivFormated>
  <DomainObject.Predmet.OstaliListNazivFormatedOIB>
    <izvorni_sadrzaj>
      <item>Emil Vričić, OIB 57358569883</item>
    </izvorni_sadrzaj>
    <derivirana_varijabla naziv="DomainObject.Predmet.OstaliListNazivFormatedOIB_1">
      <item>Emil Vričić, OIB 57358569883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St-4520/2016-24</izvorni_sadrzaj>
    <derivirana_varijabla naziv="DomainObject.PoslovniBrojDokumenta_1">St-4520/2016-24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ALLEGRO VITA d.o.o.</izvorni_sadrzaj>
    <derivirana_varijabla naziv="DomainObject.Predmet.ProtustrankaIDrugi_1">ALLEGRO VITA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ALLEGRO VITA d.o.o., OIB 36099589110, Lastovska 18, 10000 Zagreb</izvorni_sadrzaj>
    <derivirana_varijabla naziv="DomainObject.Predmet.ProtustrankaIDrugiAdressOIB_1">ALLEGRO VITA d.o.o., OIB 36099589110, Lastovska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2017.</izvorni_sadrzaj>
    <derivirana_varijabla naziv="DomainObject.Predmet.OdlukaRjesenje.DatumDonosenjaOdluke_1">27.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St-4520/2016-19</izvorni_sadrzaj>
    <derivirana_varijabla naziv="DomainObject.Predmet.OdlukaRjesenje.Oznaka_1">St-4520/2016-19</derivirana_varijabla>
  </DomainObject.Predmet.OdlukaRjesenje.Oznaka>
  <DomainObject.Predmet.SudioniciListNaziv>
    <izvorni_sadrzaj>
      <item>FINA Regionalni centar Zagreb</item>
      <item>ALLEGRO VITA d.o.o.</item>
      <item>Emil Vričić</item>
    </izvorni_sadrzaj>
    <derivirana_varijabla naziv="DomainObject.Predmet.SudioniciListNaziv_1">
      <item>FINA Regionalni centar Zagreb</item>
      <item>ALLEGRO VITA d.o.o.</item>
      <item>Emil Vričić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ALLEGRO VITA d.o.o., OIB 36099589110, Lastovska 18,10000 Zagreb</item>
      <item>Emil Vričić, OIB 57358569883, Lastovska Ulica 18,10000 Zagreb</item>
    </izvorni_sadrzaj>
    <derivirana_varijabla naziv="DomainObject.Predmet.SudioniciListAdressOIB_1">
      <item>FINA Regionalni centar Zagreb, OIB 85821130368, Trg svibanjskih žrtava 1995. br. 1,10000 Zagreb</item>
      <item>ALLEGRO VITA d.o.o., OIB 36099589110, Lastovska 18,10000 Zagreb</item>
      <item>Emil Vričić, OIB 57358569883, Lastovska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36099589110</item>
      <item>, OIB 57358569883</item>
    </izvorni_sadrzaj>
    <derivirana_varijabla naziv="DomainObject.Predmet.SudioniciListNazivOIB_1">
      <item>, OIB 85821130368</item>
      <item>, OIB 36099589110</item>
      <item>, OIB 57358569883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F5F38-2D1D-43D7-B8FD-B2A497D02B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3211</properties:Characters>
  <properties:Lines>84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2017-05-17T07:50:00Z</dcterms:created>
  <dc:creator>Gordana Grčić</dc:creator>
  <cp:lastModifiedBy>Žana Livaja</cp:lastModifiedBy>
  <cp:lastPrinted>2017-05-17T07:55:00Z</cp:lastPrinted>
  <dcterms:modified xmlns:xsi="http://www.w3.org/2001/XMLSchema-instance" xsi:type="dcterms:W3CDTF">2017-05-17T07:55:00Z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St-4520/2016-24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