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5c5a" w14:paraId="7ca5c5a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B432CB">
        <w:t>494</w:t>
      </w:r>
      <w:r>
        <w:t>/1</w:t>
      </w:r>
      <w:r w:rsidR="00A2677E">
        <w:t>6</w:t>
      </w:r>
      <w:r>
        <w:t>-</w:t>
      </w:r>
      <w:r w:rsidR="00B432CB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B432CB">
        <w:t xml:space="preserve">DIS CENTAR d.o.o., Zadar, Poljana Šime </w:t>
      </w:r>
      <w:proofErr w:type="spellStart"/>
      <w:r w:rsidR="00B432CB">
        <w:t>Budinića</w:t>
      </w:r>
      <w:proofErr w:type="spellEnd"/>
      <w:r w:rsidR="00B432CB">
        <w:t xml:space="preserve"> 2, OIB: 76722031229</w:t>
      </w:r>
      <w:r w:rsidR="00F81A36" w:rsidRPr="001C5505">
        <w:t xml:space="preserve">,  </w:t>
      </w:r>
      <w:r w:rsidR="003A0A6A" w:rsidRPr="001C5505">
        <w:t xml:space="preserve">dana </w:t>
      </w:r>
      <w:r w:rsidR="00B432CB">
        <w:t>13</w:t>
      </w:r>
      <w:r w:rsidR="00674E10">
        <w:t>. lipnja</w:t>
      </w:r>
      <w:r w:rsidR="008E7626">
        <w:t xml:space="preserve">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B432CB">
        <w:t xml:space="preserve">DIS CENTAR d.o.o., Zadar, Poljana Šime </w:t>
      </w:r>
      <w:proofErr w:type="spellStart"/>
      <w:r w:rsidR="00B432CB">
        <w:t>Budinića</w:t>
      </w:r>
      <w:proofErr w:type="spellEnd"/>
      <w:r w:rsidR="00B432CB">
        <w:t xml:space="preserve"> 2, OIB: 76722031229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432CB">
        <w:t>494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B432CB">
        <w:t>DIS CENTAR d.o.o., Zadar</w:t>
      </w:r>
      <w:r w:rsidR="004940CC">
        <w:t xml:space="preserve">,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</w:t>
      </w:r>
      <w:r w:rsidR="008F64F4">
        <w:t>o je zastupnik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8F64F4">
        <w:t>o</w:t>
      </w:r>
      <w:r w:rsidRPr="00802E3F">
        <w:t xml:space="preserve"> da stečajni dužnik </w:t>
      </w:r>
      <w:r w:rsidR="007C239F">
        <w:t xml:space="preserve">nema imovine, da posluje </w:t>
      </w:r>
      <w:r w:rsidR="00B432CB">
        <w:t xml:space="preserve">u iznajmljenom prostoru, sa iznajmljenom opremom i nekoliko stolova u vlasništvu, </w:t>
      </w:r>
      <w:r w:rsidR="008F64F4">
        <w:t xml:space="preserve">te da je račun u blokadi za </w:t>
      </w:r>
      <w:r w:rsidR="00B432CB">
        <w:t>oko</w:t>
      </w:r>
      <w:r w:rsidR="008F64F4">
        <w:t xml:space="preserve"> </w:t>
      </w:r>
      <w:r w:rsidR="00B432CB">
        <w:t>50.000,00</w:t>
      </w:r>
      <w:r w:rsidR="008F64F4">
        <w:t xml:space="preserve"> kuna</w:t>
      </w:r>
      <w:r w:rsidR="00671AF6" w:rsidRPr="00802E3F">
        <w:t xml:space="preserve">, </w:t>
      </w:r>
      <w:r w:rsidR="00206FCF" w:rsidRPr="00802E3F">
        <w:t xml:space="preserve">iz čega je proizišlo da stečajni dužnik nema imovinu koja bi bila dovoljna za namirenje troškova postupka. </w:t>
      </w:r>
      <w:r w:rsidR="008F64F4"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B432CB">
        <w:t>13</w:t>
      </w:r>
      <w:r w:rsidR="00674E10">
        <w:t>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B432CB">
      <w:t>494</w:t>
    </w:r>
    <w:r w:rsidR="004940CC">
      <w:t>/16-</w:t>
    </w:r>
    <w:r w:rsidR="008F64F4">
      <w:t>1</w:t>
    </w:r>
    <w:r w:rsidR="00B432CB">
      <w:t>0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92018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940CC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74E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239F"/>
    <w:rsid w:val="007C5ABC"/>
    <w:rsid w:val="00802E3F"/>
    <w:rsid w:val="00815E2F"/>
    <w:rsid w:val="00816F81"/>
    <w:rsid w:val="008B2D83"/>
    <w:rsid w:val="008C2399"/>
    <w:rsid w:val="008E1367"/>
    <w:rsid w:val="008E7626"/>
    <w:rsid w:val="008F64F4"/>
    <w:rsid w:val="00914580"/>
    <w:rsid w:val="00933E53"/>
    <w:rsid w:val="009965B7"/>
    <w:rsid w:val="00A2677E"/>
    <w:rsid w:val="00A448CA"/>
    <w:rsid w:val="00A94666"/>
    <w:rsid w:val="00A96B54"/>
    <w:rsid w:val="00AE41C1"/>
    <w:rsid w:val="00B21E7D"/>
    <w:rsid w:val="00B225CC"/>
    <w:rsid w:val="00B32CC5"/>
    <w:rsid w:val="00B432CB"/>
    <w:rsid w:val="00B711FC"/>
    <w:rsid w:val="00B72E7D"/>
    <w:rsid w:val="00B92800"/>
    <w:rsid w:val="00BE0D66"/>
    <w:rsid w:val="00BE2A54"/>
    <w:rsid w:val="00BE6C59"/>
    <w:rsid w:val="00C16042"/>
    <w:rsid w:val="00C90A82"/>
    <w:rsid w:val="00C92E0A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 CENTAR d.o.o. za ugostiteljstvo, trgovinu i turizam.</izvorni_sadrzaj>
    <derivirana_varijabla naziv="DomainObject.Predmet.ProtustrankaFormated_1">  DIS CENTAR d.o.o. za ugostiteljstvo, trgovinu i turizam.</derivirana_varijabla>
  </DomainObject.Predmet.ProtustrankaFormated>
  <DomainObject.Predmet.ProtustrankaFormatedOIB>
    <izvorni_sadrzaj>  DIS CENTAR d.o.o. za ugostiteljstvo, trgovinu i turizam., OIB 76722031229</izvorni_sadrzaj>
    <derivirana_varijabla naziv="DomainObject.Predmet.ProtustrankaFormatedOIB_1">  DIS CENTAR d.o.o. za ugostiteljstvo, trgovinu i turizam., OIB 76722031229</derivirana_varijabla>
  </DomainObject.Predmet.ProtustrankaFormatedOIB>
  <DomainObject.Predmet.ProtustrankaFormatedWithAdress>
    <izvorni_sadrzaj> DIS CENTAR d.o.o. za ugostiteljstvo, trgovinu i turizam., Poljana Šime Budinića/2, 23000 Zadar</izvorni_sadrzaj>
    <derivirana_varijabla naziv="DomainObject.Predmet.ProtustrankaFormatedWithAdress_1"> DIS CENTAR d.o.o. za ugostiteljstvo, trgovinu i turizam., Poljana Šime Budinića/2, 23000 Zadar</derivirana_varijabla>
  </DomainObject.Predmet.ProtustrankaFormatedWithAdress>
  <DomainObject.Predmet.ProtustrankaFormatedWithAdressOIB>
    <izvorni_sadrzaj> DIS CENTAR d.o.o. za ugostiteljstvo, trgovinu i turizam., OIB 76722031229, Poljana Šime Budinića/2, 23000 Zadar</izvorni_sadrzaj>
    <derivirana_varijabla naziv="DomainObject.Predmet.ProtustrankaFormatedWithAdressOIB_1"> DIS CENTAR d.o.o. za ugostiteljstvo, trgovinu i turizam., OIB 76722031229, Poljana Šime Budinića/2, 23000 Zadar</derivirana_varijabla>
  </DomainObject.Predmet.ProtustrankaFormatedWithAdressOIB>
  <DomainObject.Predmet.ProtustrankaWithAdress>
    <izvorni_sadrzaj>DIS CENTAR d.o.o. za ugostiteljstvo, trgovinu i turizam. Poljana Šime Budinića/2, 23000 Zadar</izvorni_sadrzaj>
    <derivirana_varijabla naziv="DomainObject.Predmet.ProtustrankaWithAdress_1">DIS CENTAR d.o.o. za ugostiteljstvo, trgovinu i turizam. Poljana Šime Budinića/2, 23000 Zadar</derivirana_varijabla>
  </DomainObject.Predmet.ProtustrankaWithAdress>
  <DomainObject.Predmet.ProtustrankaWithAdressOIB>
    <izvorni_sadrzaj>DIS CENTAR d.o.o. za ugostiteljstvo, trgovinu i turizam., OIB 76722031229, Poljana Šime Budinića/2, 23000 Zadar</izvorni_sadrzaj>
    <derivirana_varijabla naziv="DomainObject.Predmet.ProtustrankaWithAdressOIB_1">DIS CENTAR d.o.o. za ugostiteljstvo, trgovinu i turizam., OIB 76722031229, Poljana Šime Budinića/2, 23000 Zadar</derivirana_varijabla>
  </DomainObject.Predmet.ProtustrankaWithAdressOIB>
  <DomainObject.Predmet.ProtustrankaNazivFormated>
    <izvorni_sadrzaj>DIS CENTAR d.o.o. za ugostiteljstvo, trgovinu i turizam.</izvorni_sadrzaj>
    <derivirana_varijabla naziv="DomainObject.Predmet.ProtustrankaNazivFormated_1">DIS CENTAR d.o.o. za ugostiteljstvo, trgovinu i turizam.</derivirana_varijabla>
  </DomainObject.Predmet.ProtustrankaNazivFormated>
  <DomainObject.Predmet.ProtustrankaNazivFormatedOIB>
    <izvorni_sadrzaj>DIS CENTAR d.o.o. za ugostiteljstvo, trgovinu i turizam., OIB 76722031229</izvorni_sadrzaj>
    <derivirana_varijabla naziv="DomainObject.Predmet.ProtustrankaNazivFormatedOIB_1">DIS CENTAR d.o.o. za ugostiteljstvo, trgovinu i turizam., OIB 76722031229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50329.83</izvorni_sadrzaj>
    <derivirana_varijabla naziv="DomainObject.Predmet.TrenutnaVrijednost_1">50329.83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DIS CENTAR d.o.o. za ugostiteljstvo, trgovinu i turizam.</item>
    </izvorni_sadrzaj>
    <derivirana_varijabla naziv="DomainObject.Predmet.ProtuStrankaListFormated_1">
      <item>DIS CENTAR d.o.o. za ugostiteljstvo, trgovinu i turizam.</item>
    </derivirana_varijabla>
  </DomainObject.Predmet.ProtuStrankaListFormated>
  <DomainObject.Predmet.ProtuStrankaListFormatedOIB>
    <izvorni_sadrzaj>
      <item>DIS CENTAR d.o.o. za ugostiteljstvo, trgovinu i turizam., OIB 76722031229</item>
    </izvorni_sadrzaj>
    <derivirana_varijabla naziv="DomainObject.Predmet.ProtuStrankaListFormatedOIB_1">
      <item>DIS CENTAR d.o.o. za ugostiteljstvo, trgovinu i turizam., OIB 76722031229</item>
    </derivirana_varijabla>
  </DomainObject.Predmet.ProtuStrankaListFormatedOIB>
  <DomainObject.Predmet.ProtuStrankaListFormatedWithAdress>
    <izvorni_sadrzaj>
      <item>DIS CENTAR d.o.o. za ugostiteljstvo, trgovinu i turizam., Poljana Šime Budinića/2, 23000 Zadar</item>
    </izvorni_sadrzaj>
    <derivirana_varijabla naziv="DomainObject.Predmet.ProtuStrankaListFormatedWithAdress_1">
      <item>DIS CENTAR d.o.o. za ugostiteljstvo, trgovinu i turizam., Poljana Šime Budinića/2, 23000 Zadar</item>
    </derivirana_varijabla>
  </DomainObject.Predmet.ProtuStrankaListFormatedWithAdress>
  <DomainObject.Predmet.ProtuStrankaListFormatedWithAdressOIB>
    <izvorni_sadrzaj>
      <item>DIS CENTAR d.o.o. za ugostiteljstvo, trgovinu i turizam., OIB 76722031229, Poljana Šime Budinića/2, 23000 Zadar</item>
    </izvorni_sadrzaj>
    <derivirana_varijabla naziv="DomainObject.Predmet.ProtuStrankaListFormatedWithAdressOIB_1">
      <item>DIS CENTAR d.o.o. za ugostiteljstvo, trgovinu i turizam., OIB 76722031229, Poljana Šime Budinića/2, 23000 Zadar</item>
    </derivirana_varijabla>
  </DomainObject.Predmet.ProtuStrankaListFormatedWithAdressOIB>
  <DomainObject.Predmet.ProtuStrankaListNazivFormated>
    <izvorni_sadrzaj>
      <item>DIS CENTAR d.o.o. za ugostiteljstvo, trgovinu i turizam.</item>
    </izvorni_sadrzaj>
    <derivirana_varijabla naziv="DomainObject.Predmet.ProtuStrankaListNazivFormated_1">
      <item>DIS CENTAR d.o.o. za ugostiteljstvo, trgovinu i turizam.</item>
    </derivirana_varijabla>
  </DomainObject.Predmet.ProtuStrankaListNazivFormated>
  <DomainObject.Predmet.ProtuStrankaListNazivFormatedOIB>
    <izvorni_sadrzaj>
      <item>DIS CENTAR d.o.o. za ugostiteljstvo, trgovinu i turizam., OIB 76722031229</item>
    </izvorni_sadrzaj>
    <derivirana_varijabla naziv="DomainObject.Predmet.ProtuStrankaListNazivFormatedOIB_1">
      <item>DIS CENTAR d.o.o. za ugostiteljstvo, trgovinu i turizam., OIB 76722031229</item>
    </derivirana_varijabla>
  </DomainObject.Predmet.ProtuStrankaListNazivFormatedOIB>
  <DomainObject.Predmet.OstaliListFormated>
    <izvorni_sadrzaj>
      <item>Dario Stipčević</item>
    </izvorni_sadrzaj>
    <derivirana_varijabla naziv="DomainObject.Predmet.OstaliListFormated_1">
      <item>Dario Stipčević</item>
    </derivirana_varijabla>
  </DomainObject.Predmet.OstaliListFormated>
  <DomainObject.Predmet.OstaliListFormatedOIB>
    <izvorni_sadrzaj>
      <item>Dario Stipčević, OIB 44969767693</item>
    </izvorni_sadrzaj>
    <derivirana_varijabla naziv="DomainObject.Predmet.OstaliListFormatedOIB_1">
      <item>Dario Stipčević, OIB 44969767693</item>
    </derivirana_varijabla>
  </DomainObject.Predmet.OstaliListFormatedOIB>
  <DomainObject.Predmet.OstaliListFormatedWithAdress>
    <izvorni_sadrzaj>
      <item>Dario Stipčević</item>
    </izvorni_sadrzaj>
    <derivirana_varijabla naziv="DomainObject.Predmet.OstaliListFormatedWithAdress_1">
      <item>Dario Stipčević</item>
    </derivirana_varijabla>
  </DomainObject.Predmet.OstaliListFormatedWithAdress>
  <DomainObject.Predmet.OstaliListFormatedWithAdressOIB>
    <izvorni_sadrzaj>
      <item>Dario Stipčević, OIB 44969767693</item>
    </izvorni_sadrzaj>
    <derivirana_varijabla naziv="DomainObject.Predmet.OstaliListFormatedWithAdressOIB_1">
      <item>Dario Stipčević, OIB 44969767693</item>
    </derivirana_varijabla>
  </DomainObject.Predmet.OstaliListFormatedWithAdressOIB>
  <DomainObject.Predmet.OstaliListNazivFormated>
    <izvorni_sadrzaj>
      <item>Dario Stipčević</item>
    </izvorni_sadrzaj>
    <derivirana_varijabla naziv="DomainObject.Predmet.OstaliListNazivFormated_1">
      <item>Dario Stipčević</item>
    </derivirana_varijabla>
  </DomainObject.Predmet.OstaliListNazivFormated>
  <DomainObject.Predmet.OstaliListNazivFormatedOIB>
    <izvorni_sadrzaj>
      <item>Dario Stipčević, OIB 44969767693</item>
    </izvorni_sadrzaj>
    <derivirana_varijabla naziv="DomainObject.Predmet.OstaliListNazivFormatedOIB_1">
      <item>Dario Stipčević, OIB 44969767693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DIS CENTAR d.o.o. za ugostiteljstvo, trgovinu i turizam.</izvorni_sadrzaj>
    <derivirana_varijabla naziv="DomainObject.Predmet.ProtustrankaIDrugi_1">DIS CENTAR d.o.o. za ugostiteljstvo, trgovinu i turizam.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DIS CENTAR d.o.o. za ugostiteljstvo, trgovinu i turizam., OIB 76722031229, Poljana Šime Budinića/2, 23000 Zadar</izvorni_sadrzaj>
    <derivirana_varijabla naziv="DomainObject.Predmet.ProtustrankaIDrugiAdressOIB_1">DIS CENTAR d.o.o. za ugostiteljstvo, trgovinu i turizam., OIB 76722031229, Poljana Šime Budinića/2,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DIS CENTAR d.o.o. za ugostiteljstvo, trgovinu i turizam.</item>
      <item>Dario Stipčević</item>
    </izvorni_sadrzaj>
    <derivirana_varijabla naziv="DomainObject.Predmet.SudioniciListNaziv_1">
      <item>FINA</item>
      <item>DIS CENTAR d.o.o. za ugostiteljstvo, trgovinu i turizam.</item>
      <item>Dario Stipčević</item>
    </derivirana_varijabla>
  </DomainObject.Predmet.SudioniciListNaziv>
  <DomainObject.Predmet.SudioniciListAdressOIB>
    <izvorni_sadrzaj>
      <item>FINA, OIB 85821130368</item>
      <item>DIS CENTAR d.o.o. za ugostiteljstvo, trgovinu i turizam., OIB 76722031229, Poljana Šime Budinića/2,23000 Zadar</item>
      <item>Dario Stipčević, OIB 44969767693</item>
    </izvorni_sadrzaj>
    <derivirana_varijabla naziv="DomainObject.Predmet.SudioniciListAdressOIB_1">
      <item>FINA, OIB 85821130368</item>
      <item>DIS CENTAR d.o.o. za ugostiteljstvo, trgovinu i turizam., OIB 76722031229, Poljana Šime Budinića/2,23000 Zadar</item>
      <item>Dario Stipčević, OIB 44969767693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76722031229</item>
      <item>, OIB 44969767693</item>
    </izvorni_sadrzaj>
    <derivirana_varijabla naziv="DomainObject.Predmet.SudioniciListNazivOIB_1">
      <item>, OIB 85821130368</item>
      <item>, OIB 76722031229</item>
      <item>, OIB 44969767693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18576-C3AF-4123-A341-3D001AFDE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482</properties:Words>
  <properties:Characters>2509</properties:Characters>
  <properties:Lines>81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2016-06-13T09:06:00Z</dcterms:created>
  <dc:creator>Ardena Bajlo</dc:creator>
  <cp:lastModifiedBy>wsadmin</cp:lastModifiedBy>
  <cp:lastPrinted>2016-06-13T11:06:00Z</cp:lastPrinted>
  <dcterms:modified xmlns:xsi="http://www.w3.org/2001/XMLSchema-instance" xsi:type="dcterms:W3CDTF">2016-06-13T12:11:00Z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