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8c3b" w14:paraId="7e28c3b" w:rsidRDefault="004A54A2" w:rsidP="001940FB" w:rsidR="004A54A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A54A2" w:rsidR="001065A0" w:rsidRPr="004A54A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5491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A54A2" w:rsidP="00AA6BCF" w:rsidR="004A54A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A54A2" w:rsidR="004A54A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A54A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A54A2" w:rsidP="004A54A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A54A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A54A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C4744">
        <w:rPr>
          <w:rFonts w:cs="Calibri" w:eastAsia="Arial Unicode MS" w:hAnsi="Calibri" w:ascii="Calibri"/>
          <w:kern w:val="1"/>
          <w:lang w:eastAsia="ar-SA" w:val="hr-HR"/>
        </w:rPr>
        <w:t>DUŠANKA RADIĆ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A54A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B54915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C4744" w:rsidRPr="003C4744">
        <w:rPr>
          <w:rFonts w:cs="Calibri" w:hAnsi="Calibri" w:ascii="Calibri"/>
        </w:rPr>
        <w:t>385.818,81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C4744" w:rsidRPr="003C4744">
        <w:rPr>
          <w:rFonts w:cs="Calibri" w:hAnsi="Calibri" w:ascii="Calibri"/>
        </w:rPr>
        <w:t>351.918,81 kn</w:t>
      </w:r>
      <w:r w:rsidR="004A54A2">
        <w:rPr>
          <w:rFonts w:cs="Calibri" w:hAnsi="Calibri" w:ascii="Calibri"/>
        </w:rPr>
        <w:t>,</w:t>
      </w:r>
      <w:r w:rsidR="003C474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3C4744" w:rsidRPr="003C4744">
        <w:rPr>
          <w:rFonts w:cs="Calibri" w:hAnsi="Calibri" w:ascii="Calibri"/>
        </w:rPr>
        <w:t>33.900,00 kn</w:t>
      </w:r>
      <w:r w:rsidR="003C474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A54A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3C4744" w:rsidR="00C3680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A54A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A54A2" w:rsidRPr="004A54A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A54A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74118" w:rsidP="003C4744" w:rsidR="00A7411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A54A2" w:rsidP="003C4744" w:rsidR="004A54A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C4744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4744">
              <w:rPr>
                <w:rFonts w:cs="Calibri" w:hAnsi="Calibri" w:ascii="Calibri"/>
              </w:rPr>
              <w:t>DUŠANKA RADIĆ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3C4744">
              <w:rPr>
                <w:rFonts w:cs="Calibri" w:hAnsi="Calibri" w:ascii="Calibri"/>
              </w:rPr>
              <w:t>Biskupa Juraja Dobrile 9,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3C4744">
              <w:rPr>
                <w:rFonts w:cs="Calibri" w:hAnsi="Calibri" w:ascii="Calibri"/>
              </w:rPr>
              <w:t>92254913442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C4744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3C4744">
              <w:rPr>
                <w:rFonts w:cs="Calibri" w:hAnsi="Calibri" w:ascii="Calibri"/>
              </w:rPr>
              <w:t>Ugovor o štednom depozitu broj 81-70-10188-5,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C4744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4744">
              <w:rPr>
                <w:rFonts w:cs="Calibri" w:hAnsi="Calibri" w:ascii="Calibri"/>
              </w:rPr>
              <w:t>385.818,81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C4744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4744">
              <w:rPr>
                <w:rFonts w:cs="Calibri" w:hAnsi="Calibri" w:ascii="Calibri"/>
              </w:rPr>
              <w:t>351.918,81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C4744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4744">
              <w:rPr>
                <w:rFonts w:cs="Calibri" w:hAnsi="Calibri" w:ascii="Calibri"/>
              </w:rPr>
              <w:t>33.900,00 kn</w:t>
            </w:r>
          </w:p>
        </w:tc>
      </w:tr>
    </w:tbl>
    <w:p w:rsidRDefault="00A440F4" w:rsidP="00A440F4" w:rsidR="00A440F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440F4" w:rsidP="00A440F4" w:rsidR="00A440F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75AA9" w:rsidP="00A440F4" w:rsidR="00A440F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0F4" w:rsidP="00A440F4" w:rsidR="00A440F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440F4" w:rsidP="00A440F4" w:rsidR="00A440F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440F4" w:rsidP="00A440F4" w:rsidR="00A440F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440F4" w:rsidP="00A440F4" w:rsidR="00A440F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440F4" w:rsidP="00A440F4" w:rsidR="00A440F4" w:rsidRPr="00B706F7">
      <w:pPr>
        <w:spacing w:after="0"/>
        <w:rPr>
          <w:rFonts w:eastAsia="Calibri" w:hAnsi="Calibri" w:ascii="Calibri"/>
          <w:lang w:val="hr-HR"/>
        </w:rPr>
      </w:pPr>
    </w:p>
    <w:p w:rsidRDefault="004A54A2" w:rsidP="00BB396C" w:rsidR="004A54A2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227" w:rsidR="00C03227">
      <w:pPr>
        <w:spacing w:after="0"/>
      </w:pPr>
      <w:r>
        <w:separator/>
      </w:r>
    </w:p>
  </w:endnote>
  <w:endnote w:id="0" w:type="continuationSeparator">
    <w:p w:rsidRDefault="00C03227" w:rsidR="00C032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227" w:rsidR="00C03227">
      <w:pPr>
        <w:spacing w:after="0"/>
      </w:pPr>
      <w:r>
        <w:separator/>
      </w:r>
    </w:p>
  </w:footnote>
  <w:footnote w:id="0" w:type="continuationSeparator">
    <w:p w:rsidRDefault="00C03227" w:rsidR="00C0322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0A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6DEE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30D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2DAC"/>
    <w:rsid w:val="00356B0C"/>
    <w:rsid w:val="00357FA9"/>
    <w:rsid w:val="00362E9D"/>
    <w:rsid w:val="00363BF9"/>
    <w:rsid w:val="003653F5"/>
    <w:rsid w:val="00366869"/>
    <w:rsid w:val="00371310"/>
    <w:rsid w:val="00372EC9"/>
    <w:rsid w:val="00374E1F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4744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5AA9"/>
    <w:rsid w:val="0048690C"/>
    <w:rsid w:val="00492DFC"/>
    <w:rsid w:val="00497107"/>
    <w:rsid w:val="004A333A"/>
    <w:rsid w:val="004A54A2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4A1C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53D2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0F4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411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10A0"/>
    <w:rsid w:val="00B52212"/>
    <w:rsid w:val="00B5238A"/>
    <w:rsid w:val="00B5267C"/>
    <w:rsid w:val="00B54915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03227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269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1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0A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0A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0A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0A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1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0A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0A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0A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0A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E68F1-1FDB-4ABA-9BDD-A0E95B984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1446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St-651/2017-147 / Podnesak - Podnesak (-147.docx)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