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cf8f" w14:paraId="b3bcf8f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4421F9" w:rsidP="004421F9" w:rsidR="008710AE">
      <w:pPr>
        <w:jc w:val="both"/>
      </w:pPr>
      <w:r>
        <w:rPr>
          <w:noProof/>
        </w:rPr>
        <w:t xml:space="preserve"> 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1F9" w:rsidP="004421F9" w:rsidR="004421F9" w:rsidRPr="00D40EE8">
      <w:pPr>
        <w:jc w:val="both"/>
      </w:pPr>
      <w:r>
        <w:t>REPUBLIKA HRVATSKA</w:t>
      </w:r>
    </w:p>
    <w:p w:rsidRDefault="004421F9" w:rsidP="008710AE" w:rsidR="008710AE" w:rsidRPr="00D40EE8">
      <w:r>
        <w:t xml:space="preserve">  </w:t>
      </w:r>
      <w:r w:rsidR="008710AE" w:rsidRPr="00D40EE8">
        <w:t>Trgovački sud u Zagrebu</w:t>
      </w:r>
    </w:p>
    <w:p w:rsidRDefault="004421F9" w:rsidP="008710AE" w:rsidR="008710AE" w:rsidRPr="00D40EE8">
      <w:r>
        <w:t xml:space="preserve">   </w:t>
      </w:r>
      <w:r w:rsidR="008710AE" w:rsidRPr="00D40EE8">
        <w:t xml:space="preserve">Zagreb, Amruševa 2/II                                                      </w:t>
      </w:r>
      <w:r>
        <w:t xml:space="preserve">                            </w:t>
      </w:r>
      <w:r w:rsidR="008710AE" w:rsidRPr="00D40EE8">
        <w:t xml:space="preserve">  </w:t>
      </w:r>
      <w:r w:rsidR="007866E9">
        <w:t>67. St-328/19</w:t>
      </w:r>
      <w:r>
        <w:t>-99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7866E9" w:rsidRPr="007866E9">
        <w:rPr>
          <w:bCs/>
        </w:rPr>
        <w:t>Stečajna masa iza GLOMUS OPREMA d.o.o. u stečaju, Zagreb, Smičiklasova 18, OIB: 53847556693</w:t>
      </w:r>
      <w:r w:rsidR="00EF7780" w:rsidRPr="008404C0">
        <w:t xml:space="preserve">, </w:t>
      </w:r>
      <w:r w:rsidR="006E1B7F">
        <w:t>2. travnja</w:t>
      </w:r>
      <w:r w:rsidR="007866E9">
        <w:t xml:space="preserve"> 2019</w:t>
      </w:r>
      <w:r w:rsidRPr="008404C0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7557F3" w:rsidRPr="007557F3">
        <w:rPr>
          <w:bCs/>
        </w:rPr>
        <w:t>Stečajna masa iza GLOMUS OPREMA d.o.o. u stečaju, Zagreb, Smičiklasova 18, OIB: 53847556693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6E1B7F">
        <w:t>7. svibnja</w:t>
      </w:r>
      <w:r w:rsidR="007557F3">
        <w:t xml:space="preserve"> 2019</w:t>
      </w:r>
      <w:r w:rsidR="00723D85" w:rsidRPr="005C7AC0">
        <w:t>.</w:t>
      </w:r>
      <w:r w:rsidR="0090700A" w:rsidRPr="005C7AC0">
        <w:t xml:space="preserve"> </w:t>
      </w:r>
      <w:r w:rsidR="006E1B7F">
        <w:t>u 11,15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6E1B7F" w:rsidRPr="006E1B7F">
        <w:t>2. travnja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C95574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C95574" w:rsidP="00400817" w:rsidR="00C95574" w:rsidRPr="00400817">
      <w:pPr>
        <w:jc w:val="right"/>
      </w:pPr>
      <w:r w:rsidRPr="00400817">
        <w:t>Za točnost otpravka – ovlašteni službenik</w:t>
      </w:r>
    </w:p>
    <w:p w:rsidRDefault="00C95574" w:rsidP="00400817" w:rsidR="00C95574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C95574" w:rsidP="00723D85" w:rsidR="00C95574" w:rsidRPr="00D40EE8">
      <w:pPr>
        <w:jc w:val="both"/>
      </w:pPr>
    </w:p>
    <w:sectPr w:rsidSect="004421F9" w:rsidR="00C95574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421F9"/>
    <w:rsid w:val="0046020C"/>
    <w:rsid w:val="005078C7"/>
    <w:rsid w:val="005447B3"/>
    <w:rsid w:val="005C7AC0"/>
    <w:rsid w:val="006372E6"/>
    <w:rsid w:val="00642B6B"/>
    <w:rsid w:val="006644E0"/>
    <w:rsid w:val="006E1B7F"/>
    <w:rsid w:val="00723D85"/>
    <w:rsid w:val="00727700"/>
    <w:rsid w:val="007557F3"/>
    <w:rsid w:val="007866E9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95574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GLOMUS OPREMA trgovina, izvoz-uvoz i usluge d.o.o. - u stečaju</izvorni_sadrzaj>
    <derivirana_varijabla naziv="DomainObject.Predmet.ProtustrankaFormated_1">  Stečajna masa iza GLOMUS OPREMA trgovina, izvoz-uvoz i usluge d.o.o. - u stečaju</derivirana_varijabla>
  </DomainObject.Predmet.ProtustrankaFormated>
  <DomainObject.Predmet.ProtustrankaFormatedOIB>
    <izvorni_sadrzaj>  Stečajna masa iza GLOMUS OPREMA trgovina, izvoz-uvoz i usluge d.o.o. - u stečaju, OIB 53847556693</izvorni_sadrzaj>
    <derivirana_varijabla naziv="DomainObject.Predmet.ProtustrankaFormatedOIB_1">  Stečajna masa iza GLOMUS OPREMA trgovina, izvoz-uvoz i usluge d.o.o. - u stečaju, OIB 53847556693</derivirana_varijabla>
  </DomainObject.Predmet.ProtustrankaFormatedOIB>
  <DomainObject.Predmet.ProtustrankaFormatedWithAdress>
    <izvorni_sadrzaj> Stečajna masa iza GLOMUS OPREMA trgovina, izvoz-uvoz i usluge d.o.o. - u stečaju, Smičiklasova 18, 10000 Zagreb</izvorni_sadrzaj>
    <derivirana_varijabla naziv="DomainObject.Predmet.ProtustrankaFormatedWithAdress_1"> Stečajna masa iza GLOMUS OPREMA trgovina, izvoz-uvoz i usluge d.o.o. - u stečaju, Smičiklasova 18, 10000 Zagreb</derivirana_varijabla>
  </DomainObject.Predmet.ProtustrankaFormatedWithAdress>
  <DomainObject.Predmet.ProtustrankaFormatedWithAdressOIB>
    <izvorni_sadrzaj> Stečajna masa iza GLOMUS OPREMA trgovina, izvoz-uvoz i usluge d.o.o. - u stečaju, OIB 53847556693, Smičiklasova 18, 10000 Zagreb</izvorni_sadrzaj>
    <derivirana_varijabla naziv="DomainObject.Predmet.ProtustrankaFormatedWithAdressOIB_1"> Stečajna masa iza GLOMUS OPREMA trgovina, izvoz-uvoz i usluge d.o.o. - u stečaju, OIB 53847556693, Smičiklasova 18, 10000 Zagreb</derivirana_varijabla>
  </DomainObject.Predmet.ProtustrankaFormatedWithAdressOIB>
  <DomainObject.Predmet.ProtustrankaWithAdress>
    <izvorni_sadrzaj>Stečajna masa iza GLOMUS OPREMA trgovina, izvoz-uvoz i usluge d.o.o. - u stečaju Smičiklasova 18, 10000 Zagreb</izvorni_sadrzaj>
    <derivirana_varijabla naziv="DomainObject.Predmet.ProtustrankaWithAdress_1">Stečajna masa iza GLOMUS OPREMA trgovina, izvoz-uvoz i usluge d.o.o. - u stečaju Smičiklasova 18, 10000 Zagreb</derivirana_varijabla>
  </DomainObject.Predmet.ProtustrankaWithAdress>
  <DomainObject.Predmet.ProtustrankaWithAdressOIB>
    <izvorni_sadrzaj>Stečajna masa iza GLOMUS OPREMA trgovina, izvoz-uvoz i usluge d.o.o. - u stečaju, OIB 53847556693, Smičiklasova 18, 10000 Zagreb</izvorni_sadrzaj>
    <derivirana_varijabla naziv="DomainObject.Predmet.ProtustrankaWithAdressOIB_1">Stečajna masa iza GLOMUS OPREMA trgovina, izvoz-uvoz i usluge d.o.o. - u stečaju, OIB 53847556693, Smičiklasova 18, 10000 Zagreb</derivirana_varijabla>
  </DomainObject.Predmet.ProtustrankaWithAdressOIB>
  <DomainObject.Predmet.ProtustrankaNazivFormated>
    <izvorni_sadrzaj>Stečajna masa iza GLOMUS OPREMA trgovina, izvoz-uvoz i usluge d.o.o. - u stečaju</izvorni_sadrzaj>
    <derivirana_varijabla naziv="DomainObject.Predmet.ProtustrankaNazivFormated_1">Stečajna masa iza GLOMUS OPREMA trgovina, izvoz-uvoz i usluge d.o.o. - u stečaju</derivirana_varijabla>
  </DomainObject.Predmet.ProtustrankaNazivFormated>
  <DomainObject.Predmet.ProtustrankaNazivFormatedOIB>
    <izvorni_sadrzaj>Stečajna masa iza GLOMUS OPREMA trgovina, izvoz-uvoz i usluge d.o.o. - u stečaju, OIB 53847556693</izvorni_sadrzaj>
    <derivirana_varijabla naziv="DomainObject.Predmet.ProtustrankaNazivFormatedOIB_1">Stečajna masa iza GLOMUS OPREMA trgovina, izvoz-uvoz i usluge d.o.o. - u stečaju, OIB 53847556693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Orehovec; VJEROVNICI; MINISTARSTVO FINANCIJA - POREZNA UPRAVA</izvorni_sadrzaj>
    <derivirana_varijabla naziv="DomainObject.Predmet.StrankaFormated_1">  Tomislav Orehovec; VJEROVNICI; MINISTARSTVO FINANCIJA - POREZNA UPRAVA</derivirana_varijabla>
  </DomainObject.Predmet.StrankaFormated>
  <DomainObject.Predmet.StrankaFormatedOIB>
    <izvorni_sadrzaj>  Tomislav Orehovec, OIB 02009648274; VJEROVNICI; MINISTARSTVO FINANCIJA - POREZNA UPRAVA</izvorni_sadrzaj>
    <derivirana_varijabla naziv="DomainObject.Predmet.StrankaFormatedOIB_1">  Tomislav Orehovec, OIB 02009648274; VJEROVNICI; MINISTARSTVO FINANCIJA - POREZNA UPRAVA</derivirana_varijabla>
  </DomainObject.Predmet.StrankaFormatedOIB>
  <DomainObject.Predmet.StrankaFormatedWithAdress>
    <izvorni_sadrzaj> Tomislav Orehovec, Ulica Tadije Smičiklasa 18, 10000 Zagreb; VJEROVNICI; MINISTARSTVO FINANCIJA - POREZNA UPRAVA</izvorni_sadrzaj>
    <derivirana_varijabla naziv="DomainObject.Predmet.StrankaFormatedWithAdress_1"> Tomislav Orehovec, Ulica Tadije Smičiklasa 18, 10000 Zagreb; VJEROVNICI; MINISTARSTVO FINANCIJA - POREZNA UPRAVA</derivirana_varijabla>
  </DomainObject.Predmet.StrankaFormatedWithAdress>
  <DomainObject.Predmet.StrankaFormatedWithAdressOIB>
    <izvorni_sadrzaj> Tomislav Orehovec, OIB 02009648274, Ulica Tadije Smičiklasa 18, 10000 Zagreb; VJEROVNICI; MINISTARSTVO FINANCIJA - POREZNA UPRAVA</izvorni_sadrzaj>
    <derivirana_varijabla naziv="DomainObject.Predmet.StrankaFormatedWithAdressOIB_1"> Tomislav Orehovec, OIB 02009648274, Ulica Tadije Smičiklasa 18, 10000 Zagreb; VJEROVNICI; MINISTARSTVO FINANCIJA - POREZNA UPRAVA</derivirana_varijabla>
  </DomainObject.Predmet.StrankaFormatedWithAdressOIB>
  <DomainObject.Predmet.StrankaWithAdress>
    <izvorni_sadrzaj>Tomislav Orehovec Ulica Tadije Smičiklasa 18,10000 Zagreb,VJEROVNICI ,MINISTARSTVO FINANCIJA - POREZNA UPRAVA </izvorni_sadrzaj>
    <derivirana_varijabla naziv="DomainObject.Predmet.StrankaWithAdress_1">Tomislav Orehovec Ulica Tadije Smičiklasa 18,10000 Zagreb,VJEROVNICI ,MINISTARSTVO FINANCIJA - POREZNA UPRAVA </derivirana_varijabla>
  </DomainObject.Predmet.StrankaWithAdress>
  <DomainObject.Predmet.StrankaWithAdressOIB>
    <izvorni_sadrzaj>Tomislav Orehovec, OIB 02009648274, Ulica Tadije Smičiklasa 18,10000 Zagreb,VJEROVNICI,MINISTARSTVO FINANCIJA - POREZNA UPRAVA</izvorni_sadrzaj>
    <derivirana_varijabla naziv="DomainObject.Predmet.StrankaWithAdressOIB_1">Tomislav Orehovec, OIB 02009648274, Ulica Tadije Smičiklasa 18,10000 Zagreb,VJEROVNICI,MINISTARSTVO FINANCIJA - POREZNA UPRAVA</derivirana_varijabla>
  </DomainObject.Predmet.StrankaWithAdressOIB>
  <DomainObject.Predmet.StrankaNazivFormated>
    <izvorni_sadrzaj>Tomislav Orehovec,VJEROVNICI,MINISTARSTVO FINANCIJA - POREZNA UPRAVA</izvorni_sadrzaj>
    <derivirana_varijabla naziv="DomainObject.Predmet.StrankaNazivFormated_1">Tomislav Orehovec,VJEROVNICI,MINISTARSTVO FINANCIJA - POREZNA UPRAVA</derivirana_varijabla>
  </DomainObject.Predmet.StrankaNazivFormated>
  <DomainObject.Predmet.StrankaNazivFormatedOIB>
    <izvorni_sadrzaj>Tomislav Orehovec, OIB 02009648274,VJEROVNICI,MINISTARSTVO FINANCIJA - POREZNA UPRAVA</izvorni_sadrzaj>
    <derivirana_varijabla naziv="DomainObject.Predmet.StrankaNazivFormatedOIB_1">Tomislav Orehovec, OIB 02009648274,VJEROVNICI,MINISTARSTVO FINANCIJA -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Tomislav Orehovec</item>
      <item>VJEROVNICI</item>
      <item>MINISTARSTVO FINANCIJA - POREZNA UPRAVA</item>
    </izvorni_sadrzaj>
    <derivirana_varijabla naziv="DomainObject.Predmet.StrankaListFormated_1">
      <item>Tomislav Orehovec</item>
      <item>VJEROVNICI</item>
      <item>MINISTARSTVO FINANCIJA - POREZNA UPRAVA</item>
    </derivirana_varijabla>
  </DomainObject.Predmet.StrankaListFormated>
  <DomainObject.Predmet.StrankaListFormatedOIB>
    <izvorni_sadrzaj>
      <item>Tomislav Orehovec, OIB 02009648274</item>
      <item>VJEROVNICI</item>
      <item>MINISTARSTVO FINANCIJA - POREZNA UPRAVA</item>
    </izvorni_sadrzaj>
    <derivirana_varijabla naziv="DomainObject.Predmet.StrankaListFormatedOIB_1">
      <item>Tomislav Orehovec, OIB 02009648274</item>
      <item>VJEROVNICI</item>
      <item>MINISTARSTVO FINANCIJA - POREZNA UPRAVA</item>
    </derivirana_varijabla>
  </DomainObject.Predmet.StrankaListFormatedOIB>
  <DomainObject.Predmet.StrankaListFormatedWithAdress>
    <izvorni_sadrzaj>
      <item>Tomislav Orehovec, Ulica Tadije Smičiklasa 18, 10000 Zagreb</item>
      <item>VJEROVNICI</item>
      <item>MINISTARSTVO FINANCIJA - POREZNA UPRAVA</item>
    </izvorni_sadrzaj>
    <derivirana_varijabla naziv="DomainObject.Predmet.StrankaListFormatedWithAdress_1">
      <item>Tomislav Orehovec, Ulica Tadije Smičiklasa 18, 10000 Zagreb</item>
      <item>VJEROVNICI</item>
      <item>MINISTARSTVO FINANCIJA - POREZNA UPRAVA</item>
    </derivirana_varijabla>
  </DomainObject.Predmet.StrankaListFormatedWithAdress>
  <DomainObject.Predmet.StrankaListFormatedWithAdressOIB>
    <izvorni_sadrzaj>
      <item>Tomislav Orehovec, OIB 02009648274, Ulica Tadije Smičiklasa 18, 10000 Zagreb</item>
      <item>VJEROVNICI</item>
      <item>MINISTARSTVO FINANCIJA - POREZNA UPRAVA</item>
    </izvorni_sadrzaj>
    <derivirana_varijabla naziv="DomainObject.Predmet.StrankaListFormatedWithAdressOIB_1">
      <item>Tomislav Orehovec, OIB 02009648274, Ulica Tadije Smičiklasa 18, 10000 Zagreb</item>
      <item>VJEROVNICI</item>
      <item>MINISTARSTVO FINANCIJA - POREZNA UPRAVA</item>
    </derivirana_varijabla>
  </DomainObject.Predmet.StrankaListFormatedWithAdressOIB>
  <DomainObject.Predmet.StrankaListNazivFormated>
    <izvorni_sadrzaj>
      <item>Tomislav Orehovec</item>
      <item>VJEROVNICI</item>
      <item>MINISTARSTVO FINANCIJA - POREZNA UPRAVA</item>
    </izvorni_sadrzaj>
    <derivirana_varijabla naziv="DomainObject.Predmet.StrankaListNazivFormated_1">
      <item>Tomislav Orehovec</item>
      <item>VJEROVNICI</item>
      <item>MINISTARSTVO FINANCIJA - POREZNA UPRAVA</item>
    </derivirana_varijabla>
  </DomainObject.Predmet.StrankaListNazivFormated>
  <DomainObject.Predmet.StrankaListNazivFormatedOIB>
    <izvorni_sadrzaj>
      <item>Tomislav Orehovec, OIB 02009648274</item>
      <item>VJEROVNICI</item>
      <item>MINISTARSTVO FINANCIJA - POREZNA UPRAVA</item>
    </izvorni_sadrzaj>
    <derivirana_varijabla naziv="DomainObject.Predmet.StrankaListNazivFormatedOIB_1">
      <item>Tomislav Orehovec, OIB 02009648274</item>
      <item>VJEROVNICI</item>
      <item>MINISTARSTVO FINANCIJA - POREZNA UPRAVA</item>
    </derivirana_varijabla>
  </DomainObject.Predmet.StrankaListNazivFormatedOIB>
  <DomainObject.Predmet.ProtuStrankaListFormated>
    <izvorni_sadrzaj>
      <item>Stečajna masa iza GLOMUS OPREMA trgovina, izvoz-uvoz i usluge d.o.o. - u stečaju</item>
    </izvorni_sadrzaj>
    <derivirana_varijabla naziv="DomainObject.Predmet.ProtuStrankaListFormated_1">
      <item>Stečajna masa iza GLOMUS OPREMA trgovina, izvoz-uvoz i usluge d.o.o. - u stečaju</item>
    </derivirana_varijabla>
  </DomainObject.Predmet.ProtuStrankaListFormated>
  <DomainObject.Predmet.ProtuStrankaListFormatedOIB>
    <izvorni_sadrzaj>
      <item>Stečajna masa iza GLOMUS OPREMA trgovina, izvoz-uvoz i usluge d.o.o. - u stečaju, OIB 53847556693</item>
    </izvorni_sadrzaj>
    <derivirana_varijabla naziv="DomainObject.Predmet.ProtuStrankaListFormatedOIB_1">
      <item>Stečajna masa iza GLOMUS OPREMA trgovina, izvoz-uvoz i usluge d.o.o. - u stečaju, OIB 53847556693</item>
    </derivirana_varijabla>
  </DomainObject.Predmet.ProtuStrankaListFormatedOIB>
  <DomainObject.Predmet.ProtuStrankaListFormatedWithAdress>
    <izvorni_sadrzaj>
      <item>Stečajna masa iza GLOMUS OPREMA trgovina, izvoz-uvoz i usluge d.o.o. - u stečaju, Smičiklasova 18, 10000 Zagreb</item>
    </izvorni_sadrzaj>
    <derivirana_varijabla naziv="DomainObject.Predmet.ProtuStrankaListFormatedWithAdress_1">
      <item>Stečajna masa iza GLOMUS OPREMA trgovina, izvoz-uvoz i usluge d.o.o. - u stečaju, Smičiklasova 18, 10000 Zagreb</item>
    </derivirana_varijabla>
  </DomainObject.Predmet.ProtuStrankaListFormatedWithAdress>
  <DomainObject.Predmet.ProtuStrankaListFormatedWithAdressOIB>
    <izvorni_sadrzaj>
      <item>Stečajna masa iza GLOMUS OPREMA trgovina, izvoz-uvoz i usluge d.o.o. - u stečaju, OIB 53847556693, Smičiklasova 18, 10000 Zagreb</item>
    </izvorni_sadrzaj>
    <derivirana_varijabla naziv="DomainObject.Predmet.ProtuStrankaListFormatedWithAdressOIB_1">
      <item>Stečajna masa iza GLOMUS OPREMA trgovina, izvoz-uvoz i usluge d.o.o. - u stečaju, OIB 53847556693, Smičiklasova 18, 10000 Zagreb</item>
    </derivirana_varijabla>
  </DomainObject.Predmet.ProtuStrankaListFormatedWithAdressOIB>
  <DomainObject.Predmet.ProtuStrankaListNazivFormated>
    <izvorni_sadrzaj>
      <item>Stečajna masa iza GLOMUS OPREMA trgovina, izvoz-uvoz i usluge d.o.o. - u stečaju</item>
    </izvorni_sadrzaj>
    <derivirana_varijabla naziv="DomainObject.Predmet.ProtuStrankaListNazivFormated_1">
      <item>Stečajna masa iza GLOMUS OPREMA trgovina, izvoz-uvoz i usluge d.o.o. - u stečaju</item>
    </derivirana_varijabla>
  </DomainObject.Predmet.ProtuStrankaListNazivFormated>
  <DomainObject.Predmet.ProtuStrankaListNazivFormatedOIB>
    <izvorni_sadrzaj>
      <item>Stečajna masa iza GLOMUS OPREMA trgovina, izvoz-uvoz i usluge d.o.o. - u stečaju, OIB 53847556693</item>
    </izvorni_sadrzaj>
    <derivirana_varijabla naziv="DomainObject.Predmet.ProtuStrankaListNazivFormatedOIB_1">
      <item>Stečajna masa iza GLOMUS OPREMA trgovina, izvoz-uvoz i usluge d.o.o. - u stečaju, OIB 53847556693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 i dr.</izvorni_sadrzaj>
    <derivirana_varijabla naziv="DomainObject.Predmet.StrankaIDrugi_1">Tomislav Orehovec i dr.</derivirana_varijabla>
  </DomainObject.Predmet.StrankaIDrugi>
  <DomainObject.Predmet.ProtustrankaIDrugi>
    <izvorni_sadrzaj>Stečajna masa iza GLOMUS OPREMA trgovina, izvoz-uvoz i usluge d.o.o. - u stečaju</izvorni_sadrzaj>
    <derivirana_varijabla naziv="DomainObject.Predmet.ProtustrankaIDrugi_1">Stečajna masa iza GLOMUS OPREMA trgovina, izvoz-uvoz i usluge d.o.o. - u stečaju</derivirana_varijabla>
  </DomainObject.Predmet.ProtustrankaIDrugi>
  <DomainObject.Predmet.StrankaIDrugiAdressOIB>
    <izvorni_sadrzaj>Tomislav Orehovec, OIB 02009648274, Ulica Tadije Smičiklasa 18, 10000 Zagreb i dr.</izvorni_sadrzaj>
    <derivirana_varijabla naziv="DomainObject.Predmet.StrankaIDrugiAdressOIB_1">Tomislav Orehovec, OIB 02009648274, Ulica Tadije Smičiklasa 18, 10000 Zagreb i dr.</derivirana_varijabla>
  </DomainObject.Predmet.StrankaIDrugiAdressOIB>
  <DomainObject.Predmet.ProtustrankaIDrugiAdressOIB>
    <izvorni_sadrzaj>Stečajna masa iza GLOMUS OPREMA trgovina, izvoz-uvoz i usluge d.o.o. - u stečaju, OIB 53847556693, Smičiklasova 18, 10000 Zagreb</izvorni_sadrzaj>
    <derivirana_varijabla naziv="DomainObject.Predmet.ProtustrankaIDrugiAdressOIB_1">Stečajna masa iza GLOMUS OPREMA trgovina, izvoz-uvoz i usluge d.o.o. - u stečaju, OIB 53847556693,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Stečajna masa iza GLOMUS OPREMA trgovina, izvoz-uvoz i usluge d.o.o. - u stečaju</item>
      <item>VJEROVNICI</item>
      <item>MINISTARSTVO FINANCIJA - POREZNA UPRAVA</item>
    </izvorni_sadrzaj>
    <derivirana_varijabla naziv="DomainObject.Predmet.SudioniciListNaziv_1">
      <item>Tomislav Orehovec</item>
      <item>Stečajna masa iza GLOMUS OPREMA trgovina, izvoz-uvoz i usluge d.o.o. - u stečaju</item>
      <item>VJEROVNICI</item>
      <item>MINISTARSTVO FINANCIJA - POREZNA UPRAVA</item>
    </derivirana_varijabla>
  </DomainObject.Predmet.SudioniciListNaziv>
  <DomainObject.Predmet.SudioniciListAdressOIB>
    <izvorni_sadrzaj>
      <item>Tomislav Orehovec, OIB 02009648274, Ulica Tadije Smičiklasa 18,10000 Zagreb</item>
      <item>Stečajna masa iza GLOMUS OPREMA trgovina, izvoz-uvoz i usluge d.o.o. - u stečaju, OIB 53847556693, Smičiklasova 18,10000 Zagreb</item>
      <item>VJEROVNICI</item>
      <item>MINISTARSTVO FINANCIJA - POREZNA UPRAVA</item>
    </izvorni_sadrzaj>
    <derivirana_varijabla naziv="DomainObject.Predmet.SudioniciListAdressOIB_1">
      <item>Tomislav Orehovec, OIB 02009648274, Ulica Tadije Smičiklasa 18,10000 Zagreb</item>
      <item>Stečajna masa iza GLOMUS OPREMA trgovina, izvoz-uvoz i usluge d.o.o. - u stečaju, OIB 53847556693, Smičiklasova 18,10000 Zagreb</item>
      <item>VJEROVNICI</item>
      <item>MINISTARSTVO FINANCIJA -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53847556693</item>
      <item>, OIB null</item>
      <item>, OIB null</item>
    </izvorni_sadrzaj>
    <derivirana_varijabla naziv="DomainObject.Predmet.SudioniciListNazivOIB_1">
      <item>, OIB 02009648274</item>
      <item>, OIB 53847556693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St-328/2019-95</izvorni_sadrzaj>
    <derivirana_varijabla naziv="DomainObject.PredzadnjaOdlukaIzPredmeta.Oznaka_1">St-328/2019-95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750</properties:Characters>
  <properties:Lines>36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2019-04-02T07:50:00Z</dcterms:created>
  <dc:creator>nribaric</dc:creator>
  <cp:lastModifiedBy>Dijana Hadžić</cp:lastModifiedBy>
  <cp:lastPrinted>2019-04-02T08:06:00Z</cp:lastPrinted>
  <dcterms:modified xmlns:xsi="http://www.w3.org/2001/XMLSchema-instance" xsi:type="dcterms:W3CDTF">2019-04-02T08:06:00Z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