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1a6c" w14:paraId="c7d1a6c" w:rsidRDefault="00BC6CD5" w:rsidP="001D6C42" w:rsidR="001D6C42" w:rsidRPr="00F55918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55918">
        <w:rPr>
          <w:rFonts w:hAnsi="Times New Roman" w:ascii="Times New Roman"/>
          <w:sz w:val="24"/>
        </w:rPr>
        <w:t xml:space="preserve">              </w:t>
      </w:r>
      <w:r w:rsidR="00A41B9D" w:rsidRPr="00F55918">
        <w:rPr>
          <w:noProof/>
        </w:rPr>
        <w:drawing>
          <wp:inline distR="0" distL="0" distB="0" distT="0">
            <wp:extent cy="762802" cx="564543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151" cx="56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F55918" w:rsidRPr="00F55918">
        <w:tc>
          <w:tcPr>
            <w:tcW w:type="dxa" w:w="3240"/>
          </w:tcPr>
          <w:p w:rsidRDefault="001D6C42" w:rsidP="00CA06B1" w:rsidR="001D6C42" w:rsidRPr="00F5591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5918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F55918">
            <w:pPr>
              <w:rPr>
                <w:sz w:val="24"/>
                <w:szCs w:val="24"/>
              </w:rPr>
            </w:pPr>
            <w:r w:rsidRPr="00F55918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F55918">
            <w:pPr>
              <w:rPr>
                <w:sz w:val="24"/>
                <w:szCs w:val="24"/>
              </w:rPr>
            </w:pPr>
            <w:r w:rsidRPr="00F55918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581FFD" w:rsidRPr="00F55918">
      <w:pPr>
        <w:rPr>
          <w:sz w:val="24"/>
        </w:rPr>
      </w:pP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  <w:t xml:space="preserve">  </w:t>
      </w:r>
    </w:p>
    <w:p w:rsidRDefault="005F2942" w:rsidP="00D2041F" w:rsidR="005F2942" w:rsidRPr="00F55918">
      <w:pPr>
        <w:jc w:val="center"/>
        <w:rPr>
          <w:sz w:val="24"/>
        </w:rPr>
      </w:pPr>
      <w:r w:rsidRPr="00F55918">
        <w:rPr>
          <w:sz w:val="24"/>
        </w:rPr>
        <w:t>REPUBLIK</w:t>
      </w:r>
      <w:r w:rsidR="00BC6CD5" w:rsidRPr="00F55918">
        <w:rPr>
          <w:sz w:val="24"/>
        </w:rPr>
        <w:t>A  HRVATSKA</w:t>
      </w:r>
    </w:p>
    <w:p w:rsidRDefault="006F7455" w:rsidR="006F7455" w:rsidRPr="00F55918">
      <w:pPr>
        <w:rPr>
          <w:sz w:val="24"/>
        </w:rPr>
      </w:pP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</w:r>
      <w:r w:rsidRPr="00F55918">
        <w:rPr>
          <w:sz w:val="24"/>
        </w:rPr>
        <w:tab/>
        <w:t xml:space="preserve">               </w:t>
      </w:r>
    </w:p>
    <w:p w:rsidRDefault="006F7455" w:rsidR="006F7455" w:rsidRPr="00F55918">
      <w:pPr>
        <w:ind w:left="2880"/>
        <w:jc w:val="right"/>
        <w:rPr>
          <w:b/>
          <w:sz w:val="24"/>
        </w:rPr>
      </w:pPr>
      <w:r w:rsidRPr="00F55918">
        <w:rPr>
          <w:sz w:val="24"/>
        </w:rPr>
        <w:t xml:space="preserve">   R J E Š E NJ E </w:t>
      </w:r>
      <w:r w:rsidRPr="00F55918">
        <w:rPr>
          <w:sz w:val="24"/>
        </w:rPr>
        <w:tab/>
      </w:r>
      <w:r w:rsidRPr="00F55918">
        <w:rPr>
          <w:b/>
          <w:sz w:val="24"/>
        </w:rPr>
        <w:tab/>
      </w:r>
      <w:r w:rsidRPr="00F55918">
        <w:rPr>
          <w:b/>
          <w:sz w:val="24"/>
        </w:rPr>
        <w:tab/>
      </w:r>
      <w:r w:rsidRPr="00F55918">
        <w:rPr>
          <w:b/>
          <w:sz w:val="24"/>
        </w:rPr>
        <w:tab/>
      </w:r>
      <w:r w:rsidRPr="00F55918">
        <w:rPr>
          <w:b/>
          <w:sz w:val="24"/>
        </w:rPr>
        <w:tab/>
      </w:r>
    </w:p>
    <w:p w:rsidRDefault="00E506F5" w:rsidR="00E506F5" w:rsidRPr="00F55918">
      <w:pPr>
        <w:jc w:val="center"/>
        <w:rPr>
          <w:b/>
          <w:sz w:val="24"/>
        </w:rPr>
      </w:pPr>
    </w:p>
    <w:p w:rsidRDefault="006F7455" w:rsidP="00CA06B1" w:rsidR="00CA06B1" w:rsidRPr="00F55918">
      <w:pPr>
        <w:jc w:val="both"/>
        <w:rPr>
          <w:sz w:val="24"/>
          <w:szCs w:val="24"/>
        </w:rPr>
      </w:pPr>
      <w:r w:rsidRPr="00F55918">
        <w:tab/>
      </w:r>
      <w:r w:rsidR="00CA06B1" w:rsidRPr="00F55918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226FDB" w:rsidRPr="00F55918">
        <w:rPr>
          <w:b/>
          <w:sz w:val="24"/>
          <w:szCs w:val="24"/>
        </w:rPr>
        <w:t>VILA GARIĆ d.o.o.</w:t>
      </w:r>
      <w:r w:rsidR="00226FDB" w:rsidRPr="00F55918">
        <w:rPr>
          <w:sz w:val="24"/>
          <w:szCs w:val="24"/>
        </w:rPr>
        <w:t>, Nazorova 63, Zagreb, OIB: 42572784068</w:t>
      </w:r>
      <w:r w:rsidR="000617FB" w:rsidRPr="00F55918">
        <w:rPr>
          <w:sz w:val="24"/>
          <w:szCs w:val="24"/>
        </w:rPr>
        <w:t>,</w:t>
      </w:r>
      <w:r w:rsidR="00226FDB" w:rsidRPr="00F55918">
        <w:rPr>
          <w:sz w:val="24"/>
          <w:szCs w:val="24"/>
        </w:rPr>
        <w:t xml:space="preserve"> zastupan</w:t>
      </w:r>
      <w:r w:rsidR="00F55918">
        <w:rPr>
          <w:sz w:val="24"/>
          <w:szCs w:val="24"/>
        </w:rPr>
        <w:t>a</w:t>
      </w:r>
      <w:r w:rsidR="00226FDB" w:rsidRPr="00F55918">
        <w:rPr>
          <w:sz w:val="24"/>
          <w:szCs w:val="24"/>
        </w:rPr>
        <w:t xml:space="preserve"> po punomoćniku Marko Skukan, odvjetnik u OD Kardum i partneri, Zagreb, Mihanovićeva 14,</w:t>
      </w:r>
      <w:r w:rsidR="000617FB" w:rsidRPr="00F55918">
        <w:rPr>
          <w:sz w:val="24"/>
          <w:szCs w:val="24"/>
        </w:rPr>
        <w:t xml:space="preserve"> </w:t>
      </w:r>
      <w:r w:rsidR="00CA06B1" w:rsidRPr="00F55918">
        <w:rPr>
          <w:sz w:val="24"/>
          <w:szCs w:val="24"/>
        </w:rPr>
        <w:t xml:space="preserve">dana </w:t>
      </w:r>
      <w:r w:rsidR="00226FDB" w:rsidRPr="00F55918">
        <w:rPr>
          <w:sz w:val="24"/>
          <w:szCs w:val="24"/>
        </w:rPr>
        <w:t>13</w:t>
      </w:r>
      <w:r w:rsidR="00CA06B1" w:rsidRPr="00F55918">
        <w:rPr>
          <w:sz w:val="24"/>
          <w:szCs w:val="24"/>
        </w:rPr>
        <w:t xml:space="preserve">. </w:t>
      </w:r>
      <w:r w:rsidR="00F77F40" w:rsidRPr="00F55918">
        <w:rPr>
          <w:sz w:val="24"/>
          <w:szCs w:val="24"/>
        </w:rPr>
        <w:t>studenog</w:t>
      </w:r>
      <w:r w:rsidR="00CA06B1" w:rsidRPr="00F55918">
        <w:rPr>
          <w:sz w:val="24"/>
          <w:szCs w:val="24"/>
        </w:rPr>
        <w:t xml:space="preserve"> 201</w:t>
      </w:r>
      <w:r w:rsidR="00F77F40" w:rsidRPr="00F55918">
        <w:rPr>
          <w:sz w:val="24"/>
          <w:szCs w:val="24"/>
        </w:rPr>
        <w:t>7</w:t>
      </w:r>
      <w:r w:rsidR="00CA06B1" w:rsidRPr="00F55918">
        <w:rPr>
          <w:sz w:val="24"/>
          <w:szCs w:val="24"/>
        </w:rPr>
        <w:t>.</w:t>
      </w:r>
    </w:p>
    <w:p w:rsidRDefault="007119FA" w:rsidP="00016E4C" w:rsidR="007119FA" w:rsidRPr="00F55918">
      <w:pPr>
        <w:jc w:val="center"/>
        <w:rPr>
          <w:sz w:val="24"/>
        </w:rPr>
      </w:pPr>
    </w:p>
    <w:p w:rsidRDefault="00016E4C" w:rsidP="00016E4C" w:rsidR="00016E4C" w:rsidRPr="00F55918">
      <w:pPr>
        <w:jc w:val="center"/>
        <w:rPr>
          <w:sz w:val="24"/>
        </w:rPr>
      </w:pPr>
      <w:r w:rsidRPr="00F55918">
        <w:rPr>
          <w:sz w:val="24"/>
        </w:rPr>
        <w:t>r i j e š i o    j e</w:t>
      </w:r>
    </w:p>
    <w:p w:rsidRDefault="006F7455" w:rsidR="006F7455" w:rsidRPr="00F55918">
      <w:pPr>
        <w:jc w:val="center"/>
        <w:rPr>
          <w:b/>
          <w:sz w:val="24"/>
        </w:rPr>
      </w:pPr>
    </w:p>
    <w:p w:rsidRDefault="00E506F5" w:rsidP="00752856" w:rsidR="00752856" w:rsidRPr="00F55918">
      <w:pPr>
        <w:ind w:firstLine="720"/>
        <w:jc w:val="both"/>
        <w:rPr>
          <w:sz w:val="24"/>
          <w:szCs w:val="24"/>
        </w:rPr>
      </w:pPr>
      <w:r w:rsidRPr="00F55918">
        <w:rPr>
          <w:sz w:val="24"/>
          <w:szCs w:val="24"/>
        </w:rPr>
        <w:t xml:space="preserve">Obustavlja se </w:t>
      </w:r>
      <w:r w:rsidR="00351A20" w:rsidRPr="00F55918">
        <w:rPr>
          <w:sz w:val="24"/>
          <w:szCs w:val="24"/>
        </w:rPr>
        <w:t xml:space="preserve">skraćeni </w:t>
      </w:r>
      <w:r w:rsidRPr="00F55918">
        <w:rPr>
          <w:sz w:val="24"/>
          <w:szCs w:val="24"/>
        </w:rPr>
        <w:t xml:space="preserve">stečajni postupak nad dužnikom </w:t>
      </w:r>
      <w:r w:rsidR="00226FDB" w:rsidRPr="00F55918">
        <w:rPr>
          <w:sz w:val="24"/>
          <w:szCs w:val="24"/>
        </w:rPr>
        <w:t>VILA GARIĆ d.o.o., Nazorova 63, Zagreb, OIB: 42572784068</w:t>
      </w:r>
      <w:r w:rsidR="00351A20" w:rsidRPr="00F55918">
        <w:rPr>
          <w:sz w:val="24"/>
          <w:szCs w:val="24"/>
        </w:rPr>
        <w:t>.</w:t>
      </w:r>
    </w:p>
    <w:p w:rsidRDefault="00267843" w:rsidP="00267843" w:rsidR="00267843" w:rsidRPr="00F55918">
      <w:pPr>
        <w:jc w:val="both"/>
        <w:rPr>
          <w:sz w:val="24"/>
          <w:szCs w:val="24"/>
        </w:rPr>
      </w:pPr>
    </w:p>
    <w:p w:rsidRDefault="006F7455" w:rsidR="006F7455" w:rsidRPr="00F55918">
      <w:pPr>
        <w:jc w:val="center"/>
        <w:rPr>
          <w:sz w:val="24"/>
        </w:rPr>
      </w:pPr>
      <w:r w:rsidRPr="00F55918">
        <w:rPr>
          <w:sz w:val="24"/>
        </w:rPr>
        <w:t>Obrazloženje</w:t>
      </w:r>
    </w:p>
    <w:p w:rsidRDefault="006F7455" w:rsidR="006F7455" w:rsidRPr="00F55918">
      <w:pPr>
        <w:jc w:val="both"/>
        <w:rPr>
          <w:sz w:val="24"/>
        </w:rPr>
      </w:pPr>
    </w:p>
    <w:p w:rsidRDefault="004E064D" w:rsidP="004E064D" w:rsidR="004E064D" w:rsidRPr="00F55918">
      <w:pPr>
        <w:ind w:firstLine="720"/>
        <w:jc w:val="both"/>
        <w:rPr>
          <w:sz w:val="24"/>
        </w:rPr>
      </w:pPr>
      <w:r w:rsidRPr="00F55918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226FDB" w:rsidRPr="00F55918">
        <w:rPr>
          <w:sz w:val="24"/>
        </w:rPr>
        <w:t>VILA GARIĆ d.o.o., Nazorova 63, Zagreb, OIB: 42572784068</w:t>
      </w:r>
      <w:r w:rsidRPr="00F55918">
        <w:rPr>
          <w:sz w:val="24"/>
        </w:rPr>
        <w:t>.</w:t>
      </w:r>
    </w:p>
    <w:p w:rsidRDefault="004E064D" w:rsidP="004E064D" w:rsidR="004E064D" w:rsidRPr="00F55918">
      <w:pPr>
        <w:jc w:val="both"/>
        <w:rPr>
          <w:sz w:val="24"/>
        </w:rPr>
      </w:pPr>
    </w:p>
    <w:p w:rsidRDefault="004E064D" w:rsidP="004E064D" w:rsidR="004E064D" w:rsidRPr="00F55918">
      <w:pPr>
        <w:jc w:val="both"/>
        <w:rPr>
          <w:sz w:val="24"/>
        </w:rPr>
      </w:pPr>
      <w:r w:rsidRPr="00F55918">
        <w:rPr>
          <w:sz w:val="24"/>
        </w:rPr>
        <w:tab/>
        <w:t xml:space="preserve">Podneskom od </w:t>
      </w:r>
      <w:r w:rsidR="00F55918" w:rsidRPr="00F55918">
        <w:rPr>
          <w:sz w:val="24"/>
        </w:rPr>
        <w:t>9</w:t>
      </w:r>
      <w:r w:rsidRPr="00F55918">
        <w:rPr>
          <w:sz w:val="24"/>
        </w:rPr>
        <w:t xml:space="preserve">. </w:t>
      </w:r>
      <w:r w:rsidR="00F55918">
        <w:rPr>
          <w:sz w:val="24"/>
        </w:rPr>
        <w:t>s</w:t>
      </w:r>
      <w:r w:rsidR="00F55918" w:rsidRPr="00F55918">
        <w:rPr>
          <w:sz w:val="24"/>
        </w:rPr>
        <w:t>tudenog</w:t>
      </w:r>
      <w:r w:rsidRPr="00F55918">
        <w:rPr>
          <w:sz w:val="24"/>
        </w:rPr>
        <w:t xml:space="preserve"> 2017. dužnik je obavijestio ovaj sud kako je u međuvremenu od podnošenja prijedloga za provedbu skraćenog stečajnog postupka postao sposoban za plaćanje. Uz podnesak dužnik je dostavio potvrdu o blokadi računa i novčanih sredstava ovršenika od dana </w:t>
      </w:r>
      <w:r w:rsidR="00F55918" w:rsidRPr="00F55918">
        <w:rPr>
          <w:sz w:val="24"/>
        </w:rPr>
        <w:t>3</w:t>
      </w:r>
      <w:r w:rsidRPr="00F55918">
        <w:rPr>
          <w:sz w:val="24"/>
        </w:rPr>
        <w:t xml:space="preserve">. </w:t>
      </w:r>
      <w:r w:rsidR="00F55918" w:rsidRPr="00F55918">
        <w:rPr>
          <w:sz w:val="24"/>
        </w:rPr>
        <w:t>studenog</w:t>
      </w:r>
      <w:r w:rsidRPr="00F55918">
        <w:rPr>
          <w:sz w:val="24"/>
        </w:rPr>
        <w:t xml:space="preserve"> 201</w:t>
      </w:r>
      <w:r w:rsidR="00D55416" w:rsidRPr="00F55918">
        <w:rPr>
          <w:sz w:val="24"/>
        </w:rPr>
        <w:t>7</w:t>
      </w:r>
      <w:r w:rsidRPr="00F55918">
        <w:rPr>
          <w:sz w:val="24"/>
        </w:rPr>
        <w:t>. iz koje je vidljivo da na računima i novčanim sredstvima dužnika na dan izdavanja potvrde evidentirano 0 dana neprekidne blokade.</w:t>
      </w:r>
    </w:p>
    <w:p w:rsidRDefault="004E064D" w:rsidP="004E064D" w:rsidR="004E064D" w:rsidRPr="00F55918">
      <w:pPr>
        <w:jc w:val="both"/>
        <w:rPr>
          <w:sz w:val="24"/>
        </w:rPr>
      </w:pPr>
    </w:p>
    <w:p w:rsidRDefault="004E064D" w:rsidP="00D55416" w:rsidR="004E064D" w:rsidRPr="00F55918">
      <w:pPr>
        <w:ind w:firstLine="720"/>
        <w:jc w:val="both"/>
        <w:rPr>
          <w:sz w:val="24"/>
        </w:rPr>
      </w:pPr>
      <w:r w:rsidRPr="00F55918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E064D" w:rsidP="004E064D" w:rsidR="004E064D" w:rsidRPr="00F55918">
      <w:pPr>
        <w:jc w:val="both"/>
        <w:rPr>
          <w:sz w:val="24"/>
        </w:rPr>
      </w:pPr>
    </w:p>
    <w:p w:rsidRDefault="004E064D" w:rsidP="004E064D" w:rsidR="004E064D" w:rsidRPr="00F55918">
      <w:pPr>
        <w:jc w:val="both"/>
        <w:rPr>
          <w:sz w:val="24"/>
        </w:rPr>
      </w:pPr>
      <w:r w:rsidRPr="00F55918">
        <w:rPr>
          <w:sz w:val="24"/>
        </w:rPr>
        <w:tab/>
        <w:t xml:space="preserve">Kako je temeljem potvrde o blokadi računa i novčanih sredstava ovršenika od dana </w:t>
      </w:r>
      <w:r w:rsidR="00F55918" w:rsidRPr="00F55918">
        <w:rPr>
          <w:sz w:val="24"/>
        </w:rPr>
        <w:t>3</w:t>
      </w:r>
      <w:r w:rsidRPr="00F55918">
        <w:rPr>
          <w:sz w:val="24"/>
        </w:rPr>
        <w:t xml:space="preserve">. </w:t>
      </w:r>
      <w:r w:rsidR="00F55918" w:rsidRPr="00F55918">
        <w:rPr>
          <w:sz w:val="24"/>
        </w:rPr>
        <w:t>studenog</w:t>
      </w:r>
      <w:r w:rsidR="00D55416" w:rsidRPr="00F55918">
        <w:rPr>
          <w:sz w:val="24"/>
        </w:rPr>
        <w:t xml:space="preserve"> 2017. godine</w:t>
      </w:r>
      <w:r w:rsidRPr="00F55918">
        <w:rPr>
          <w:sz w:val="24"/>
        </w:rPr>
        <w:t xml:space="preserve"> sud nedvojbeno utvrdio da je dužnik prije završetka prethodnog postupka postao sposoban za plaćanje temeljem odredbe članka 128. stavak 9. SZ-a riješeno je kao u izreci. </w:t>
      </w:r>
    </w:p>
    <w:p w:rsidRDefault="003E59D5" w:rsidP="00467782" w:rsidR="003E59D5" w:rsidRPr="00F55918">
      <w:pPr>
        <w:jc w:val="both"/>
        <w:rPr>
          <w:sz w:val="24"/>
        </w:rPr>
      </w:pPr>
    </w:p>
    <w:p w:rsidRDefault="007861FD" w:rsidP="002522E3" w:rsidR="002522E3" w:rsidRPr="00F55918">
      <w:pPr>
        <w:jc w:val="center"/>
        <w:rPr>
          <w:sz w:val="24"/>
          <w:szCs w:val="24"/>
        </w:rPr>
      </w:pPr>
      <w:r w:rsidRPr="00F55918">
        <w:rPr>
          <w:sz w:val="24"/>
          <w:szCs w:val="24"/>
        </w:rPr>
        <w:t xml:space="preserve">Zagreb, </w:t>
      </w:r>
      <w:r w:rsidR="00F55918" w:rsidRPr="00F55918">
        <w:rPr>
          <w:sz w:val="24"/>
          <w:szCs w:val="24"/>
        </w:rPr>
        <w:t>13</w:t>
      </w:r>
      <w:r w:rsidR="002522E3" w:rsidRPr="00F55918">
        <w:rPr>
          <w:sz w:val="24"/>
          <w:szCs w:val="24"/>
        </w:rPr>
        <w:t xml:space="preserve">. </w:t>
      </w:r>
      <w:r w:rsidR="004E064D" w:rsidRPr="00F55918">
        <w:rPr>
          <w:sz w:val="24"/>
          <w:szCs w:val="24"/>
        </w:rPr>
        <w:t>studenog</w:t>
      </w:r>
      <w:r w:rsidR="002522E3" w:rsidRPr="00F55918">
        <w:rPr>
          <w:sz w:val="24"/>
          <w:szCs w:val="24"/>
        </w:rPr>
        <w:t xml:space="preserve"> 201</w:t>
      </w:r>
      <w:r w:rsidR="004E064D" w:rsidRPr="00F55918">
        <w:rPr>
          <w:sz w:val="24"/>
          <w:szCs w:val="24"/>
        </w:rPr>
        <w:t>7</w:t>
      </w:r>
      <w:r w:rsidR="002522E3" w:rsidRPr="00F55918">
        <w:rPr>
          <w:sz w:val="24"/>
          <w:szCs w:val="24"/>
        </w:rPr>
        <w:t>.</w:t>
      </w:r>
    </w:p>
    <w:p w:rsidRDefault="00A41B9D" w:rsidP="002522E3" w:rsidR="00A41B9D" w:rsidRPr="00F55918">
      <w:pPr>
        <w:jc w:val="center"/>
        <w:rPr>
          <w:sz w:val="24"/>
          <w:szCs w:val="24"/>
        </w:rPr>
      </w:pPr>
    </w:p>
    <w:p w:rsidRDefault="002522E3" w:rsidP="002522E3" w:rsidR="002522E3" w:rsidRPr="00F55918">
      <w:pPr>
        <w:ind w:firstLine="3" w:left="5661"/>
        <w:jc w:val="right"/>
        <w:rPr>
          <w:sz w:val="24"/>
          <w:szCs w:val="24"/>
        </w:rPr>
      </w:pPr>
      <w:r w:rsidRPr="00F55918">
        <w:rPr>
          <w:sz w:val="24"/>
          <w:szCs w:val="24"/>
        </w:rPr>
        <w:t xml:space="preserve">               Sudac:</w:t>
      </w:r>
    </w:p>
    <w:p w:rsidRDefault="002522E3" w:rsidP="002522E3" w:rsidR="002522E3" w:rsidRPr="00F55918">
      <w:pPr>
        <w:jc w:val="right"/>
        <w:rPr>
          <w:sz w:val="24"/>
          <w:szCs w:val="24"/>
        </w:rPr>
      </w:pPr>
      <w:r w:rsidRPr="00F55918">
        <w:rPr>
          <w:sz w:val="24"/>
          <w:szCs w:val="24"/>
        </w:rPr>
        <w:t xml:space="preserve">  Josip Bilić </w:t>
      </w:r>
      <w:r w:rsidR="00CB7C9B">
        <w:rPr>
          <w:sz w:val="24"/>
          <w:szCs w:val="24"/>
        </w:rPr>
        <w:t>v.r.</w:t>
      </w:r>
    </w:p>
    <w:p w:rsidRDefault="00D55416" w:rsidP="002522E3" w:rsidR="00D55416" w:rsidRPr="00F55918">
      <w:pPr>
        <w:jc w:val="both"/>
        <w:rPr>
          <w:sz w:val="24"/>
          <w:szCs w:val="24"/>
        </w:rPr>
      </w:pPr>
    </w:p>
    <w:p w:rsidRDefault="00D55416" w:rsidP="002522E3" w:rsidR="00D55416" w:rsidRPr="00F55918">
      <w:pPr>
        <w:jc w:val="both"/>
        <w:rPr>
          <w:sz w:val="24"/>
          <w:szCs w:val="24"/>
        </w:rPr>
      </w:pPr>
    </w:p>
    <w:p w:rsidRDefault="00D55416" w:rsidP="002522E3" w:rsidR="00D55416" w:rsidRPr="00F55918">
      <w:pPr>
        <w:jc w:val="both"/>
        <w:rPr>
          <w:sz w:val="24"/>
          <w:szCs w:val="24"/>
        </w:rPr>
      </w:pPr>
    </w:p>
    <w:p w:rsidRDefault="002522E3" w:rsidP="002522E3" w:rsidR="002522E3" w:rsidRPr="00F55918">
      <w:pPr>
        <w:jc w:val="both"/>
        <w:rPr>
          <w:sz w:val="24"/>
          <w:szCs w:val="24"/>
        </w:rPr>
      </w:pPr>
      <w:r w:rsidRPr="00F55918">
        <w:rPr>
          <w:sz w:val="24"/>
          <w:szCs w:val="24"/>
        </w:rPr>
        <w:t>UPUTA O PRAVNOM LIJEKU:</w:t>
      </w:r>
    </w:p>
    <w:p w:rsidRDefault="002522E3" w:rsidP="002522E3" w:rsidR="002522E3" w:rsidRPr="00F55918">
      <w:pPr>
        <w:jc w:val="both"/>
        <w:rPr>
          <w:sz w:val="24"/>
          <w:szCs w:val="24"/>
        </w:rPr>
      </w:pPr>
      <w:r w:rsidRPr="00F55918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CB7C9B" w:rsidP="00CB7C9B" w:rsidR="00CB7C9B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CB7C9B" w:rsidP="00CB7C9B" w:rsidR="00CB7C9B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CB7C9B" w:rsidP="00CB7C9B" w:rsidR="00CB7C9B" w:rsidRPr="00F55918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F77F40" w:rsidR="00CB7C9B" w:rsidRPr="00F55918">
      <w:headerReference w:type="default" r:id="rId11"/>
      <w:headerReference w:type="first" r:id="rId12"/>
      <w:pgSz w:h="16838" w:w="11906"/>
      <w:pgMar w:gutter="0" w:footer="720" w:header="720" w:left="1797" w:bottom="1276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C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226FDB">
      <w:rPr>
        <w:b/>
        <w:sz w:val="24"/>
      </w:rPr>
      <w:t>1747</w:t>
    </w:r>
    <w:r w:rsidR="00CA06B1" w:rsidRPr="00CA06B1">
      <w:rPr>
        <w:b/>
        <w:sz w:val="24"/>
      </w:rPr>
      <w:t>/1</w:t>
    </w:r>
    <w:r w:rsidR="00F77F40">
      <w:rPr>
        <w:b/>
        <w:sz w:val="24"/>
      </w:rPr>
      <w:t>7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226FDB">
      <w:rPr>
        <w:b/>
        <w:sz w:val="24"/>
        <w:szCs w:val="24"/>
      </w:rPr>
      <w:t>1747</w:t>
    </w:r>
    <w:r w:rsidRPr="00CA06B1">
      <w:rPr>
        <w:b/>
        <w:sz w:val="24"/>
        <w:szCs w:val="24"/>
      </w:rPr>
      <w:t>/1</w:t>
    </w:r>
    <w:r w:rsidR="00F77F40">
      <w:rPr>
        <w:b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26FDB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E064D"/>
    <w:rsid w:val="004E27A1"/>
    <w:rsid w:val="0050787E"/>
    <w:rsid w:val="00523432"/>
    <w:rsid w:val="00545EBD"/>
    <w:rsid w:val="00561762"/>
    <w:rsid w:val="005710B5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CA06B1"/>
    <w:rsid w:val="00CB7C9B"/>
    <w:rsid w:val="00CD3C9C"/>
    <w:rsid w:val="00CE3B7D"/>
    <w:rsid w:val="00CF1527"/>
    <w:rsid w:val="00D2041F"/>
    <w:rsid w:val="00D511F3"/>
    <w:rsid w:val="00D55416"/>
    <w:rsid w:val="00DB6B6B"/>
    <w:rsid w:val="00DC284B"/>
    <w:rsid w:val="00E506F5"/>
    <w:rsid w:val="00E5362B"/>
    <w:rsid w:val="00EB2413"/>
    <w:rsid w:val="00EE7A96"/>
    <w:rsid w:val="00EF70AE"/>
    <w:rsid w:val="00F25208"/>
    <w:rsid w:val="00F42A90"/>
    <w:rsid w:val="00F435C1"/>
    <w:rsid w:val="00F55918"/>
    <w:rsid w:val="00F77F4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C9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C9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St-1747/2017</izvorni_sadrzaj>
    <derivirana_varijabla naziv="DomainObject.Predmet.OznakaBroj_1">St-1747/2017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GARIĆ d.o.o. zastupanog po punomoćniku Đuro Dečak; Odvjetničko društvo KARDUM I PARTNERI, javno trgovačko društvo</izvorni_sadrzaj>
    <derivirana_varijabla naziv="DomainObject.Predmet.ProtustrankaFormated_1">  VILA GARIĆ d.o.o. zastupanog po punomoćniku Đuro Dečak; Odvjetničko društvo KARDUM I PARTNERI, javno trgovačko društvo</derivirana_varijabla>
  </DomainObject.Predmet.ProtustrankaFormated>
  <DomainObject.Predmet.ProtustrankaFormatedOIB>
    <izvorni_sadrzaj>  VILA GARIĆ d.o.o., OIB 42572784068 zastupanog po punomoćniku Đuro Dečak; Odvjetničko društvo KARDUM I PARTNERI, javno trgovačko društvo</izvorni_sadrzaj>
    <derivirana_varijabla naziv="DomainObject.Predmet.ProtustrankaFormatedOIB_1">  VILA GARIĆ d.o.o., OIB 42572784068 zastupanog po punomoćniku Đuro Dečak; Odvjetničko društvo KARDUM I PARTNERI, javno trgovačko društvo</derivirana_varijabla>
  </DomainObject.Predmet.ProtustrankaFormatedOIB>
  <DomainObject.Predmet.ProtustrankaFormatedWithAdress>
    <izvorni_sadrzaj> VILA GARIĆ d.o.o., Nazorova 63, 10000 Zagreb zastupanog po punomoćniku Đuro Dečak; Odvjetničko društvo KARDUM I PARTNERI, javno trgovačko društvo</izvorni_sadrzaj>
    <derivirana_varijabla naziv="DomainObject.Predmet.ProtustrankaFormatedWithAdress_1"> VILA GARIĆ d.o.o., Nazorova 63, 10000 Zagreb zastupanog po punomoćniku Đuro Dečak; Odvjetničko društvo KARDUM I PARTNERI, javno trgovačko društvo</derivirana_varijabla>
  </DomainObject.Predmet.ProtustrankaFormatedWithAdress>
  <DomainObject.Predmet.ProtustrankaFormatedWithAdressOIB>
    <izvorni_sadrzaj> VILA GARIĆ d.o.o., OIB 42572784068, Nazorova 63, 10000 Zagreb zastupanog po punomoćniku Đuro Dečak; Odvjetničko društvo KARDUM I PARTNERI, javno trgovačko društvo</izvorni_sadrzaj>
    <derivirana_varijabla naziv="DomainObject.Predmet.ProtustrankaFormatedWithAdressOIB_1"> VILA GARIĆ d.o.o., OIB 42572784068, Nazorova 63, 10000 Zagreb zastupanog po punomoćniku Đuro Dečak; Odvjetničko društvo KARDUM I PARTNERI, javno trgovačko društvo</derivirana_varijabla>
  </DomainObject.Predmet.ProtustrankaFormatedWithAdressOIB>
  <DomainObject.Predmet.ProtustrankaWithAdress>
    <izvorni_sadrzaj>VILA GARIĆ d.o.o. Nazorova 63, 10000 Zagreb</izvorni_sadrzaj>
    <derivirana_varijabla naziv="DomainObject.Predmet.ProtustrankaWithAdress_1">VILA GARIĆ d.o.o. Nazorova 63, 10000 Zagreb</derivirana_varijabla>
  </DomainObject.Predmet.ProtustrankaWithAdress>
  <DomainObject.Predmet.ProtustrankaWithAdressOIB>
    <izvorni_sadrzaj>VILA GARIĆ d.o.o., OIB 42572784068, Nazorova 63, 10000 Zagreb</izvorni_sadrzaj>
    <derivirana_varijabla naziv="DomainObject.Predmet.ProtustrankaWithAdressOIB_1">VILA GARIĆ d.o.o., OIB 42572784068, Nazorova 63, 10000 Zagreb</derivirana_varijabla>
  </DomainObject.Predmet.ProtustrankaWithAdressOIB>
  <DomainObject.Predmet.ProtustrankaNazivFormated>
    <izvorni_sadrzaj>VILA GARIĆ d.o.o.</izvorni_sadrzaj>
    <derivirana_varijabla naziv="DomainObject.Predmet.ProtustrankaNazivFormated_1">VILA GARIĆ d.o.o.</derivirana_varijabla>
  </DomainObject.Predmet.ProtustrankaNazivFormated>
  <DomainObject.Predmet.ProtustrankaNazivFormatedOIB>
    <izvorni_sadrzaj>VILA GARIĆ d.o.o., OIB 42572784068</izvorni_sadrzaj>
    <derivirana_varijabla naziv="DomainObject.Predmet.ProtustrankaNazivFormatedOIB_1">VILA GARIĆ d.o.o., OIB 42572784068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GARIĆ d.o.o. zastupanog po punomoćniku Đuro Dečak; Odvjetničko društvo KARDUM I PARTNERI, javno trgovačko društvo</item>
    </izvorni_sadrzaj>
    <derivirana_varijabla naziv="DomainObject.Predmet.ProtuStrankaListFormated_1">
      <item>VILA GARIĆ d.o.o. zastupanog po punomoćniku Đuro Dečak; Odvjetničko društvo KARDUM I PARTNERI, javno trgovačko društvo</item>
    </derivirana_varijabla>
  </DomainObject.Predmet.ProtuStrankaListFormated>
  <DomainObject.Predmet.ProtuStrankaListFormatedOIB>
    <izvorni_sadrzaj>
      <item>VILA GARIĆ d.o.o., OIB 42572784068 zastupanog po punomoćniku Đuro Dečak; Odvjetničko društvo KARDUM I PARTNERI, javno trgovačko društvo</item>
    </izvorni_sadrzaj>
    <derivirana_varijabla naziv="DomainObject.Predmet.ProtuStrankaListFormatedOIB_1">
      <item>VILA GARIĆ d.o.o., OIB 42572784068 zastupanog po punomoćniku Đuro Dečak; Odvjetničko društvo KARDUM I PARTNERI, javno trgovačko društvo</item>
    </derivirana_varijabla>
  </DomainObject.Predmet.ProtuStrankaListFormatedOIB>
  <DomainObject.Predmet.ProtuStrankaListFormatedWithAdress>
    <izvorni_sadrzaj>
      <item>VILA GARIĆ d.o.o., Nazorova 63, 10000 Zagreb zastupanog po punomoćniku Đuro Dečak; Odvjetničko društvo KARDUM I PARTNERI, javno trgovačko društvo</item>
    </izvorni_sadrzaj>
    <derivirana_varijabla naziv="DomainObject.Predmet.ProtuStrankaListFormatedWithAdress_1">
      <item>VILA GARIĆ d.o.o., Nazorova 63, 10000 Zagreb zastupanog po punomoćniku Đuro Dečak; Odvjetničko društvo KARDUM I PARTNERI, javno trgovačko društvo</item>
    </derivirana_varijabla>
  </DomainObject.Predmet.ProtuStrankaListFormatedWithAdress>
  <DomainObject.Predmet.ProtuStrankaListFormatedWithAdressOIB>
    <izvorni_sadrzaj>
      <item>VILA GARIĆ d.o.o., OIB 42572784068, Nazorova 63, 10000 Zagreb zastupanog po punomoćniku Đuro Dečak; Odvjetničko društvo KARDUM I PARTNERI, javno trgovačko društvo</item>
    </izvorni_sadrzaj>
    <derivirana_varijabla naziv="DomainObject.Predmet.ProtuStrankaListFormatedWithAdressOIB_1">
      <item>VILA GARIĆ d.o.o., OIB 42572784068, Nazorova 63, 10000 Zagreb zastupanog po punomoćniku Đuro Dečak; Odvjetničko društvo KARDUM I PARTNERI, javno trgovačko društvo</item>
    </derivirana_varijabla>
  </DomainObject.Predmet.ProtuStrankaListFormatedWithAdressOIB>
  <DomainObject.Predmet.ProtuStrankaListNazivFormated>
    <izvorni_sadrzaj>
      <item>VILA GARIĆ d.o.o.</item>
    </izvorni_sadrzaj>
    <derivirana_varijabla naziv="DomainObject.Predmet.ProtuStrankaListNazivFormated_1">
      <item>VILA GARIĆ d.o.o.</item>
    </derivirana_varijabla>
  </DomainObject.Predmet.ProtuStrankaListNazivFormated>
  <DomainObject.Predmet.ProtuStrankaListNazivFormatedOIB>
    <izvorni_sadrzaj>
      <item>VILA GARIĆ d.o.o., OIB 42572784068</item>
    </izvorni_sadrzaj>
    <derivirana_varijabla naziv="DomainObject.Predmet.ProtuStrankaListNazivFormatedOIB_1">
      <item>VILA GARIĆ d.o.o., OIB 42572784068</item>
    </derivirana_varijabla>
  </DomainObject.Predmet.ProtuStrankaListNazivFormatedOIB>
  <DomainObject.Predmet.OstaliListFormated>
    <izvorni_sadrzaj>
      <item>Đuro Dečak punomoćnik sudionika u postupku VILA GARIĆ d.o.o.</item>
      <item>Odvjetničko društvo KARDUM I PARTNERI, javno trgovačko društvo punomoćnik sudionika u postupku VILA GARIĆ d.o.o.</item>
    </izvorni_sadrzaj>
    <derivirana_varijabla naziv="DomainObject.Predmet.OstaliListFormated_1">
      <item>Đuro Dečak punomoćnik sudionika u postupku VILA GARIĆ d.o.o.</item>
      <item>Odvjetničko društvo KARDUM I PARTNERI, javno trgovačko društvo punomoćnik sudionika u postupku VILA GARIĆ d.o.o.</item>
    </derivirana_varijabla>
  </DomainObject.Predmet.OstaliListFormated>
  <DomainObject.Predmet.OstaliListFormatedOIB>
    <izvorni_sadrzaj>
      <item>Đuro Dečak, OIB 71074984463 punomoćnik sudionika u postupku VILA GARIĆ d.o.o.</item>
      <item>Odvjetničko društvo KARDUM I PARTNERI, javno trgovačko društvo, OIB 89572362876 punomoćnik sudionika u postupku VILA GARIĆ d.o.o.</item>
    </izvorni_sadrzaj>
    <derivirana_varijabla naziv="DomainObject.Predmet.OstaliListFormatedOIB_1">
      <item>Đuro Dečak, OIB 71074984463 punomoćnik sudionika u postupku VILA GARIĆ d.o.o.</item>
      <item>Odvjetničko društvo KARDUM I PARTNERI, javno trgovačko društvo, OIB 89572362876 punomoćnik sudionika u postupku VILA GARIĆ d.o.o.</item>
    </derivirana_varijabla>
  </DomainObject.Predmet.OstaliListFormatedOIB>
  <DomainObject.Predmet.OstaliListFormatedWithAdress>
    <izvorni_sadrzaj>
      <item>Đuro Dečak, Zrinski trg 19, 33000 Virovitica punomoćnik sudionika u postupku VILA GARIĆ d.o.o.</item>
      <item>Odvjetničko društvo KARDUM I PARTNERI, javno trgovačko društvo, Mihanovićeva 14, 10000 Zagreb punomoćnik sudionika u postupku VILA GARIĆ d.o.o.</item>
    </izvorni_sadrzaj>
    <derivirana_varijabla naziv="DomainObject.Predmet.OstaliListFormatedWithAdress_1">
      <item>Đuro Dečak, Zrinski trg 19, 33000 Virovitica punomoćnik sudionika u postupku VILA GARIĆ d.o.o.</item>
      <item>Odvjetničko društvo KARDUM I PARTNERI, javno trgovačko društvo, Mihanovićeva 14, 10000 Zagreb punomoćnik sudionika u postupku VILA GARIĆ d.o.o.</item>
    </derivirana_varijabla>
  </DomainObject.Predmet.OstaliListFormatedWithAdress>
  <DomainObject.Predmet.OstaliListFormatedWithAdressOIB>
    <izvorni_sadrzaj>
      <item>Đuro Dečak, OIB 71074984463, Zrinski trg 19, 33000 Virovitica punomoćnik sudionika u postupku VILA GARIĆ d.o.o.</item>
      <item>Odvjetničko društvo KARDUM I PARTNERI, javno trgovačko društvo, OIB 89572362876, Mihanovićeva 14, 10000 Zagreb punomoćnik sudionika u postupku VILA GARIĆ d.o.o.</item>
    </izvorni_sadrzaj>
    <derivirana_varijabla naziv="DomainObject.Predmet.OstaliListFormatedWithAdressOIB_1">
      <item>Đuro Dečak, OIB 71074984463, Zrinski trg 19, 33000 Virovitica punomoćnik sudionika u postupku VILA GARIĆ d.o.o.</item>
      <item>Odvjetničko društvo KARDUM I PARTNERI, javno trgovačko društvo, OIB 89572362876, Mihanovićeva 14, 10000 Zagreb punomoćnik sudionika u postupku VILA GARIĆ d.o.o.</item>
    </derivirana_varijabla>
  </DomainObject.Predmet.OstaliListFormatedWithAdressOIB>
  <DomainObject.Predmet.OstaliListNazivFormated>
    <izvorni_sadrzaj>
      <item>Đuro Dečak</item>
      <item>Odvjetničko društvo KARDUM I PARTNERI, javno trgovačko društvo</item>
    </izvorni_sadrzaj>
    <derivirana_varijabla naziv="DomainObject.Predmet.OstaliListNazivFormated_1">
      <item>Đuro Dečak</item>
      <item>Odvjetničko društvo KARDUM I PARTNERI, javno trgovačko društvo</item>
    </derivirana_varijabla>
  </DomainObject.Predmet.OstaliListNazivFormated>
  <DomainObject.Predmet.OstaliListNazivFormatedOIB>
    <izvorni_sadrzaj>
      <item>Đuro Dečak, OIB 71074984463</item>
      <item>Odvjetničko društvo KARDUM I PARTNERI, javno trgovačko društvo, OIB 89572362876</item>
    </izvorni_sadrzaj>
    <derivirana_varijabla naziv="DomainObject.Predmet.OstaliListNazivFormatedOIB_1">
      <item>Đuro Dečak, OIB 71074984463</item>
      <item>Odvjetničko društvo KARDUM I PARTNERI, javno trgovačko društvo, OIB 89572362876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GARIĆ d.o.o.</izvorni_sadrzaj>
    <derivirana_varijabla naziv="DomainObject.Predmet.ProtustrankaIDrugi_1">VILA GARIĆ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GARIĆ d.o.o., OIB 42572784068, Nazorova 63, 10000 Zagreb</izvorni_sadrzaj>
    <derivirana_varijabla naziv="DomainObject.Predmet.ProtustrankaIDrugiAdressOIB_1">VILA GARIĆ d.o.o., OIB 42572784068, Nazorova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GARIĆ d.o.o.</item>
      <item>FINA Regionalni centar Zagreb</item>
      <item>Đuro Dečak</item>
      <item>Odvjetničko društvo KARDUM I PARTNERI, javno trgovačko društvo</item>
    </izvorni_sadrzaj>
    <derivirana_varijabla naziv="DomainObject.Predmet.SudioniciListNaziv_1">
      <item>VILA GARIĆ d.o.o.</item>
      <item>FINA Regionalni centar Zagreb</item>
      <item>Đuro Dečak</item>
      <item>Odvjetničko društvo KARDUM I PARTNERI, javno trgovačko društvo</item>
    </derivirana_varijabla>
  </DomainObject.Predmet.SudioniciListNaziv>
  <DomainObject.Predmet.SudioniciListAdressOIB>
    <izvorni_sadrzaj>
      <item>VILA GARIĆ d.o.o., OIB 42572784068, Nazorova 63,10000 Zagreb</item>
      <item>FINA Regionalni centar Zagreb, OIB 85821130368, Trg svibanjskih žrtava 1995. 1,10000 Zagreb</item>
      <item>Đuro Dečak, OIB 71074984463, Zrinski trg 19,33000 Virovitica</item>
      <item>Odvjetničko društvo KARDUM I PARTNERI, javno trgovačko društvo, OIB 89572362876, Mihanovićeva 14,10000 Zagreb</item>
    </izvorni_sadrzaj>
    <derivirana_varijabla naziv="DomainObject.Predmet.SudioniciListAdressOIB_1">
      <item>VILA GARIĆ d.o.o., OIB 42572784068, Nazorova 63,10000 Zagreb</item>
      <item>FINA Regionalni centar Zagreb, OIB 85821130368, Trg svibanjskih žrtava 1995. 1,10000 Zagreb</item>
      <item>Đuro Dečak, OIB 71074984463, Zrinski trg 19,33000 Virovitica</item>
      <item>Odvjetničko društvo KARDUM I PARTNERI, javno trgovačko društvo, OIB 89572362876, Mihanovićeva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42572784068</item>
      <item>, OIB 85821130368</item>
      <item>, OIB 71074984463</item>
      <item>, OIB 89572362876</item>
    </izvorni_sadrzaj>
    <derivirana_varijabla naziv="DomainObject.Predmet.SudioniciListNazivOIB_1">
      <item>, OIB 42572784068</item>
      <item>, OIB 85821130368</item>
      <item>, OIB 71074984463</item>
      <item>, OIB 89572362876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70EA2-233A-4879-8C86-24ADB78BC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1631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2017-11-13T07:02:00Z</dcterms:created>
  <dc:creator>Unknown</dc:creator>
  <cp:lastModifiedBy>Irena Benko</cp:lastModifiedBy>
  <cp:lastPrinted>2017-11-16T08:23:00Z</cp:lastPrinted>
  <dcterms:modified xmlns:xsi="http://www.w3.org/2001/XMLSchema-instance" xsi:type="dcterms:W3CDTF">2017-11-16T08:23:00Z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