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58ac" w14:paraId="ad858a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2876E9">
        <w:t>1355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2876E9">
        <w:t>CENTAR PODUKE MEMENTO j.d.o.o. za poduku, savjetovanje i pružanje intelektualnih usluga, Đakovo, P. Svačića 72, MBS: 030157087, OIB: 05013398426</w:t>
      </w:r>
      <w:r w:rsidR="007265D1">
        <w:t xml:space="preserve">, temeljem članka 430. Stečajnog zakona ( „Narodne novine“ 71/15), dana </w:t>
      </w:r>
      <w:r w:rsidR="008617EF">
        <w:t>5</w:t>
      </w:r>
      <w:r w:rsidR="00194E8E">
        <w:t xml:space="preserve">. </w:t>
      </w:r>
      <w:r w:rsidR="008617EF">
        <w:t>rujna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876E9">
        <w:t>CENTAR PODUKE MEMENTO j.d.o.o. za poduku, savjetovanje i pružanje intelektualnih usluga, Đakovo, P. Svačića 72, MBS: 030157087, OIB: 05013398426</w:t>
      </w:r>
      <w:r>
        <w:t xml:space="preserve">, iznosi </w:t>
      </w:r>
      <w:r w:rsidR="002876E9">
        <w:t>18.687,61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2876E9">
        <w:t>Jasna Šola, Đakovo, P. Svačića 72, OIB: 25498954742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2876E9">
        <w:t>1355</w:t>
      </w:r>
      <w:r>
        <w:t>-17 (članak 430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8617EF">
        <w:t>5. rujna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8617EF">
        <w:t>16/10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3710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94E8E"/>
    <w:rsid w:val="001B49A2"/>
    <w:rsid w:val="001B5F20"/>
    <w:rsid w:val="001B70D9"/>
    <w:rsid w:val="001C1653"/>
    <w:rsid w:val="001C2725"/>
    <w:rsid w:val="001C73F4"/>
    <w:rsid w:val="001C7F1E"/>
    <w:rsid w:val="001D2E5B"/>
    <w:rsid w:val="001D7765"/>
    <w:rsid w:val="001E2000"/>
    <w:rsid w:val="001E3625"/>
    <w:rsid w:val="001E375C"/>
    <w:rsid w:val="001F63FA"/>
    <w:rsid w:val="0020140C"/>
    <w:rsid w:val="0020462D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876E9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07DA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B16B9"/>
    <w:rsid w:val="003C01DF"/>
    <w:rsid w:val="003D02B1"/>
    <w:rsid w:val="003E4DD9"/>
    <w:rsid w:val="003E5F02"/>
    <w:rsid w:val="003E7C98"/>
    <w:rsid w:val="004066D1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683E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617EF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06D6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A0911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C7881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6048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6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6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6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6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6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6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6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6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6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6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St-1355/2017</izvorni_sadrzaj>
    <derivirana_varijabla naziv="DomainObject.Predmet.OznakaBroj_1">St-1355/2017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PODUKE MEMENTO j.d.o.o. za poduku, savjetovanje i pružanje intelektualnih usluga</izvorni_sadrzaj>
    <derivirana_varijabla naziv="DomainObject.Predmet.ProtustrankaFormated_1">  CENTAR PODUKE MEMENTO j.d.o.o. za poduku, savjetovanje i pružanje intelektualnih usluga</derivirana_varijabla>
  </DomainObject.Predmet.ProtustrankaFormated>
  <DomainObject.Predmet.ProtustrankaFormatedOIB>
    <izvorni_sadrzaj>  CENTAR PODUKE MEMENTO j.d.o.o. za poduku, savjetovanje i pružanje intelektualnih usluga, OIB 05013398426</izvorni_sadrzaj>
    <derivirana_varijabla naziv="DomainObject.Predmet.ProtustrankaFormatedOIB_1">  CENTAR PODUKE MEMENTO j.d.o.o. za poduku, savjetovanje i pružanje intelektualnih usluga, OIB 05013398426</derivirana_varijabla>
  </DomainObject.Predmet.ProtustrankaFormatedOIB>
  <DomainObject.Predmet.ProtustrankaFormatedWithAdress>
    <izvorni_sadrzaj> CENTAR PODUKE MEMENTO j.d.o.o. za poduku, savjetovanje i pružanje intelektualnih usluga, Petra Svačića 72, 31400 Đakovo</izvorni_sadrzaj>
    <derivirana_varijabla naziv="DomainObject.Predmet.ProtustrankaFormatedWithAdress_1"> CENTAR PODUKE MEMENTO j.d.o.o. za poduku, savjetovanje i pružanje intelektualnih usluga, Petra Svačića 72, 31400 Đakovo</derivirana_varijabla>
  </DomainObject.Predmet.ProtustrankaFormatedWithAdress>
  <DomainObject.Predmet.ProtustrankaFormatedWithAdressOIB>
    <izvorni_sadrzaj> CENTAR PODUKE MEMENTO j.d.o.o. za poduku, savjetovanje i pružanje intelektualnih usluga, OIB 05013398426, Petra Svačića 72, 31400 Đakovo</izvorni_sadrzaj>
    <derivirana_varijabla naziv="DomainObject.Predmet.ProtustrankaFormatedWithAdressOIB_1"> CENTAR PODUKE MEMENTO j.d.o.o. za poduku, savjetovanje i pružanje intelektualnih usluga, OIB 05013398426, Petra Svačića 72, 31400 Đakovo</derivirana_varijabla>
  </DomainObject.Predmet.ProtustrankaFormatedWithAdressOIB>
  <DomainObject.Predmet.ProtustrankaWithAdress>
    <izvorni_sadrzaj>CENTAR PODUKE MEMENTO j.d.o.o. za poduku, savjetovanje i pružanje intelektualnih usluga Petra Svačića 72, 31400 Đakovo</izvorni_sadrzaj>
    <derivirana_varijabla naziv="DomainObject.Predmet.ProtustrankaWithAdress_1">CENTAR PODUKE MEMENTO j.d.o.o. za poduku, savjetovanje i pružanje intelektualnih usluga Petra Svačića 72, 31400 Đakovo</derivirana_varijabla>
  </DomainObject.Predmet.ProtustrankaWithAdress>
  <DomainObject.Predmet.ProtustrankaWithAdressOIB>
    <izvorni_sadrzaj>CENTAR PODUKE MEMENTO j.d.o.o. za poduku, savjetovanje i pružanje intelektualnih usluga, OIB 05013398426, Petra Svačića 72, 31400 Đakovo</izvorni_sadrzaj>
    <derivirana_varijabla naziv="DomainObject.Predmet.ProtustrankaWithAdressOIB_1">CENTAR PODUKE MEMENTO j.d.o.o. za poduku, savjetovanje i pružanje intelektualnih usluga, OIB 05013398426, Petra Svačića 72, 31400 Đakovo</derivirana_varijabla>
  </DomainObject.Predmet.ProtustrankaWithAdressOIB>
  <DomainObject.Predmet.ProtustrankaNazivFormated>
    <izvorni_sadrzaj>CENTAR PODUKE MEMENTO j.d.o.o. za poduku, savjetovanje i pružanje intelektualnih usluga</izvorni_sadrzaj>
    <derivirana_varijabla naziv="DomainObject.Predmet.ProtustrankaNazivFormated_1">CENTAR PODUKE MEMENTO j.d.o.o. za poduku, savjetovanje i pružanje intelektualnih usluga</derivirana_varijabla>
  </DomainObject.Predmet.ProtustrankaNazivFormated>
  <DomainObject.Predmet.ProtustrankaNazivFormatedOIB>
    <izvorni_sadrzaj>CENTAR PODUKE MEMENTO j.d.o.o. za poduku, savjetovanje i pružanje intelektualnih usluga, OIB 05013398426</izvorni_sadrzaj>
    <derivirana_varijabla naziv="DomainObject.Predmet.ProtustrankaNazivFormatedOIB_1">CENTAR PODUKE MEMENTO j.d.o.o. za poduku, savjetovanje i pružanje intelektualnih usluga, OIB 05013398426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CENTAR PODUKE MEMENTO j.d.o.o. za poduku, savjetovanje i pružanje intelektualnih usluga</item>
    </izvorni_sadrzaj>
    <derivirana_varijabla naziv="DomainObject.Predmet.ProtuStrankaListFormated_1">
      <item>CENTAR PODUKE MEMENTO j.d.o.o. za poduku, savjetovanje i pružanje intelektualnih usluga</item>
    </derivirana_varijabla>
  </DomainObject.Predmet.ProtuStrankaListFormated>
  <DomainObject.Predmet.ProtuStrankaListFormatedOIB>
    <izvorni_sadrzaj>
      <item>CENTAR PODUKE MEMENTO j.d.o.o. za poduku, savjetovanje i pružanje intelektualnih usluga, OIB 05013398426</item>
    </izvorni_sadrzaj>
    <derivirana_varijabla naziv="DomainObject.Predmet.ProtuStrankaListFormatedOIB_1">
      <item>CENTAR PODUKE MEMENTO j.d.o.o. za poduku, savjetovanje i pružanje intelektualnih usluga, OIB 05013398426</item>
    </derivirana_varijabla>
  </DomainObject.Predmet.ProtuStrankaListFormatedOIB>
  <DomainObject.Predmet.ProtuStrankaListFormatedWithAdress>
    <izvorni_sadrzaj>
      <item>CENTAR PODUKE MEMENTO j.d.o.o. za poduku, savjetovanje i pružanje intelektualnih usluga, Petra Svačića 72, 31400 Đakovo</item>
    </izvorni_sadrzaj>
    <derivirana_varijabla naziv="DomainObject.Predmet.ProtuStrankaListFormatedWithAdress_1">
      <item>CENTAR PODUKE MEMENTO j.d.o.o. za poduku, savjetovanje i pružanje intelektualnih usluga, Petra Svačića 72, 31400 Đakovo</item>
    </derivirana_varijabla>
  </DomainObject.Predmet.ProtuStrankaListFormatedWithAdress>
  <DomainObject.Predmet.ProtuStrankaListFormatedWithAdressOIB>
    <izvorni_sadrzaj>
      <item>CENTAR PODUKE MEMENTO j.d.o.o. za poduku, savjetovanje i pružanje intelektualnih usluga, OIB 05013398426, Petra Svačića 72, 31400 Đakovo</item>
    </izvorni_sadrzaj>
    <derivirana_varijabla naziv="DomainObject.Predmet.ProtuStrankaListFormatedWithAdressOIB_1">
      <item>CENTAR PODUKE MEMENTO j.d.o.o. za poduku, savjetovanje i pružanje intelektualnih usluga, OIB 05013398426, Petra Svačića 72, 31400 Đakovo</item>
    </derivirana_varijabla>
  </DomainObject.Predmet.ProtuStrankaListFormatedWithAdressOIB>
  <DomainObject.Predmet.ProtuStrankaListNazivFormated>
    <izvorni_sadrzaj>
      <item>CENTAR PODUKE MEMENTO j.d.o.o. za poduku, savjetovanje i pružanje intelektualnih usluga</item>
    </izvorni_sadrzaj>
    <derivirana_varijabla naziv="DomainObject.Predmet.ProtuStrankaListNazivFormated_1">
      <item>CENTAR PODUKE MEMENTO j.d.o.o. za poduku, savjetovanje i pružanje intelektualnih usluga</item>
    </derivirana_varijabla>
  </DomainObject.Predmet.ProtuStrankaListNazivFormated>
  <DomainObject.Predmet.ProtuStrankaListNazivFormatedOIB>
    <izvorni_sadrzaj>
      <item>CENTAR PODUKE MEMENTO j.d.o.o. za poduku, savjetovanje i pružanje intelektualnih usluga, OIB 05013398426</item>
    </izvorni_sadrzaj>
    <derivirana_varijabla naziv="DomainObject.Predmet.ProtuStrankaListNazivFormatedOIB_1">
      <item>CENTAR PODUKE MEMENTO j.d.o.o. za poduku, savjetovanje i pružanje intelektualnih usluga, OIB 05013398426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CENTAR PODUKE MEMENTO j.d.o.o. za poduku, savjetovanje i pružanje intelektualnih usluga</izvorni_sadrzaj>
    <derivirana_varijabla naziv="DomainObject.Predmet.ProtustrankaIDrugi_1">CENTAR PODUKE MEMENTO j.d.o.o. za poduku, savjetovanje i pružanje intelektualnih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CENTAR PODUKE MEMENTO j.d.o.o. za poduku, savjetovanje i pružanje intelektualnih usluga, OIB 05013398426, Petra Svačića 72, 31400 Đakovo</izvorni_sadrzaj>
    <derivirana_varijabla naziv="DomainObject.Predmet.ProtustrankaIDrugiAdressOIB_1">CENTAR PODUKE MEMENTO j.d.o.o. za poduku, savjetovanje i pružanje intelektualnih usluga, OIB 05013398426, Petra Svačića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CENTAR PODUKE MEMENTO j.d.o.o. za poduku, savjetovanje i pružanje intelektualnih usluga</item>
    </izvorni_sadrzaj>
    <derivirana_varijabla naziv="DomainObject.Predmet.SudioniciListNaziv_1">
      <item>FINA RC OSIJEK</item>
      <item>CENTAR PODUKE MEMENTO j.d.o.o. za poduku, savjetovanje i pružanje intelektualnih usluga</item>
    </derivirana_varijabla>
  </DomainObject.Predmet.SudioniciListNaziv>
  <DomainObject.Predmet.SudioniciListAdressOIB>
    <izvorni_sadrzaj>
      <item>FINA RC OSIJEK, OIB 85821130368</item>
      <item>CENTAR PODUKE MEMENTO j.d.o.o. za poduku, savjetovanje i pružanje intelektualnih usluga, OIB 05013398426, Petra Svačića 72,31400 Đakovo</item>
    </izvorni_sadrzaj>
    <derivirana_varijabla naziv="DomainObject.Predmet.SudioniciListAdressOIB_1">
      <item>FINA RC OSIJEK, OIB 85821130368</item>
      <item>CENTAR PODUKE MEMENTO j.d.o.o. za poduku, savjetovanje i pružanje intelektualnih usluga, OIB 05013398426, Petra Svačića 72,31400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05013398426</item>
    </izvorni_sadrzaj>
    <derivirana_varijabla naziv="DomainObject.Predmet.SudioniciListNazivOIB_1">
      <item>, OIB 85821130368</item>
      <item>, OIB 05013398426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1994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2017-09-05T10:12:00Z</dcterms:created>
  <dc:creator>Korisnik</dc:creator>
  <cp:lastModifiedBy>Žana Bem</cp:lastModifiedBy>
  <cp:lastPrinted>2017-09-05T10:07:00Z</cp:lastPrinted>
  <dcterms:modified xmlns:xsi="http://www.w3.org/2001/XMLSchema-instance" xsi:type="dcterms:W3CDTF">2017-09-05T10:12:00Z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