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d065" w14:paraId="6dfd065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64348B">
        <w:rPr>
          <w:b/>
        </w:rPr>
        <w:t xml:space="preserve"> 754/16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BD77F4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BD77F4">
        <w:t xml:space="preserve"> </w:t>
      </w:r>
      <w:r w:rsidR="00BD77F4">
        <w:rPr>
          <w:sz w:val="22"/>
          <w:szCs w:val="22"/>
        </w:rPr>
        <w:t>DUPER j.d.o.o., Mlini, Trgovište 25, OIB: 30883505193,</w:t>
      </w:r>
      <w:r w:rsidR="00BD77F4">
        <w:t xml:space="preserve"> </w:t>
      </w:r>
      <w:r w:rsidR="00714900" w:rsidRPr="0097630A">
        <w:t xml:space="preserve">dana </w:t>
      </w:r>
      <w:r w:rsidR="00BD77F4">
        <w:t xml:space="preserve">18. svibnja </w:t>
      </w:r>
      <w:r w:rsidR="00D3246E" w:rsidRPr="0097630A">
        <w:t>201</w:t>
      </w:r>
      <w:r w:rsidR="00F31D1A">
        <w:t>6</w:t>
      </w:r>
      <w:r w:rsidR="00466C99" w:rsidRPr="0097630A">
        <w:t>. godine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BD77F4">
        <w:rPr>
          <w:sz w:val="22"/>
          <w:szCs w:val="22"/>
        </w:rPr>
        <w:t>DUPER j.d.o.o., Mlini, Trgovište 25, OIB: 30883505193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64348B">
        <w:t>Renato Sabljić</w:t>
      </w:r>
      <w:r w:rsidR="00E22608" w:rsidRPr="0097630A">
        <w:t>,</w:t>
      </w:r>
      <w:r w:rsidR="00200E7B">
        <w:t xml:space="preserve"> </w:t>
      </w:r>
      <w:r w:rsidR="0064348B">
        <w:t>Zdenački zavoj 14</w:t>
      </w:r>
      <w:r w:rsidR="00E152F6">
        <w:t>.,</w:t>
      </w:r>
      <w:r w:rsidR="00163350">
        <w:t xml:space="preserve"> </w:t>
      </w:r>
      <w:r w:rsidR="0064348B">
        <w:t>Zagreb</w:t>
      </w:r>
      <w:r w:rsidR="00163350">
        <w:t xml:space="preserve">, OIB: </w:t>
      </w:r>
      <w:r w:rsidR="0064348B">
        <w:t>74644810692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BD77F4">
        <w:rPr>
          <w:sz w:val="22"/>
          <w:szCs w:val="22"/>
        </w:rPr>
        <w:t xml:space="preserve">DUPER j.d.o.o., Mlini, Trgovište 25, OIB: 30883505193,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152F6">
        <w:t>20</w:t>
      </w:r>
      <w:r w:rsidR="003E7BC1" w:rsidRPr="0097630A">
        <w:t>.</w:t>
      </w:r>
      <w:r w:rsidR="006108BC" w:rsidRPr="0097630A">
        <w:t xml:space="preserve"> </w:t>
      </w:r>
      <w:r w:rsidR="00E152F6">
        <w:t>travnja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64348B">
        <w:t>379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F31D1A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Dubrovnik, podatke o imovini dužnika  </w:t>
      </w:r>
      <w:r>
        <w:t xml:space="preserve">podatke o </w:t>
      </w:r>
      <w:r>
        <w:lastRenderedPageBreak/>
        <w:t>imovini dužnika</w:t>
      </w:r>
      <w:r w:rsidR="000E5D0D">
        <w:t>. M</w:t>
      </w:r>
      <w:r w:rsidR="00714900" w:rsidRPr="0097630A">
        <w:t>eđutim</w:t>
      </w:r>
      <w:r w:rsidR="000E5D0D">
        <w:t xml:space="preserve"> iz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152F6">
        <w:t>20</w:t>
      </w:r>
      <w:r w:rsidR="00987A3F" w:rsidRPr="0097630A">
        <w:t xml:space="preserve">. </w:t>
      </w:r>
      <w:r w:rsidR="00E152F6">
        <w:t>travnja</w:t>
      </w:r>
      <w:r w:rsidR="005362A0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152F6">
        <w:t>20</w:t>
      </w:r>
      <w:r w:rsidR="00987A3F" w:rsidRPr="0097630A">
        <w:t>.</w:t>
      </w:r>
      <w:r w:rsidR="005362A0">
        <w:t xml:space="preserve"> </w:t>
      </w:r>
      <w:r w:rsidR="00E152F6">
        <w:t>travnja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D77F4" w:rsidP="00130A4B" w:rsidR="002216B1">
      <w:pPr>
        <w:jc w:val="center"/>
        <w:rPr>
          <w:b/>
        </w:rPr>
      </w:pPr>
      <w:r>
        <w:rPr>
          <w:b/>
        </w:rPr>
        <w:t xml:space="preserve">U Dubrovniku, 18. svibnja </w:t>
      </w:r>
      <w:r w:rsidR="00A86EA4" w:rsidRPr="0097630A">
        <w:rPr>
          <w:b/>
        </w:rPr>
        <w:t>201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3.) ŽDO Dubrovnik,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239">
          <w:rPr>
            <w:noProof/>
          </w:rPr>
          <w:t>2</w:t>
        </w:r>
        <w:r>
          <w:fldChar w:fldCharType="end"/>
        </w:r>
        <w:r w:rsidR="00F31D1A">
          <w:t xml:space="preserve"> </w:t>
        </w:r>
        <w:r w:rsidR="00F31D1A">
          <w:tab/>
        </w:r>
        <w:r w:rsidR="00F31D1A">
          <w:tab/>
          <w:t xml:space="preserve"> Posl.br.7.St.7</w:t>
        </w:r>
        <w:r w:rsidR="00BD77F4">
          <w:t>54</w:t>
        </w:r>
        <w:r w:rsidR="00F31D1A">
          <w:t>/15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63350"/>
    <w:rsid w:val="00165EA1"/>
    <w:rsid w:val="001A206E"/>
    <w:rsid w:val="00200E7B"/>
    <w:rsid w:val="002216B1"/>
    <w:rsid w:val="002C38A7"/>
    <w:rsid w:val="002F2380"/>
    <w:rsid w:val="003D446D"/>
    <w:rsid w:val="003E7BC1"/>
    <w:rsid w:val="00411DA3"/>
    <w:rsid w:val="0041725C"/>
    <w:rsid w:val="00466C99"/>
    <w:rsid w:val="00496239"/>
    <w:rsid w:val="00511383"/>
    <w:rsid w:val="0051349D"/>
    <w:rsid w:val="005362A0"/>
    <w:rsid w:val="00554503"/>
    <w:rsid w:val="0055714E"/>
    <w:rsid w:val="00593887"/>
    <w:rsid w:val="006108BC"/>
    <w:rsid w:val="0064348B"/>
    <w:rsid w:val="006853B0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35577"/>
    <w:rsid w:val="00A86EA4"/>
    <w:rsid w:val="00A95917"/>
    <w:rsid w:val="00AB5815"/>
    <w:rsid w:val="00B1663A"/>
    <w:rsid w:val="00B21086"/>
    <w:rsid w:val="00B469E7"/>
    <w:rsid w:val="00B5054E"/>
    <w:rsid w:val="00BD77F4"/>
    <w:rsid w:val="00D3246E"/>
    <w:rsid w:val="00D331D9"/>
    <w:rsid w:val="00D45924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2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2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2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2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2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2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2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2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DUPER j.d.o.o. za građenje, trgovinu, turizam i usluge</izvorni_sadrzaj>
    <derivirana_varijabla naziv="DomainObject.Predmet.ProtustrankaFormated_1">  DUPER j.d.o.o. za građenje, trgovinu, turizam i usluge</derivirana_varijabla>
  </DomainObject.Predmet.ProtustrankaFormated>
  <DomainObject.Predmet.ProtustrankaFormatedOIB>
    <izvorni_sadrzaj>  DUPER j.d.o.o. za građenje, trgovinu, turizam i usluge, OIB 30883505193</izvorni_sadrzaj>
    <derivirana_varijabla naziv="DomainObject.Predmet.ProtustrankaFormatedOIB_1">  DUPER j.d.o.o. za građenje, trgovinu, turizam i usluge, OIB 30883505193</derivirana_varijabla>
  </DomainObject.Predmet.ProtustrankaFormatedOIB>
  <DomainObject.Predmet.ProtustrankaFormatedWithAdress>
    <izvorni_sadrzaj> DUPER j.d.o.o. za građenje, trgovinu, turizam i usluge, Trgovište 25, 20207 Mlini</izvorni_sadrzaj>
    <derivirana_varijabla naziv="DomainObject.Predmet.ProtustrankaFormatedWithAdress_1"> DUPER j.d.o.o. za građenje, trgovinu, turizam i usluge, Trgovište 25, 20207 Mlini</derivirana_varijabla>
  </DomainObject.Predmet.ProtustrankaFormatedWithAdress>
  <DomainObject.Predmet.ProtustrankaFormatedWithAdressOIB>
    <izvorni_sadrzaj> DUPER j.d.o.o. za građenje, trgovinu, turizam i usluge, OIB 30883505193, Trgovište 25, 20207 Mlini</izvorni_sadrzaj>
    <derivirana_varijabla naziv="DomainObject.Predmet.ProtustrankaFormatedWithAdressOIB_1"> DUPER j.d.o.o. za građenje, trgovinu, turizam i usluge, OIB 30883505193, Trgovište 25, 20207 Mlini</derivirana_varijabla>
  </DomainObject.Predmet.ProtustrankaFormatedWithAdressOIB>
  <DomainObject.Predmet.ProtustrankaWithAdress>
    <izvorni_sadrzaj>DUPER j.d.o.o. za građenje, trgovinu, turizam i usluge Trgovište 25, 20207 Mlini</izvorni_sadrzaj>
    <derivirana_varijabla naziv="DomainObject.Predmet.ProtustrankaWithAdress_1">DUPER j.d.o.o. za građenje, trgovinu, turizam i usluge Trgovište 25, 20207 Mlini</derivirana_varijabla>
  </DomainObject.Predmet.ProtustrankaWithAdress>
  <DomainObject.Predmet.ProtustrankaWithAdressOIB>
    <izvorni_sadrzaj>DUPER j.d.o.o. za građenje, trgovinu, turizam i usluge, OIB 30883505193, Trgovište 25, 20207 Mlini</izvorni_sadrzaj>
    <derivirana_varijabla naziv="DomainObject.Predmet.ProtustrankaWithAdressOIB_1">DUPER j.d.o.o. za građenje, trgovinu, turizam i usluge, OIB 30883505193, Trgovište 25, 20207 Mlini</derivirana_varijabla>
  </DomainObject.Predmet.ProtustrankaWithAdressOIB>
  <DomainObject.Predmet.ProtustrankaNazivFormated>
    <izvorni_sadrzaj>DUPER j.d.o.o. za građenje, trgovinu, turizam i usluge</izvorni_sadrzaj>
    <derivirana_varijabla naziv="DomainObject.Predmet.ProtustrankaNazivFormated_1">DUPER j.d.o.o. za građenje, trgovinu, turizam i usluge</derivirana_varijabla>
  </DomainObject.Predmet.ProtustrankaNazivFormated>
  <DomainObject.Predmet.ProtustrankaNazivFormatedOIB>
    <izvorni_sadrzaj>DUPER j.d.o.o. za građenje, trgovinu, turizam i usluge, OIB 30883505193</izvorni_sadrzaj>
    <derivirana_varijabla naziv="DomainObject.Predmet.ProtustrankaNazivFormatedOIB_1">DUPER j.d.o.o. za građenje, trgovinu, turizam i usluge, OIB 30883505193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8851.56</izvorni_sadrzaj>
    <derivirana_varijabla naziv="DomainObject.Predmet.TrenutnaVrijednost_1">8851.56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DUPER j.d.o.o. za građenje, trgovinu, turizam i usluge</item>
    </izvorni_sadrzaj>
    <derivirana_varijabla naziv="DomainObject.Predmet.ProtuStrankaListFormated_1">
      <item>DUPER j.d.o.o. za građenje, trgovinu, turizam i usluge</item>
    </derivirana_varijabla>
  </DomainObject.Predmet.ProtuStrankaListFormated>
  <DomainObject.Predmet.ProtuStrankaListFormatedOIB>
    <izvorni_sadrzaj>
      <item>DUPER j.d.o.o. za građenje, trgovinu, turizam i usluge, OIB 30883505193</item>
    </izvorni_sadrzaj>
    <derivirana_varijabla naziv="DomainObject.Predmet.ProtuStrankaListFormatedOIB_1">
      <item>DUPER j.d.o.o. za građenje, trgovinu, turizam i usluge, OIB 30883505193</item>
    </derivirana_varijabla>
  </DomainObject.Predmet.ProtuStrankaListFormatedOIB>
  <DomainObject.Predmet.ProtuStrankaListFormatedWithAdress>
    <izvorni_sadrzaj>
      <item>DUPER j.d.o.o. za građenje, trgovinu, turizam i usluge, Trgovište 25, 20207 Mlini</item>
    </izvorni_sadrzaj>
    <derivirana_varijabla naziv="DomainObject.Predmet.ProtuStrankaListFormatedWithAdress_1">
      <item>DUPER j.d.o.o. za građenje, trgovinu, turizam i usluge, Trgovište 25, 20207 Mlini</item>
    </derivirana_varijabla>
  </DomainObject.Predmet.ProtuStrankaListFormatedWithAdress>
  <DomainObject.Predmet.ProtuStrankaListFormatedWithAdressOIB>
    <izvorni_sadrzaj>
      <item>DUPER j.d.o.o. za građenje, trgovinu, turizam i usluge, OIB 30883505193, Trgovište 25, 20207 Mlini</item>
    </izvorni_sadrzaj>
    <derivirana_varijabla naziv="DomainObject.Predmet.ProtuStrankaListFormatedWithAdressOIB_1">
      <item>DUPER j.d.o.o. za građenje, trgovinu, turizam i usluge, OIB 30883505193, Trgovište 25, 20207 Mlini</item>
    </derivirana_varijabla>
  </DomainObject.Predmet.ProtuStrankaListFormatedWithAdressOIB>
  <DomainObject.Predmet.ProtuStrankaListNazivFormated>
    <izvorni_sadrzaj>
      <item>DUPER j.d.o.o. za građenje, trgovinu, turizam i usluge</item>
    </izvorni_sadrzaj>
    <derivirana_varijabla naziv="DomainObject.Predmet.ProtuStrankaListNazivFormated_1">
      <item>DUPER j.d.o.o. za građenje, trgovinu, turizam i usluge</item>
    </derivirana_varijabla>
  </DomainObject.Predmet.ProtuStrankaListNazivFormated>
  <DomainObject.Predmet.ProtuStrankaListNazivFormatedOIB>
    <izvorni_sadrzaj>
      <item>DUPER j.d.o.o. za građenje, trgovinu, turizam i usluge, OIB 30883505193</item>
    </izvorni_sadrzaj>
    <derivirana_varijabla naziv="DomainObject.Predmet.ProtuStrankaListNazivFormatedOIB_1">
      <item>DUPER j.d.o.o. za građenje, trgovinu, turizam i usluge, OIB 30883505193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DUPER j.d.o.o. za građenje, trgovinu, turizam i usluge</izvorni_sadrzaj>
    <derivirana_varijabla naziv="DomainObject.Predmet.ProtustrankaIDrugi_1">DUPER j.d.o.o.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DUPER j.d.o.o. za građenje, trgovinu, turizam i usluge, OIB 30883505193, Trgovište 25, 20207 Mlini</izvorni_sadrzaj>
    <derivirana_varijabla naziv="DomainObject.Predmet.ProtustrankaIDrugiAdressOIB_1">DUPER j.d.o.o. za građenje, trgovinu, turizam i usluge, OIB 30883505193, Trgovište 25,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DUPER j.d.o.o. za građenje, trgovinu, turizam i usluge</item>
    </izvorni_sadrzaj>
    <derivirana_varijabla naziv="DomainObject.Predmet.SudioniciListNaziv_1">
      <item>FINA, RC Split, Podružnica Dubrovnik</item>
      <item>DUPER j.d.o.o.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DUPER j.d.o.o. za građenje, trgovinu, turizam i usluge, OIB 30883505193, Trgovište 25,20207 Mlini</item>
    </izvorni_sadrzaj>
    <derivirana_varijabla naziv="DomainObject.Predmet.SudioniciListAdressOIB_1">
      <item>FINA, RC Split, Podružnica Dubrovnik, OIB 85821130368, Vukovarska 2,20000 Dubrovnik</item>
      <item>DUPER j.d.o.o. za građenje, trgovinu, turizam i usluge, OIB 30883505193, Trgovište 25,20207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30883505193</item>
    </izvorni_sadrzaj>
    <derivirana_varijabla naziv="DomainObject.Predmet.SudioniciListNazivOIB_1">
      <item>, OIB 85821130368</item>
      <item>, OIB 30883505193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3445</properties:Characters>
  <properties:Lines>95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2016-05-18T11:56:00Z</dcterms:created>
  <dc:creator>stanka grcic</dc:creator>
  <cp:lastModifiedBy>Mara Marčinko</cp:lastModifiedBy>
  <cp:lastPrinted>2016-05-18T12:53:00Z</cp:lastPrinted>
  <dcterms:modified xmlns:xsi="http://www.w3.org/2001/XMLSchema-instance" xsi:type="dcterms:W3CDTF">2016-05-19T08:57:00Z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