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96d4" w14:paraId="53d96d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324EE">
        <w:t>Pučko otvoreno učilište ERUDIO</w:t>
      </w:r>
      <w:r w:rsidR="00990573">
        <w:t>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0324EE">
        <w:t>Ulica postrojbi specijalne policije Zadar 12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0324EE">
        <w:t>15403541613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32390">
        <w:t>22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D32390">
        <w:t>8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324EE" w:rsidRPr="000324EE">
        <w:t>Pučko otvoreno učilište ERUDIO, Zadar, Ulica postrojbi specijalne policije Zadar 12, OIB: 15403541613</w:t>
      </w:r>
      <w:r w:rsidR="00990573">
        <w:t xml:space="preserve">, </w:t>
      </w:r>
      <w:r>
        <w:t xml:space="preserve">na temelju neizvršenih osnova za plaćanje iznosi </w:t>
      </w:r>
      <w:r w:rsidR="000324EE">
        <w:t>1</w:t>
      </w:r>
      <w:r w:rsidR="00990573">
        <w:t>.</w:t>
      </w:r>
      <w:r w:rsidR="000324EE">
        <w:t>292</w:t>
      </w:r>
      <w:r w:rsidR="00990573">
        <w:t>,</w:t>
      </w:r>
      <w:r w:rsidR="000324EE">
        <w:t>834,92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324EE">
        <w:t>Ina Gulan-Kadić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D32390">
        <w:t>8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2127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324EE">
      <w:t>245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324EE">
      <w:t>245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24EE"/>
    <w:rsid w:val="00034449"/>
    <w:rsid w:val="000528AA"/>
    <w:rsid w:val="00072D04"/>
    <w:rsid w:val="00087712"/>
    <w:rsid w:val="002F1F17"/>
    <w:rsid w:val="002F6CBF"/>
    <w:rsid w:val="00325DFC"/>
    <w:rsid w:val="00385DAF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7275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A4D2C"/>
    <w:rsid w:val="00BD7E97"/>
    <w:rsid w:val="00C6433B"/>
    <w:rsid w:val="00CB1099"/>
    <w:rsid w:val="00D32390"/>
    <w:rsid w:val="00D34817"/>
    <w:rsid w:val="00DC740A"/>
    <w:rsid w:val="00E2127D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ERUDIO</izvorni_sadrzaj>
    <derivirana_varijabla naziv="DomainObject.Predmet.ProtustrankaFormated_1">  Pučko otvoreno učilište ERUDIO</derivirana_varijabla>
  </DomainObject.Predmet.ProtustrankaFormated>
  <DomainObject.Predmet.ProtustrankaFormatedOIB>
    <izvorni_sadrzaj>  Pučko otvoreno učilište ERUDIO, OIB 15403541613</izvorni_sadrzaj>
    <derivirana_varijabla naziv="DomainObject.Predmet.ProtustrankaFormatedOIB_1">  Pučko otvoreno učilište ERUDIO, OIB 15403541613</derivirana_varijabla>
  </DomainObject.Predmet.ProtustrankaFormatedOIB>
  <DomainObject.Predmet.ProtustrankaFormatedWithAdress>
    <izvorni_sadrzaj> Pučko otvoreno učilište ERUDIO, Ulica postrojbi specijalne policije Zadar 12, 23000 Zadar</izvorni_sadrzaj>
    <derivirana_varijabla naziv="DomainObject.Predmet.ProtustrankaFormatedWithAdress_1"> Pučko otvoreno učilište ERUDIO, Ulica postrojbi specijalne policije Zadar 12, 23000 Zadar</derivirana_varijabla>
  </DomainObject.Predmet.ProtustrankaFormatedWithAdress>
  <DomainObject.Predmet.ProtustrankaFormatedWithAdressOIB>
    <izvorni_sadrzaj> Pučko otvoreno učilište ERUDIO, OIB 15403541613, Ulica postrojbi specijalne policije Zadar 12, 23000 Zadar</izvorni_sadrzaj>
    <derivirana_varijabla naziv="DomainObject.Predmet.ProtustrankaFormatedWithAdressOIB_1"> Pučko otvoreno učilište ERUDIO, OIB 15403541613, Ulica postrojbi specijalne policije Zadar 12, 23000 Zadar</derivirana_varijabla>
  </DomainObject.Predmet.ProtustrankaFormatedWithAdressOIB>
  <DomainObject.Predmet.ProtustrankaWithAdress>
    <izvorni_sadrzaj>Pučko otvoreno učilište ERUDIO Ulica postrojbi specijalne policije Zadar 12, 23000 Zadar</izvorni_sadrzaj>
    <derivirana_varijabla naziv="DomainObject.Predmet.ProtustrankaWithAdress_1">Pučko otvoreno učilište ERUDIO Ulica postrojbi specijalne policije Zadar 12, 23000 Zadar</derivirana_varijabla>
  </DomainObject.Predmet.ProtustrankaWithAdress>
  <DomainObject.Predmet.ProtustrankaWithAdressOIB>
    <izvorni_sadrzaj>Pučko otvoreno učilište ERUDIO, OIB 15403541613, Ulica postrojbi specijalne policije Zadar 12, 23000 Zadar</izvorni_sadrzaj>
    <derivirana_varijabla naziv="DomainObject.Predmet.ProtustrankaWithAdressOIB_1">Pučko otvoreno učilište ERUDIO, OIB 15403541613, Ulica postrojbi specijalne policije Zadar 12, 23000 Zadar</derivirana_varijabla>
  </DomainObject.Predmet.ProtustrankaWithAdressOIB>
  <DomainObject.Predmet.ProtustrankaNazivFormated>
    <izvorni_sadrzaj>Pučko otvoreno učilište ERUDIO</izvorni_sadrzaj>
    <derivirana_varijabla naziv="DomainObject.Predmet.ProtustrankaNazivFormated_1">Pučko otvoreno učilište ERUDIO</derivirana_varijabla>
  </DomainObject.Predmet.ProtustrankaNazivFormated>
  <DomainObject.Predmet.ProtustrankaNazivFormatedOIB>
    <izvorni_sadrzaj>Pučko otvoreno učilište ERUDIO, OIB 15403541613</izvorni_sadrzaj>
    <derivirana_varijabla naziv="DomainObject.Predmet.ProtustrankaNazivFormatedOIB_1">Pučko otvoreno učilište ERUDIO, OIB 15403541613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ERUDIO</item>
    </izvorni_sadrzaj>
    <derivirana_varijabla naziv="DomainObject.Predmet.ProtuStrankaListFormated_1">
      <item>Pučko otvoreno učilište ERUDIO</item>
    </derivirana_varijabla>
  </DomainObject.Predmet.ProtuStrankaListFormated>
  <DomainObject.Predmet.ProtuStrankaListFormatedOIB>
    <izvorni_sadrzaj>
      <item>Pučko otvoreno učilište ERUDIO, OIB 15403541613</item>
    </izvorni_sadrzaj>
    <derivirana_varijabla naziv="DomainObject.Predmet.ProtuStrankaListFormatedOIB_1">
      <item>Pučko otvoreno učilište ERUDIO, OIB 15403541613</item>
    </derivirana_varijabla>
  </DomainObject.Predmet.ProtuStrankaListFormatedOIB>
  <DomainObject.Predmet.ProtuStrankaListFormatedWithAdress>
    <izvorni_sadrzaj>
      <item>Pučko otvoreno učilište ERUDIO, Ulica postrojbi specijalne policije Zadar 12, 23000 Zadar</item>
    </izvorni_sadrzaj>
    <derivirana_varijabla naziv="DomainObject.Predmet.ProtuStrankaListFormatedWithAdress_1">
      <item>Pučko otvoreno učilište ERUDIO, Ulica postrojbi specijalne policije Zadar 12, 23000 Zadar</item>
    </derivirana_varijabla>
  </DomainObject.Predmet.ProtuStrankaListFormatedWithAdress>
  <DomainObject.Predmet.ProtuStrankaListFormatedWithAdressOIB>
    <izvorni_sadrzaj>
      <item>Pučko otvoreno učilište ERUDIO, OIB 15403541613, Ulica postrojbi specijalne policije Zadar 12, 23000 Zadar</item>
    </izvorni_sadrzaj>
    <derivirana_varijabla naziv="DomainObject.Predmet.ProtuStrankaListFormatedWithAdressOIB_1">
      <item>Pučko otvoreno učilište ERUDIO, OIB 15403541613, Ulica postrojbi specijalne policije Zadar 12, 23000 Zadar</item>
    </derivirana_varijabla>
  </DomainObject.Predmet.ProtuStrankaListFormatedWithAdressOIB>
  <DomainObject.Predmet.ProtuStrankaListNazivFormated>
    <izvorni_sadrzaj>
      <item>Pučko otvoreno učilište ERUDIO</item>
    </izvorni_sadrzaj>
    <derivirana_varijabla naziv="DomainObject.Predmet.ProtuStrankaListNazivFormated_1">
      <item>Pučko otvoreno učilište ERUDIO</item>
    </derivirana_varijabla>
  </DomainObject.Predmet.ProtuStrankaListNazivFormated>
  <DomainObject.Predmet.ProtuStrankaListNazivFormatedOIB>
    <izvorni_sadrzaj>
      <item>Pučko otvoreno učilište ERUDIO, OIB 15403541613</item>
    </izvorni_sadrzaj>
    <derivirana_varijabla naziv="DomainObject.Predmet.ProtuStrankaListNazivFormatedOIB_1">
      <item>Pučko otvoreno učilište ERUDIO, OIB 15403541613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ERUDIO</izvorni_sadrzaj>
    <derivirana_varijabla naziv="DomainObject.Predmet.ProtustrankaIDrugi_1">Pučko otvoreno učilište ERUDIO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ERUDIO, OIB 15403541613, Ulica postrojbi specijalne policije Zadar 12, 23000 Zadar</izvorni_sadrzaj>
    <derivirana_varijabla naziv="DomainObject.Predmet.ProtustrankaIDrugiAdressOIB_1">Pučko otvoreno učilište ERUDIO, OIB 15403541613,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ERUDIO</item>
    </izvorni_sadrzaj>
    <derivirana_varijabla naziv="DomainObject.Predmet.SudioniciListNaziv_1">
      <item>FINA</item>
      <item>Pučko otvoreno učilište ERUDIO</item>
    </derivirana_varijabla>
  </DomainObject.Predmet.SudioniciListNaziv>
  <DomainObject.Predmet.SudioniciListAdressOIB>
    <izvorni_sadrzaj>
      <item>FINA, OIB 85821130368</item>
      <item>Pučko otvoreno učilište ERUDIO, OIB 15403541613, Ulica postrojbi specijalne policije Zadar 12,23000 Zadar</item>
    </izvorni_sadrzaj>
    <derivirana_varijabla naziv="DomainObject.Predmet.SudioniciListAdressOIB_1">
      <item>FINA, OIB 85821130368</item>
      <item>Pučko otvoreno učilište ERUDIO, OIB 15403541613, Ulica postrojbi specijalne policije Zadar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15403541613</item>
    </izvorni_sadrzaj>
    <derivirana_varijabla naziv="DomainObject.Predmet.SudioniciListNazivOIB_1">
      <item>, OIB 85821130368</item>
      <item>, OIB 15403541613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DF646-84B3-478B-9769-2D8174A2F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2043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2017-06-08T12:00:00Z</dcterms:created>
  <dc:creator>Tina Grgas</dc:creator>
  <cp:lastModifiedBy>wsadmin</cp:lastModifiedBy>
  <cp:lastPrinted>2017-06-08T12:05:00Z</cp:lastPrinted>
  <dcterms:modified xmlns:xsi="http://www.w3.org/2001/XMLSchema-instance" xsi:type="dcterms:W3CDTF">2017-06-09T08:50:00Z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