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4aa9" w14:paraId="b644aa9" w:rsidRDefault="00B032F8" w:rsidP="00B032F8" w:rsidR="00B032F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2F8" w:rsidP="00B032F8" w:rsidR="00B032F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32F8" w:rsidP="00B032F8" w:rsidR="00B032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32F8" w:rsidP="00B032F8" w:rsidR="00B032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32F8" w:rsidP="00B032F8" w:rsidR="00B032F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32F8" w:rsidP="00B032F8" w:rsidR="00B032F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32F8" w:rsidP="00B032F8" w:rsidR="00B032F8" w:rsidRPr="005D578C">
      <w:pPr>
        <w:jc w:val="center"/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953AA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953AA9" w:rsidRPr="00953AA9">
        <w:rPr>
          <w:rFonts w:cs="Times New Roman" w:eastAsia="Times New Roman"/>
          <w:szCs w:val="24"/>
        </w:rPr>
        <w:t>ELVO d. o. o. Rovinj, 43. Istarske Divizije 5, OIB 90738434771, MBS 040119827</w:t>
      </w:r>
      <w:r w:rsidR="00953AA9">
        <w:rPr>
          <w:rFonts w:cs="Times New Roman" w:eastAsia="Times New Roman"/>
          <w:szCs w:val="24"/>
        </w:rPr>
        <w:t>, 8. veljače 2017.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953AA9" w:rsidRPr="00953AA9">
        <w:rPr>
          <w:rFonts w:cs="Times New Roman" w:eastAsia="Times New Roman"/>
          <w:szCs w:val="24"/>
        </w:rPr>
        <w:t>ELVO d. o. o. Rovinj, 43. Istarske Divizije 5, OIB 90738434771, MBS 040119827</w:t>
      </w:r>
      <w:r>
        <w:rPr>
          <w:rFonts w:cs="Times New Roman" w:eastAsia="Times New Roman"/>
          <w:szCs w:val="24"/>
        </w:rPr>
        <w:t>.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953AA9" w:rsidRPr="00953AA9">
        <w:rPr>
          <w:rFonts w:cs="Times New Roman" w:eastAsia="Times New Roman"/>
          <w:szCs w:val="20"/>
        </w:rPr>
        <w:t>Ivan Gjurašić iz Zagreba,</w:t>
      </w:r>
      <w:r w:rsidR="00953AA9">
        <w:rPr>
          <w:rFonts w:cs="Times New Roman" w:eastAsia="Times New Roman"/>
          <w:szCs w:val="20"/>
        </w:rPr>
        <w:t xml:space="preserve"> Petrinjska 28, OIB 66025260916</w:t>
      </w:r>
      <w:r>
        <w:rPr>
          <w:rFonts w:cs="Times New Roman" w:eastAsia="Times New Roman"/>
          <w:szCs w:val="20"/>
        </w:rPr>
        <w:t>.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 w:rsidR="00953AA9" w:rsidRPr="00953AA9">
        <w:rPr>
          <w:rFonts w:cs="Times New Roman" w:eastAsia="Times New Roman"/>
          <w:szCs w:val="24"/>
        </w:rPr>
        <w:t>ELVO d. o. o. Rovinj, 43. Istarske Divizije 5, OIB 90738434771, MBS 040119827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953AA9">
        <w:rPr>
          <w:rFonts w:cs="Times New Roman" w:eastAsia="Times New Roman"/>
          <w:szCs w:val="20"/>
        </w:rPr>
        <w:t>1095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B032F8" w:rsidP="00B032F8" w:rsidR="00B032F8">
      <w:pPr>
        <w:ind w:firstLine="709"/>
        <w:rPr>
          <w:rFonts w:cs="Times New Roman" w:eastAsia="Times New Roman"/>
          <w:szCs w:val="24"/>
        </w:rPr>
      </w:pPr>
    </w:p>
    <w:p w:rsidRDefault="00B032F8" w:rsidP="00B032F8" w:rsidR="00B032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953AA9" w:rsidRPr="00953AA9">
        <w:rPr>
          <w:rFonts w:cs="Times New Roman" w:eastAsia="Times New Roman"/>
          <w:szCs w:val="24"/>
        </w:rPr>
        <w:t>ELVO d. o. o. Rovinj, 43. Istarske Divizije 5, OIB 90738434771, MBS 040119827</w:t>
      </w:r>
      <w:r>
        <w:rPr>
          <w:rFonts w:cs="Times New Roman" w:eastAsia="Times New Roman"/>
          <w:szCs w:val="24"/>
        </w:rPr>
        <w:t>.</w:t>
      </w:r>
    </w:p>
    <w:p w:rsidRDefault="00B032F8" w:rsidP="00B032F8" w:rsidR="00B032F8">
      <w:pPr>
        <w:ind w:firstLine="709"/>
        <w:rPr>
          <w:rFonts w:cs="Times New Roman" w:eastAsia="Times New Roman"/>
          <w:szCs w:val="24"/>
        </w:rPr>
      </w:pPr>
    </w:p>
    <w:p w:rsidRDefault="00B032F8" w:rsidP="00B032F8" w:rsidR="00B032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953AA9" w:rsidRPr="00953AA9">
        <w:rPr>
          <w:rFonts w:cs="Times New Roman" w:eastAsia="Times New Roman"/>
          <w:szCs w:val="24"/>
        </w:rPr>
        <w:t>ELVO d. o. o. Rovinj, 43. Istarske Divizije 5, OIB 90738434771, MBS 040119827</w:t>
      </w:r>
      <w:r>
        <w:rPr>
          <w:rFonts w:cs="Times New Roman" w:eastAsia="Times New Roman"/>
          <w:szCs w:val="24"/>
        </w:rPr>
        <w:t>.</w:t>
      </w:r>
    </w:p>
    <w:p w:rsidRDefault="00B032F8" w:rsidP="00B032F8" w:rsidR="00B032F8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32F8" w:rsidP="00B032F8" w:rsidR="00B032F8">
      <w:pPr>
        <w:ind w:firstLine="708"/>
        <w:rPr>
          <w:rFonts w:cs="Times New Roman" w:eastAsia="Times New Roman"/>
          <w:szCs w:val="24"/>
        </w:rPr>
      </w:pPr>
    </w:p>
    <w:p w:rsidRDefault="00B032F8" w:rsidP="00B032F8" w:rsidR="00B032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53AA9">
        <w:rPr>
          <w:rFonts w:cs="Times New Roman" w:eastAsia="Times New Roman"/>
          <w:szCs w:val="24"/>
        </w:rPr>
        <w:t>23. 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953AA9">
        <w:rPr>
          <w:rFonts w:cs="Times New Roman" w:eastAsia="Times New Roman"/>
          <w:szCs w:val="24"/>
        </w:rPr>
        <w:t>ELVO</w:t>
      </w:r>
      <w:r>
        <w:rPr>
          <w:rFonts w:cs="Times New Roman" w:eastAsia="Times New Roman"/>
          <w:szCs w:val="24"/>
        </w:rPr>
        <w:t xml:space="preserve"> d. o. o. </w:t>
      </w:r>
      <w:r w:rsidR="00953AA9"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</w:rPr>
        <w:t>.</w:t>
      </w:r>
    </w:p>
    <w:p w:rsidRDefault="00B032F8" w:rsidP="00B032F8" w:rsidR="00B032F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</w:t>
      </w:r>
      <w:r w:rsidR="00953AA9">
        <w:t>dan 21. studeni</w:t>
      </w:r>
      <w:r>
        <w:t xml:space="preserve"> 2016. imao neizvršene osnove za plaćanje u neprekinutom razdoblju od 120 dana u ukupnom iznosu </w:t>
      </w:r>
      <w:r w:rsidR="00953AA9">
        <w:t>133.137,26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</w:t>
      </w:r>
      <w:r w:rsidR="00953AA9">
        <w:rPr>
          <w:rFonts w:eastAsiaTheme="minorHAnsi"/>
          <w:lang w:eastAsia="en-US"/>
        </w:rPr>
        <w:t xml:space="preserve">odredbi </w:t>
      </w:r>
      <w:r>
        <w:rPr>
          <w:rFonts w:eastAsiaTheme="minorHAnsi"/>
          <w:lang w:eastAsia="en-US"/>
        </w:rPr>
        <w:t xml:space="preserve">čl. 430. </w:t>
      </w:r>
      <w:r>
        <w:rPr>
          <w:rFonts w:eastAsiaTheme="minorHAnsi"/>
          <w:lang w:eastAsia="en-US"/>
        </w:rPr>
        <w:lastRenderedPageBreak/>
        <w:t xml:space="preserve">SZ-a, </w:t>
      </w:r>
      <w:r w:rsidR="00953AA9">
        <w:rPr>
          <w:rFonts w:eastAsiaTheme="minorHAnsi"/>
          <w:lang w:eastAsia="en-US"/>
        </w:rPr>
        <w:t>19. prosinca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</w:t>
      </w:r>
      <w:r w:rsidR="00953AA9">
        <w:rPr>
          <w:rFonts w:cs="Times New Roman" w:eastAsia="Times New Roman"/>
          <w:szCs w:val="24"/>
        </w:rPr>
        <w:t>95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032F8" w:rsidP="00B032F8" w:rsidR="00B032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032F8" w:rsidP="00B032F8" w:rsidR="00B032F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B032F8" w:rsidP="00B032F8" w:rsidR="00B032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53AA9">
        <w:rPr>
          <w:rFonts w:cs="Times New Roman" w:eastAsia="Times New Roman"/>
          <w:szCs w:val="24"/>
        </w:rPr>
        <w:t>8. veljače 2017.</w:t>
      </w:r>
      <w:r w:rsidRPr="005D578C">
        <w:rPr>
          <w:rFonts w:cs="Times New Roman" w:eastAsia="Times New Roman"/>
          <w:szCs w:val="24"/>
        </w:rPr>
        <w:t xml:space="preserve"> </w:t>
      </w:r>
    </w:p>
    <w:p w:rsidRDefault="00B032F8" w:rsidP="00B032F8" w:rsidR="00B032F8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032F8" w:rsidP="00B032F8" w:rsidR="00B032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D7ABF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B032F8" w:rsidP="00B032F8" w:rsidR="00B032F8">
      <w:pPr>
        <w:jc w:val="left"/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left"/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032F8" w:rsidP="00B032F8" w:rsidR="00B032F8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032F8" w:rsidP="00B032F8" w:rsidR="00B032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032F8" w:rsidP="00B032F8" w:rsidR="00B032F8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rPr>
          <w:rFonts w:cs="Times New Roman" w:eastAsia="Times New Roman"/>
          <w:szCs w:val="24"/>
        </w:rPr>
      </w:pPr>
    </w:p>
    <w:p w:rsidRDefault="00B032F8" w:rsidP="00B032F8" w:rsidR="00B032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32F8" w:rsidP="00B032F8" w:rsidR="00B032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032F8" w:rsidP="00B032F8" w:rsidR="00B032F8" w:rsidRPr="00012A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2. dužnik </w:t>
      </w:r>
      <w:r w:rsidR="00953AA9" w:rsidRPr="00953AA9">
        <w:rPr>
          <w:rFonts w:cs="Times New Roman" w:eastAsia="Times New Roman"/>
          <w:szCs w:val="24"/>
        </w:rPr>
        <w:t>ELVO d. o. o. Rovinj, 43. Istarske Divizije 5</w:t>
      </w:r>
      <w:r w:rsidR="00953AA9">
        <w:rPr>
          <w:rFonts w:cs="Times New Roman" w:eastAsia="Times New Roman"/>
          <w:szCs w:val="24"/>
        </w:rPr>
        <w:t>,</w:t>
      </w:r>
    </w:p>
    <w:p w:rsidRDefault="00B032F8" w:rsidP="00B032F8" w:rsidR="00B032F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032F8" w:rsidP="00B032F8" w:rsidR="00B032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953AA9">
        <w:rPr>
          <w:rFonts w:cs="Times New Roman" w:eastAsia="Times New Roman"/>
          <w:szCs w:val="24"/>
        </w:rPr>
        <w:t>Rovinjska 2,</w:t>
      </w:r>
    </w:p>
    <w:p w:rsidRDefault="00B032F8" w:rsidP="00B032F8" w:rsidR="00B032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53AA9">
        <w:rPr>
          <w:rFonts w:cs="Times New Roman" w:eastAsia="Times New Roman"/>
          <w:szCs w:val="20"/>
        </w:rPr>
        <w:t xml:space="preserve">Ivan Gjurašić, Zagreb, Petrinjska 28, </w:t>
      </w:r>
    </w:p>
    <w:p w:rsidRDefault="00B032F8" w:rsidP="00B032F8" w:rsidR="00B032F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032F8" w:rsidP="00B032F8" w:rsidR="00B032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953AA9">
        <w:rPr>
          <w:rFonts w:cs="Times New Roman" w:eastAsia="Times New Roman"/>
          <w:szCs w:val="24"/>
        </w:rPr>
        <w:t xml:space="preserve"> (elektronski)</w:t>
      </w:r>
      <w:r>
        <w:rPr>
          <w:rFonts w:cs="Times New Roman" w:eastAsia="Times New Roman"/>
          <w:szCs w:val="24"/>
        </w:rPr>
        <w:t>,</w:t>
      </w:r>
    </w:p>
    <w:p w:rsidRDefault="00B032F8" w:rsidP="00B032F8" w:rsidR="00B032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953AA9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.</w:t>
      </w:r>
    </w:p>
    <w:p w:rsidRDefault="00B032F8" w:rsidP="00B032F8" w:rsidR="00B032F8"/>
    <w:p w:rsidRDefault="00B032F8" w:rsidP="00B032F8" w:rsidR="00B032F8"/>
    <w:p w:rsidRDefault="00B032F8" w:rsidP="00B032F8" w:rsidR="00B032F8"/>
    <w:p w:rsidRDefault="007E38E8" w:rsidR="007E38E8"/>
    <w:sectPr w:rsidSect="00953AA9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AA9" w:rsidR="00953AA9">
      <w:r>
        <w:separator/>
      </w:r>
    </w:p>
  </w:endnote>
  <w:endnote w:id="0" w:type="continuationSeparator">
    <w:p w:rsidRDefault="00953AA9" w:rsidR="0095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AA9" w:rsidR="00953AA9">
      <w:r>
        <w:separator/>
      </w:r>
    </w:p>
  </w:footnote>
  <w:footnote w:id="0" w:type="continuationSeparator">
    <w:p w:rsidRDefault="00953AA9" w:rsidR="00953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AA9" w:rsidP="00953AA9" w:rsidR="00953AA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D7A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St-1095/2016-4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AA9" w:rsidP="00953AA9" w:rsidR="00953AA9" w:rsidRPr="00970AE0">
    <w:pPr>
      <w:pStyle w:val="Zaglavlje"/>
      <w:jc w:val="right"/>
    </w:pPr>
    <w:r>
      <w:rPr>
        <w:szCs w:val="24"/>
      </w:rPr>
      <w:t>11 St-1095/2016-4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413"/>
    <w:rsid w:val="0068309E"/>
    <w:rsid w:val="00705262"/>
    <w:rsid w:val="007E38E8"/>
    <w:rsid w:val="008D7ABF"/>
    <w:rsid w:val="00953AA9"/>
    <w:rsid w:val="00A52413"/>
    <w:rsid w:val="00B0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2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2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32F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2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2F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3A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3AA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A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7A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7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7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2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2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32F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2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2F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3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3AA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A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7A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7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7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ELVO d.o.o. ROVINJ</izvorni_sadrzaj>
    <derivirana_varijabla naziv="DomainObject.Predmet.ProtustrankaFormated_1">  ELVO d.o.o. ROVINJ</derivirana_varijabla>
  </DomainObject.Predmet.ProtustrankaFormated>
  <DomainObject.Predmet.ProtustrankaFormatedOIB>
    <izvorni_sadrzaj>  ELVO d.o.o. ROVINJ, OIB 90738434771</izvorni_sadrzaj>
    <derivirana_varijabla naziv="DomainObject.Predmet.ProtustrankaFormatedOIB_1">  ELVO d.o.o. ROVINJ, OIB 90738434771</derivirana_varijabla>
  </DomainObject.Predmet.ProtustrankaFormatedOIB>
  <DomainObject.Predmet.ProtustrankaFormatedWithAdress>
    <izvorni_sadrzaj> ELVO d.o.o. ROVINJ, 43. Istarske Divizije 5, 52210 Rovinj</izvorni_sadrzaj>
    <derivirana_varijabla naziv="DomainObject.Predmet.ProtustrankaFormatedWithAdress_1"> ELVO d.o.o. ROVINJ, 43. Istarske Divizije 5, 52210 Rovinj</derivirana_varijabla>
  </DomainObject.Predmet.ProtustrankaFormatedWithAdress>
  <DomainObject.Predmet.ProtustrankaFormatedWithAdressOIB>
    <izvorni_sadrzaj> ELVO d.o.o. ROVINJ, OIB 90738434771, 43. Istarske Divizije 5, 52210 Rovinj</izvorni_sadrzaj>
    <derivirana_varijabla naziv="DomainObject.Predmet.ProtustrankaFormatedWithAdressOIB_1"> ELVO d.o.o. ROVINJ, OIB 90738434771, 43. Istarske Divizije 5, 52210 Rovinj</derivirana_varijabla>
  </DomainObject.Predmet.ProtustrankaFormatedWithAdressOIB>
  <DomainObject.Predmet.ProtustrankaWithAdress>
    <izvorni_sadrzaj>ELVO d.o.o. ROVINJ 43. Istarske Divizije 5, 52210 Rovinj</izvorni_sadrzaj>
    <derivirana_varijabla naziv="DomainObject.Predmet.ProtustrankaWithAdress_1">ELVO d.o.o. ROVINJ 43. Istarske Divizije 5, 52210 Rovinj</derivirana_varijabla>
  </DomainObject.Predmet.ProtustrankaWithAdress>
  <DomainObject.Predmet.ProtustrankaWithAdressOIB>
    <izvorni_sadrzaj>ELVO d.o.o. ROVINJ, OIB 90738434771, 43. Istarske Divizije 5, 52210 Rovinj</izvorni_sadrzaj>
    <derivirana_varijabla naziv="DomainObject.Predmet.ProtustrankaWithAdressOIB_1">ELVO d.o.o. ROVINJ, OIB 90738434771, 43. Istarske Divizije 5, 52210 Rovinj</derivirana_varijabla>
  </DomainObject.Predmet.ProtustrankaWithAdressOIB>
  <DomainObject.Predmet.ProtustrankaNazivFormated>
    <izvorni_sadrzaj>ELVO d.o.o. ROVINJ</izvorni_sadrzaj>
    <derivirana_varijabla naziv="DomainObject.Predmet.ProtustrankaNazivFormated_1">ELVO d.o.o. ROVINJ</derivirana_varijabla>
  </DomainObject.Predmet.ProtustrankaNazivFormated>
  <DomainObject.Predmet.ProtustrankaNazivFormatedOIB>
    <izvorni_sadrzaj>ELVO d.o.o. ROVINJ, OIB 90738434771</izvorni_sadrzaj>
    <derivirana_varijabla naziv="DomainObject.Predmet.ProtustrankaNazivFormatedOIB_1">ELVO d.o.o. ROVINJ, OIB 90738434771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133137.26</izvorni_sadrzaj>
    <derivirana_varijabla naziv="DomainObject.Predmet.TrenutnaVrijednost_1">133137.26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ELVO d.o.o. ROVINJ</item>
    </izvorni_sadrzaj>
    <derivirana_varijabla naziv="DomainObject.Predmet.ProtuStrankaListFormated_1">
      <item>ELVO d.o.o. ROVINJ</item>
    </derivirana_varijabla>
  </DomainObject.Predmet.ProtuStrankaListFormated>
  <DomainObject.Predmet.ProtuStrankaListFormatedOIB>
    <izvorni_sadrzaj>
      <item>ELVO d.o.o. ROVINJ, OIB 90738434771</item>
    </izvorni_sadrzaj>
    <derivirana_varijabla naziv="DomainObject.Predmet.ProtuStrankaListFormatedOIB_1">
      <item>ELVO d.o.o. ROVINJ, OIB 90738434771</item>
    </derivirana_varijabla>
  </DomainObject.Predmet.ProtuStrankaListFormatedOIB>
  <DomainObject.Predmet.ProtuStrankaListFormatedWithAdress>
    <izvorni_sadrzaj>
      <item>ELVO d.o.o. ROVINJ, 43. Istarske Divizije 5, 52210 Rovinj</item>
    </izvorni_sadrzaj>
    <derivirana_varijabla naziv="DomainObject.Predmet.ProtuStrankaListFormatedWithAdress_1">
      <item>ELVO d.o.o. ROVINJ, 43. Istarske Divizije 5, 52210 Rovinj</item>
    </derivirana_varijabla>
  </DomainObject.Predmet.ProtuStrankaListFormatedWithAdress>
  <DomainObject.Predmet.ProtuStrankaListFormatedWithAdressOIB>
    <izvorni_sadrzaj>
      <item>ELVO d.o.o. ROVINJ, OIB 90738434771, 43. Istarske Divizije 5, 52210 Rovinj</item>
    </izvorni_sadrzaj>
    <derivirana_varijabla naziv="DomainObject.Predmet.ProtuStrankaListFormatedWithAdressOIB_1">
      <item>ELVO d.o.o. ROVINJ, OIB 90738434771, 43. Istarske Divizije 5, 52210 Rovinj</item>
    </derivirana_varijabla>
  </DomainObject.Predmet.ProtuStrankaListFormatedWithAdressOIB>
  <DomainObject.Predmet.ProtuStrankaListNazivFormated>
    <izvorni_sadrzaj>
      <item>ELVO d.o.o. ROVINJ</item>
    </izvorni_sadrzaj>
    <derivirana_varijabla naziv="DomainObject.Predmet.ProtuStrankaListNazivFormated_1">
      <item>ELVO d.o.o. ROVINJ</item>
    </derivirana_varijabla>
  </DomainObject.Predmet.ProtuStrankaListNazivFormated>
  <DomainObject.Predmet.ProtuStrankaListNazivFormatedOIB>
    <izvorni_sadrzaj>
      <item>ELVO d.o.o. ROVINJ, OIB 90738434771</item>
    </izvorni_sadrzaj>
    <derivirana_varijabla naziv="DomainObject.Predmet.ProtuStrankaListNazivFormatedOIB_1">
      <item>ELVO d.o.o. ROVINJ, OIB 90738434771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ELVO d.o.o. ROVINJ</izvorni_sadrzaj>
    <derivirana_varijabla naziv="DomainObject.Predmet.ProtustrankaIDrugi_1">ELVO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ELVO d.o.o. ROVINJ, OIB 90738434771, 43. Istarske Divizije 5, 52210 Rovinj</izvorni_sadrzaj>
    <derivirana_varijabla naziv="DomainObject.Predmet.ProtustrankaIDrugiAdressOIB_1">ELVO d.o.o. ROVINJ, OIB 90738434771, 43. Istarske Divizije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ELVO d.o.o. ROVINJ</item>
    </izvorni_sadrzaj>
    <derivirana_varijabla naziv="DomainObject.Predmet.SudioniciListNaziv_1">
      <item>FINANCIJSKA AGENCIJA, RC RIJEKA, PODRUŽNICA PULA, PULA</item>
      <item>ELVO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ELVO d.o.o. ROVINJ, OIB 90738434771, 43. Istarske Divizije 5,52210 Rovinj</item>
    </izvorni_sadrzaj>
    <derivirana_varijabla naziv="DomainObject.Predmet.SudioniciListAdressOIB_1">
      <item>FINANCIJSKA AGENCIJA, RC RIJEKA, PODRUŽNICA PULA, PULA, OIB 85821130368, Ulica grada Vukovara 70,10000 Zagreb</item>
      <item>ELVO d.o.o. ROVINJ, OIB 90738434771, 43. Istarske Divizije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90738434771</item>
    </izvorni_sadrzaj>
    <derivirana_varijabla naziv="DomainObject.Predmet.SudioniciListNazivOIB_1">
      <item>, OIB 85821130368</item>
      <item>, OIB 90738434771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4097</properties:Characters>
  <properties:Lines>96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2017-02-06T09:50:00Z</dcterms:created>
  <dc:creator>Mihaela Kaligari</dc:creator>
  <dc:description/>
  <cp:keywords/>
  <cp:lastModifiedBy>Morena Brajuha</cp:lastModifiedBy>
  <cp:lastPrinted>2017-02-08T07:20:00Z</cp:lastPrinted>
  <dcterms:modified xmlns:xsi="http://www.w3.org/2001/XMLSchema-instance" xsi:type="dcterms:W3CDTF">2017-02-08T07:20:00Z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