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cf80" w14:paraId="61ecf80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5E75A5">
        <w:t>4</w:t>
      </w:r>
      <w:r w:rsidR="00B255BC">
        <w:t>6</w:t>
      </w:r>
      <w:r w:rsidR="003C74BD">
        <w:t>7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FF1DAC">
        <w:t>22</w:t>
      </w:r>
      <w:r w:rsidRPr="009C5689">
        <w:t xml:space="preserve">. </w:t>
      </w:r>
      <w:r w:rsidR="00FF1DAC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ED6E69">
      <w:pPr>
        <w:jc w:val="both"/>
      </w:pPr>
      <w:r w:rsidRPr="009C5689">
        <w:t xml:space="preserve">I </w:t>
      </w:r>
      <w:r w:rsidRPr="009C5689">
        <w:tab/>
        <w:t>Za dužnika</w:t>
      </w:r>
      <w:r w:rsidR="003C74BD">
        <w:t xml:space="preserve"> </w:t>
      </w:r>
      <w:r w:rsidR="00F320C0" w:rsidRPr="00DB3763">
        <w:t>BEZ GLUTENA j.d.o.o., Zagreb, Ante Mike Tripala 12, OIB: 84810745306</w:t>
      </w:r>
      <w:r w:rsidR="00DC16B5">
        <w:t>.</w:t>
      </w:r>
    </w:p>
    <w:p w:rsidRDefault="00667D8C" w:rsidP="00B255BC" w:rsidR="00667D8C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CC5815">
        <w:t xml:space="preserve"> </w:t>
      </w:r>
      <w:r w:rsidR="003C74BD">
        <w:t>6.759,56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FF1DAC">
        <w:t>22.</w:t>
      </w:r>
      <w:r w:rsidRPr="009C5689">
        <w:t xml:space="preserve"> </w:t>
      </w:r>
      <w:r w:rsidR="00FF1DAC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FF1DAC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FF1DAC" w:rsidR="00FF1DAC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FF1DAC">
        <w:t>,v.r.</w:t>
      </w:r>
    </w:p>
    <w:p w:rsidRDefault="00FF1DAC" w:rsidP="00FF1DAC" w:rsidR="00FF1DAC">
      <w:pPr>
        <w:ind w:firstLine="708"/>
        <w:jc w:val="right"/>
      </w:pPr>
      <w:r>
        <w:t>za točnost otpravka</w:t>
      </w:r>
    </w:p>
    <w:p w:rsidRDefault="00FF1DAC" w:rsidP="00FF1DAC" w:rsidR="00FF1DAC">
      <w:pPr>
        <w:ind w:firstLine="708"/>
        <w:jc w:val="right"/>
      </w:pPr>
      <w:r>
        <w:t>ovlašteni službenik:</w:t>
      </w:r>
    </w:p>
    <w:p w:rsidRDefault="00FF1DAC" w:rsidP="00FF1DAC" w:rsidR="00FF1DAC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253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D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2531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401C"/>
    <w:rsid w:val="00047812"/>
    <w:rsid w:val="00056735"/>
    <w:rsid w:val="000B35AB"/>
    <w:rsid w:val="000B6A44"/>
    <w:rsid w:val="000E0EB4"/>
    <w:rsid w:val="000F2D05"/>
    <w:rsid w:val="00155ECD"/>
    <w:rsid w:val="00173BC8"/>
    <w:rsid w:val="0017795A"/>
    <w:rsid w:val="00177DD2"/>
    <w:rsid w:val="001E3342"/>
    <w:rsid w:val="001F52D7"/>
    <w:rsid w:val="002316DF"/>
    <w:rsid w:val="002358A6"/>
    <w:rsid w:val="00273DDA"/>
    <w:rsid w:val="00275833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75C56"/>
    <w:rsid w:val="003A1BB3"/>
    <w:rsid w:val="003A2C2C"/>
    <w:rsid w:val="003C6AA8"/>
    <w:rsid w:val="003C74BD"/>
    <w:rsid w:val="003D2682"/>
    <w:rsid w:val="003D7E29"/>
    <w:rsid w:val="003E31D6"/>
    <w:rsid w:val="00416FB3"/>
    <w:rsid w:val="00434332"/>
    <w:rsid w:val="004717B0"/>
    <w:rsid w:val="004736FC"/>
    <w:rsid w:val="004A1973"/>
    <w:rsid w:val="004B1017"/>
    <w:rsid w:val="004B3B2E"/>
    <w:rsid w:val="004B7E1E"/>
    <w:rsid w:val="004C7490"/>
    <w:rsid w:val="004D12D6"/>
    <w:rsid w:val="004D4598"/>
    <w:rsid w:val="0050562B"/>
    <w:rsid w:val="005066E3"/>
    <w:rsid w:val="00533EFD"/>
    <w:rsid w:val="00546F8A"/>
    <w:rsid w:val="00565FED"/>
    <w:rsid w:val="00570868"/>
    <w:rsid w:val="00571A3B"/>
    <w:rsid w:val="005A7ABC"/>
    <w:rsid w:val="005D178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4E7F"/>
    <w:rsid w:val="00667D8C"/>
    <w:rsid w:val="0067475D"/>
    <w:rsid w:val="00677AFA"/>
    <w:rsid w:val="00695DD7"/>
    <w:rsid w:val="006B4F3D"/>
    <w:rsid w:val="006D0DE8"/>
    <w:rsid w:val="006E0EEE"/>
    <w:rsid w:val="006F7B7E"/>
    <w:rsid w:val="0071099E"/>
    <w:rsid w:val="007122B2"/>
    <w:rsid w:val="00725EF1"/>
    <w:rsid w:val="00766CD5"/>
    <w:rsid w:val="00790322"/>
    <w:rsid w:val="007E10F9"/>
    <w:rsid w:val="007E5D1B"/>
    <w:rsid w:val="007E7ACD"/>
    <w:rsid w:val="007F0152"/>
    <w:rsid w:val="00811C6B"/>
    <w:rsid w:val="00824A0E"/>
    <w:rsid w:val="00842AAD"/>
    <w:rsid w:val="00850696"/>
    <w:rsid w:val="00854216"/>
    <w:rsid w:val="008A2531"/>
    <w:rsid w:val="008C1DFF"/>
    <w:rsid w:val="008C458D"/>
    <w:rsid w:val="008C7FF2"/>
    <w:rsid w:val="008E7A35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83CBB"/>
    <w:rsid w:val="009C0E64"/>
    <w:rsid w:val="009C4B17"/>
    <w:rsid w:val="009E3ECD"/>
    <w:rsid w:val="00A20BE8"/>
    <w:rsid w:val="00A31C62"/>
    <w:rsid w:val="00A45BA9"/>
    <w:rsid w:val="00A60C39"/>
    <w:rsid w:val="00A74195"/>
    <w:rsid w:val="00A8297E"/>
    <w:rsid w:val="00A90B79"/>
    <w:rsid w:val="00A93A44"/>
    <w:rsid w:val="00A970E4"/>
    <w:rsid w:val="00AA4C98"/>
    <w:rsid w:val="00AC29C2"/>
    <w:rsid w:val="00AE518C"/>
    <w:rsid w:val="00AF1BB3"/>
    <w:rsid w:val="00B154A1"/>
    <w:rsid w:val="00B21314"/>
    <w:rsid w:val="00B255BC"/>
    <w:rsid w:val="00B62464"/>
    <w:rsid w:val="00B7166B"/>
    <w:rsid w:val="00B846AC"/>
    <w:rsid w:val="00B91C6E"/>
    <w:rsid w:val="00BB055B"/>
    <w:rsid w:val="00C033D3"/>
    <w:rsid w:val="00C30569"/>
    <w:rsid w:val="00C318CF"/>
    <w:rsid w:val="00CA316C"/>
    <w:rsid w:val="00CC5815"/>
    <w:rsid w:val="00CC6665"/>
    <w:rsid w:val="00CD2525"/>
    <w:rsid w:val="00D034AE"/>
    <w:rsid w:val="00D14200"/>
    <w:rsid w:val="00D17965"/>
    <w:rsid w:val="00D26E52"/>
    <w:rsid w:val="00D42F79"/>
    <w:rsid w:val="00D90876"/>
    <w:rsid w:val="00DA78D7"/>
    <w:rsid w:val="00DA7BFC"/>
    <w:rsid w:val="00DC16B5"/>
    <w:rsid w:val="00DC5AC0"/>
    <w:rsid w:val="00DC7B6D"/>
    <w:rsid w:val="00DE65EF"/>
    <w:rsid w:val="00E349DB"/>
    <w:rsid w:val="00E40943"/>
    <w:rsid w:val="00E531DA"/>
    <w:rsid w:val="00E61D2C"/>
    <w:rsid w:val="00E75169"/>
    <w:rsid w:val="00E91787"/>
    <w:rsid w:val="00EC48D3"/>
    <w:rsid w:val="00ED24DD"/>
    <w:rsid w:val="00ED6CFA"/>
    <w:rsid w:val="00ED6E69"/>
    <w:rsid w:val="00ED7BC6"/>
    <w:rsid w:val="00F30C75"/>
    <w:rsid w:val="00F320C0"/>
    <w:rsid w:val="00F51F18"/>
    <w:rsid w:val="00F753B2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  <w:rsid w:val="00FF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2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5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5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5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5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2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5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5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5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5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4467</izvorni_sadrzaj>
    <derivirana_varijabla naziv="DomainObject.Predmet.Broj_1">4467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St-4467/2016</izvorni_sadrzaj>
    <derivirana_varijabla naziv="DomainObject.Predmet.OznakaBroj_1">St-4467/2016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BEZ GLUTENA j.d.o.o. za proizvodnju, trgovinu i usluge</izvorni_sadrzaj>
    <derivirana_varijabla naziv="DomainObject.Predmet.ProtustrankaFormated_1">  BEZ GLUTENA j.d.o.o. za proizvodnju, trgovinu i usluge</derivirana_varijabla>
  </DomainObject.Predmet.ProtustrankaFormated>
  <DomainObject.Predmet.ProtustrankaFormatedOIB>
    <izvorni_sadrzaj>  BEZ GLUTENA j.d.o.o. za proizvodnju, trgovinu i usluge, OIB 84810745306</izvorni_sadrzaj>
    <derivirana_varijabla naziv="DomainObject.Predmet.ProtustrankaFormatedOIB_1">  BEZ GLUTENA j.d.o.o. za proizvodnju, trgovinu i usluge, OIB 84810745306</derivirana_varijabla>
  </DomainObject.Predmet.ProtustrankaFormatedOIB>
  <DomainObject.Predmet.ProtustrankaFormatedWithAdress>
    <izvorni_sadrzaj> BEZ GLUTENA j.d.o.o. za proizvodnju, trgovinu i usluge, Ante Mike Tripala 12, 10000 Zagreb</izvorni_sadrzaj>
    <derivirana_varijabla naziv="DomainObject.Predmet.ProtustrankaFormatedWithAdress_1"> BEZ GLUTENA j.d.o.o. za proizvodnju, trgovinu i usluge, Ante Mike Tripala 12, 10000 Zagreb</derivirana_varijabla>
  </DomainObject.Predmet.ProtustrankaFormatedWithAdress>
  <DomainObject.Predmet.ProtustrankaFormatedWithAdressOIB>
    <izvorni_sadrzaj> BEZ GLUTENA j.d.o.o. za proizvodnju, trgovinu i usluge, OIB 84810745306, Ante Mike Tripala 12, 10000 Zagreb</izvorni_sadrzaj>
    <derivirana_varijabla naziv="DomainObject.Predmet.ProtustrankaFormatedWithAdressOIB_1"> BEZ GLUTENA j.d.o.o. za proizvodnju, trgovinu i usluge, OIB 84810745306, Ante Mike Tripala 12, 10000 Zagreb</derivirana_varijabla>
  </DomainObject.Predmet.ProtustrankaFormatedWithAdressOIB>
  <DomainObject.Predmet.ProtustrankaWithAdress>
    <izvorni_sadrzaj>BEZ GLUTENA j.d.o.o. za proizvodnju, trgovinu i usluge Ante Mike Tripala 12, 10000 Zagreb</izvorni_sadrzaj>
    <derivirana_varijabla naziv="DomainObject.Predmet.ProtustrankaWithAdress_1">BEZ GLUTENA j.d.o.o. za proizvodnju, trgovinu i usluge Ante Mike Tripala 12, 10000 Zagreb</derivirana_varijabla>
  </DomainObject.Predmet.ProtustrankaWithAdress>
  <DomainObject.Predmet.ProtustrankaWithAdressOIB>
    <izvorni_sadrzaj>BEZ GLUTENA j.d.o.o. za proizvodnju, trgovinu i usluge, OIB 84810745306, Ante Mike Tripala 12, 10000 Zagreb</izvorni_sadrzaj>
    <derivirana_varijabla naziv="DomainObject.Predmet.ProtustrankaWithAdressOIB_1">BEZ GLUTENA j.d.o.o. za proizvodnju, trgovinu i usluge, OIB 84810745306, Ante Mike Tripala 12, 10000 Zagreb</derivirana_varijabla>
  </DomainObject.Predmet.ProtustrankaWithAdressOIB>
  <DomainObject.Predmet.ProtustrankaNazivFormated>
    <izvorni_sadrzaj>BEZ GLUTENA j.d.o.o. za proizvodnju, trgovinu i usluge</izvorni_sadrzaj>
    <derivirana_varijabla naziv="DomainObject.Predmet.ProtustrankaNazivFormated_1">BEZ GLUTENA j.d.o.o. za proizvodnju, trgovinu i usluge</derivirana_varijabla>
  </DomainObject.Predmet.ProtustrankaNazivFormated>
  <DomainObject.Predmet.ProtustrankaNazivFormatedOIB>
    <izvorni_sadrzaj>BEZ GLUTENA j.d.o.o. za proizvodnju, trgovinu i usluge, OIB 84810745306</izvorni_sadrzaj>
    <derivirana_varijabla naziv="DomainObject.Predmet.ProtustrankaNazivFormatedOIB_1">BEZ GLUTENA j.d.o.o. za proizvodnju, trgovinu i usluge, OIB 84810745306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BEZ GLUTENA j.d.o.o. za proizvodnju, trgovinu i usluge</item>
    </izvorni_sadrzaj>
    <derivirana_varijabla naziv="DomainObject.Predmet.ProtuStrankaListFormated_1">
      <item>BEZ GLUTENA j.d.o.o. za proizvodnju, trgovinu i usluge</item>
    </derivirana_varijabla>
  </DomainObject.Predmet.ProtuStrankaListFormated>
  <DomainObject.Predmet.ProtuStrankaListFormatedOIB>
    <izvorni_sadrzaj>
      <item>BEZ GLUTENA j.d.o.o. za proizvodnju, trgovinu i usluge, OIB 84810745306</item>
    </izvorni_sadrzaj>
    <derivirana_varijabla naziv="DomainObject.Predmet.ProtuStrankaListFormatedOIB_1">
      <item>BEZ GLUTENA j.d.o.o. za proizvodnju, trgovinu i usluge, OIB 84810745306</item>
    </derivirana_varijabla>
  </DomainObject.Predmet.ProtuStrankaListFormatedOIB>
  <DomainObject.Predmet.ProtuStrankaListFormatedWithAdress>
    <izvorni_sadrzaj>
      <item>BEZ GLUTENA j.d.o.o. za proizvodnju, trgovinu i usluge, Ante Mike Tripala 12, 10000 Zagreb</item>
    </izvorni_sadrzaj>
    <derivirana_varijabla naziv="DomainObject.Predmet.ProtuStrankaListFormatedWithAdress_1">
      <item>BEZ GLUTENA j.d.o.o. za proizvodnju, trgovinu i usluge, Ante Mike Tripala 12, 10000 Zagreb</item>
    </derivirana_varijabla>
  </DomainObject.Predmet.ProtuStrankaListFormatedWithAdress>
  <DomainObject.Predmet.ProtuStrankaListFormatedWithAdressOIB>
    <izvorni_sadrzaj>
      <item>BEZ GLUTENA j.d.o.o. za proizvodnju, trgovinu i usluge, OIB 84810745306, Ante Mike Tripala 12, 10000 Zagreb</item>
    </izvorni_sadrzaj>
    <derivirana_varijabla naziv="DomainObject.Predmet.ProtuStrankaListFormatedWithAdressOIB_1">
      <item>BEZ GLUTENA j.d.o.o. za proizvodnju, trgovinu i usluge, OIB 84810745306, Ante Mike Tripala 12, 10000 Zagreb</item>
    </derivirana_varijabla>
  </DomainObject.Predmet.ProtuStrankaListFormatedWithAdressOIB>
  <DomainObject.Predmet.ProtuStrankaListNazivFormated>
    <izvorni_sadrzaj>
      <item>BEZ GLUTENA j.d.o.o. za proizvodnju, trgovinu i usluge</item>
    </izvorni_sadrzaj>
    <derivirana_varijabla naziv="DomainObject.Predmet.ProtuStrankaListNazivFormated_1">
      <item>BEZ GLUTENA j.d.o.o. za proizvodnju, trgovinu i usluge</item>
    </derivirana_varijabla>
  </DomainObject.Predmet.ProtuStrankaListNazivFormated>
  <DomainObject.Predmet.ProtuStrankaListNazivFormatedOIB>
    <izvorni_sadrzaj>
      <item>BEZ GLUTENA j.d.o.o. za proizvodnju, trgovinu i usluge, OIB 84810745306</item>
    </izvorni_sadrzaj>
    <derivirana_varijabla naziv="DomainObject.Predmet.ProtuStrankaListNazivFormatedOIB_1">
      <item>BEZ GLUTENA j.d.o.o. za proizvodnju, trgovinu i usluge, OIB 84810745306</item>
    </derivirana_varijabla>
  </DomainObject.Predmet.ProtuStrankaListNazivFormatedOIB>
  <DomainObject.Predmet.OstaliListFormated>
    <izvorni_sadrzaj>
      <item>Vlasta Pinjušić</item>
    </izvorni_sadrzaj>
    <derivirana_varijabla naziv="DomainObject.Predmet.OstaliListFormated_1">
      <item>Vlasta Pinjušić</item>
    </derivirana_varijabla>
  </DomainObject.Predmet.OstaliListFormated>
  <DomainObject.Predmet.OstaliListFormatedOIB>
    <izvorni_sadrzaj>
      <item>Vlasta Pinjušić, OIB 12486122817</item>
    </izvorni_sadrzaj>
    <derivirana_varijabla naziv="DomainObject.Predmet.OstaliListFormatedOIB_1">
      <item>Vlasta Pinjušić, OIB 12486122817</item>
    </derivirana_varijabla>
  </DomainObject.Predmet.OstaliListFormatedOIB>
  <DomainObject.Predmet.OstaliListFormatedWithAdress>
    <izvorni_sadrzaj>
      <item>Vlasta Pinjušić, Ulica Ante Mike Tripala 12, 10000 Zagreb</item>
    </izvorni_sadrzaj>
    <derivirana_varijabla naziv="DomainObject.Predmet.OstaliListFormatedWithAdress_1">
      <item>Vlasta Pinjušić, Ulica Ante Mike Tripala 12, 10000 Zagreb</item>
    </derivirana_varijabla>
  </DomainObject.Predmet.OstaliListFormatedWithAdress>
  <DomainObject.Predmet.OstaliListFormatedWithAdressOIB>
    <izvorni_sadrzaj>
      <item>Vlasta Pinjušić, OIB 12486122817, Ulica Ante Mike Tripala 12, 10000 Zagreb</item>
    </izvorni_sadrzaj>
    <derivirana_varijabla naziv="DomainObject.Predmet.OstaliListFormatedWithAdressOIB_1">
      <item>Vlasta Pinjušić, OIB 12486122817, Ulica Ante Mike Tripala 12, 10000 Zagreb</item>
    </derivirana_varijabla>
  </DomainObject.Predmet.OstaliListFormatedWithAdressOIB>
  <DomainObject.Predmet.OstaliListNazivFormated>
    <izvorni_sadrzaj>
      <item>Vlasta Pinjušić</item>
    </izvorni_sadrzaj>
    <derivirana_varijabla naziv="DomainObject.Predmet.OstaliListNazivFormated_1">
      <item>Vlasta Pinjušić</item>
    </derivirana_varijabla>
  </DomainObject.Predmet.OstaliListNazivFormated>
  <DomainObject.Predmet.OstaliListNazivFormatedOIB>
    <izvorni_sadrzaj>
      <item>Vlasta Pinjušić, OIB 12486122817</item>
    </izvorni_sadrzaj>
    <derivirana_varijabla naziv="DomainObject.Predmet.OstaliListNazivFormatedOIB_1">
      <item>Vlasta Pinjušić, OIB 12486122817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BEZ GLUTENA j.d.o.o. za proizvodnju, trgovinu i usluge</izvorni_sadrzaj>
    <derivirana_varijabla naziv="DomainObject.Predmet.ProtustrankaIDrugi_1">BEZ GLUTENA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BEZ GLUTENA j.d.o.o. za proizvodnju, trgovinu i usluge, OIB 84810745306, Ante Mike Tripala 12, 10000 Zagreb</izvorni_sadrzaj>
    <derivirana_varijabla naziv="DomainObject.Predmet.ProtustrankaIDrugiAdressOIB_1">BEZ GLUTENA j.d.o.o. za proizvodnju, trgovinu i usluge, OIB 84810745306, Ante Mike Tripala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BEZ GLUTENA j.d.o.o. za proizvodnju, trgovinu i usluge</item>
      <item>Vlasta Pinjušić</item>
    </izvorni_sadrzaj>
    <derivirana_varijabla naziv="DomainObject.Predmet.SudioniciListNaziv_1">
      <item>FINA Regionalni centar Zagreb</item>
      <item>BEZ GLUTENA j.d.o.o. za proizvodnju, trgovinu i usluge</item>
      <item>Vlasta Pinjušić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BEZ GLUTENA j.d.o.o. za proizvodnju, trgovinu i usluge, OIB 84810745306, Ante Mike Tripala 12,10000 Zagreb</item>
      <item>Vlasta Pinjušić, OIB 12486122817, Ulica Ante Mike Tripala 12,10000 Zagreb</item>
    </izvorni_sadrzaj>
    <derivirana_varijabla naziv="DomainObject.Predmet.SudioniciListAdressOIB_1">
      <item>FINA Regionalni centar Zagreb, OIB 85821130368, Trg svibanjskih žrtava 1995. br. 1,10000 Zagreb</item>
      <item>BEZ GLUTENA j.d.o.o. za proizvodnju, trgovinu i usluge, OIB 84810745306, Ante Mike Tripala 12,10000 Zagreb</item>
      <item>Vlasta Pinjušić, OIB 12486122817, Ulica Ante Mike Tripala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84810745306</item>
      <item>, OIB 12486122817</item>
    </izvorni_sadrzaj>
    <derivirana_varijabla naziv="DomainObject.Predmet.SudioniciListNazivOIB_1">
      <item>, OIB 85821130368</item>
      <item>, OIB 84810745306</item>
      <item>, OIB 12486122817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1343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2016-06-27T11:05:00Z</dcterms:created>
  <dc:creator>Višnja Jurlina</dc:creator>
  <cp:lastModifiedBy>Višnja Jurlina</cp:lastModifiedBy>
  <cp:lastPrinted>2016-07-22T06:52:00Z</cp:lastPrinted>
  <dcterms:modified xmlns:xsi="http://www.w3.org/2001/XMLSchema-instance" xsi:type="dcterms:W3CDTF">2016-07-25T08:25:00Z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