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65dc0" w14:paraId="7865dc0" w:rsidRDefault="00552EDA" w:rsidP="00910611" w:rsidR="00552ED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2EDA" w:rsidP="00910611" w:rsidR="00552EDA">
      <w:r>
        <w:rPr>
          <w:rFonts w:eastAsia="MS Mincho"/>
        </w:rPr>
        <w:t>REPUBLIKA HRVATSKA</w:t>
      </w:r>
    </w:p>
    <w:p w:rsidRDefault="00552EDA" w:rsidP="00910611" w:rsidR="00552EDA">
      <w:r>
        <w:rPr>
          <w:rFonts w:eastAsia="MS Mincho"/>
        </w:rPr>
        <w:t>TRGOVAČKI SUD U RIJECI</w:t>
      </w:r>
    </w:p>
    <w:p w:rsidRDefault="00552EDA" w:rsidR="00552ED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2781D" w:rsidP="00B64D87" w:rsidR="00D2781D" w:rsidRPr="00EA4322">
      <w:pPr>
        <w:jc w:val="center"/>
        <w:rPr>
          <w:bCs/>
        </w:rPr>
      </w:pPr>
    </w:p>
    <w:p w:rsidRDefault="000119E8" w:rsidP="00B64D87" w:rsidR="000119E8" w:rsidRPr="00EA4322">
      <w:pPr>
        <w:jc w:val="center"/>
        <w:rPr>
          <w:bCs/>
        </w:rPr>
      </w:pPr>
      <w:r w:rsidRPr="00EA4322">
        <w:rPr>
          <w:bCs/>
        </w:rPr>
        <w:t>R E P U B L I K A   H R V A T S K A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Š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N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</w:p>
    <w:p w:rsidRDefault="00D2781D" w:rsidP="00B64D87" w:rsidR="00D2781D" w:rsidRPr="00EA4322">
      <w:pPr>
        <w:jc w:val="center"/>
      </w:pPr>
    </w:p>
    <w:p w:rsidRDefault="005D520A" w:rsidP="005D520A" w:rsidR="005D520A" w:rsidRPr="005D520A">
      <w:pPr>
        <w:jc w:val="both"/>
        <w:rPr>
          <w:bCs/>
        </w:rPr>
      </w:pPr>
      <w:r w:rsidRPr="005D520A">
        <w:tab/>
      </w:r>
      <w:r w:rsidRPr="005D520A">
        <w:tab/>
        <w:t xml:space="preserve">Trgovački sud u Rijeci, po stečajnom sucu Veri Jelenović u stečajnom postupku nad dužnikom KAPRA za trgovinu, usluge društvo sa ograničenom odgovornošću u stečaju Labin (Grad Labin), Mate Blažine 4, OIB: 15242367363, dana </w:t>
      </w:r>
      <w:r w:rsidR="007712BF">
        <w:t xml:space="preserve">3. srpnja </w:t>
      </w:r>
      <w:r w:rsidR="000F0FFA">
        <w:t>2017</w:t>
      </w:r>
      <w:r w:rsidRPr="005D520A">
        <w:t>. godine</w:t>
      </w:r>
    </w:p>
    <w:p w:rsidRDefault="000119E8" w:rsidP="00B64D87" w:rsidR="000119E8" w:rsidRPr="005D520A">
      <w:pPr>
        <w:jc w:val="both"/>
      </w:pP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 i j e š i o  j e</w:t>
      </w:r>
    </w:p>
    <w:p w:rsidRDefault="00E303B9" w:rsidP="00B64D87" w:rsidR="00D2781D" w:rsidRPr="00EA4322">
      <w:pPr>
        <w:jc w:val="both"/>
      </w:pPr>
      <w:r w:rsidRPr="00EA4322">
        <w:tab/>
      </w:r>
      <w:r w:rsidRPr="00EA4322">
        <w:tab/>
      </w:r>
    </w:p>
    <w:p w:rsidRDefault="00922981" w:rsidP="00DC2112" w:rsidR="00E303B9" w:rsidRPr="00EA4322">
      <w:pPr>
        <w:ind w:firstLine="1418"/>
        <w:jc w:val="both"/>
      </w:pPr>
      <w:r w:rsidRPr="00EA4322">
        <w:t>Od</w:t>
      </w:r>
      <w:r w:rsidR="001B0965" w:rsidRPr="00EA4322">
        <w:t>ređuje</w:t>
      </w:r>
      <w:r w:rsidRPr="00EA4322">
        <w:t xml:space="preserve"> se naknada stvarnih troškova stečajnog upravitelja </w:t>
      </w:r>
      <w:r w:rsidR="001A2312">
        <w:t>Vlaste Majstorović iz Pule, Koparska 37, OIB 78258328195</w:t>
      </w:r>
      <w:r w:rsidR="003F18B5" w:rsidRPr="00EA4322">
        <w:t xml:space="preserve"> za period od</w:t>
      </w:r>
      <w:r w:rsidR="00DC2112" w:rsidRPr="00EA4322">
        <w:t xml:space="preserve"> </w:t>
      </w:r>
      <w:r w:rsidR="00DD7DAF">
        <w:t xml:space="preserve">1. </w:t>
      </w:r>
      <w:r w:rsidR="001A6B73">
        <w:t xml:space="preserve">siječnja </w:t>
      </w:r>
      <w:r w:rsidR="001A2312">
        <w:t>201</w:t>
      </w:r>
      <w:r w:rsidR="001A6B73">
        <w:t>7</w:t>
      </w:r>
      <w:r w:rsidR="001A2312">
        <w:t>. godine</w:t>
      </w:r>
      <w:r w:rsidR="005D520A">
        <w:t xml:space="preserve"> do </w:t>
      </w:r>
      <w:r w:rsidR="001A6B73">
        <w:t>31. ožujka 2017</w:t>
      </w:r>
      <w:r w:rsidR="003F18B5" w:rsidRPr="00EA4322">
        <w:t>. godine</w:t>
      </w:r>
      <w:r w:rsidR="000119E8" w:rsidRPr="00EA4322">
        <w:t xml:space="preserve"> </w:t>
      </w:r>
      <w:r w:rsidRPr="00EA4322">
        <w:t xml:space="preserve">u iznosu od </w:t>
      </w:r>
      <w:r w:rsidR="001A6B73">
        <w:t>982,44</w:t>
      </w:r>
      <w:r w:rsidR="00726E96" w:rsidRPr="00EA4322">
        <w:t xml:space="preserve"> kn neto</w:t>
      </w:r>
      <w:r w:rsidRPr="00EA4322">
        <w:t xml:space="preserve">. </w:t>
      </w:r>
    </w:p>
    <w:p w:rsidRDefault="00D2781D" w:rsidP="00B64D87" w:rsidR="00D2781D" w:rsidRPr="00EA4322">
      <w:pPr>
        <w:jc w:val="both"/>
      </w:pPr>
    </w:p>
    <w:p w:rsidRDefault="00E303B9" w:rsidP="00552EDA" w:rsidR="00E303B9" w:rsidRPr="00EA4322">
      <w:pPr>
        <w:jc w:val="center"/>
        <w:rPr>
          <w:bCs/>
        </w:rPr>
      </w:pPr>
      <w:r w:rsidRPr="00EA4322">
        <w:rPr>
          <w:bCs/>
        </w:rPr>
        <w:t>Obrazloženje</w:t>
      </w:r>
    </w:p>
    <w:p w:rsidRDefault="00510545" w:rsidP="00B64D87" w:rsidR="00510545" w:rsidRPr="00EA4322">
      <w:pPr>
        <w:jc w:val="center"/>
        <w:rPr>
          <w:bCs/>
        </w:rPr>
      </w:pPr>
    </w:p>
    <w:p w:rsidRDefault="00832553" w:rsidP="00B64D87" w:rsidR="00832553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  <w:t xml:space="preserve">Stečajni upravitelj je dana </w:t>
      </w:r>
      <w:r w:rsidR="001A6B73">
        <w:rPr>
          <w:bCs/>
        </w:rPr>
        <w:t>30. lipnja</w:t>
      </w:r>
      <w:r w:rsidR="005D520A">
        <w:rPr>
          <w:bCs/>
        </w:rPr>
        <w:t xml:space="preserve"> 201</w:t>
      </w:r>
      <w:r w:rsidR="009E28D2">
        <w:rPr>
          <w:bCs/>
        </w:rPr>
        <w:t>7</w:t>
      </w:r>
      <w:r w:rsidRPr="00EA4322">
        <w:rPr>
          <w:bCs/>
        </w:rPr>
        <w:t>. godine podni</w:t>
      </w:r>
      <w:r w:rsidR="00DC2112" w:rsidRPr="00EA4322">
        <w:rPr>
          <w:bCs/>
        </w:rPr>
        <w:t>jela</w:t>
      </w:r>
      <w:r w:rsidRPr="00EA4322">
        <w:rPr>
          <w:bCs/>
        </w:rPr>
        <w:t xml:space="preserve"> zahtjev za naknadu stvarnih troškova u iznosu od </w:t>
      </w:r>
      <w:r w:rsidR="001A6B73">
        <w:t>982,44</w:t>
      </w:r>
      <w:r w:rsidR="001A6B73" w:rsidRPr="00EA4322">
        <w:t xml:space="preserve"> </w:t>
      </w:r>
      <w:r w:rsidR="000119E8" w:rsidRPr="00EA4322">
        <w:t>kn neto</w:t>
      </w:r>
      <w:r w:rsidR="00E74AF0" w:rsidRPr="00EA4322">
        <w:t xml:space="preserve"> za period od </w:t>
      </w:r>
      <w:r w:rsidR="001A6B73">
        <w:t>1. siječnja 2017. godine do 31. ožujka 2017</w:t>
      </w:r>
      <w:r w:rsidR="00E74AF0" w:rsidRPr="00EA4322">
        <w:t>. godine</w:t>
      </w:r>
      <w:r w:rsidR="000119E8" w:rsidRPr="00EA4322">
        <w:t xml:space="preserve"> i to za</w:t>
      </w:r>
      <w:r w:rsidR="00726E96" w:rsidRPr="00EA4322">
        <w:rPr>
          <w:bCs/>
        </w:rPr>
        <w:t xml:space="preserve"> troš</w:t>
      </w:r>
      <w:r w:rsidR="000119E8" w:rsidRPr="00EA4322">
        <w:rPr>
          <w:bCs/>
        </w:rPr>
        <w:t>a</w:t>
      </w:r>
      <w:r w:rsidR="00726E96" w:rsidRPr="00EA4322">
        <w:rPr>
          <w:bCs/>
        </w:rPr>
        <w:t xml:space="preserve">k </w:t>
      </w:r>
      <w:r w:rsidR="00E74AF0" w:rsidRPr="00EA4322">
        <w:rPr>
          <w:bCs/>
        </w:rPr>
        <w:t>automobila</w:t>
      </w:r>
      <w:r w:rsidR="005F7B5A">
        <w:rPr>
          <w:bCs/>
        </w:rPr>
        <w:t xml:space="preserve">, </w:t>
      </w:r>
      <w:r w:rsidR="005D520A">
        <w:rPr>
          <w:bCs/>
        </w:rPr>
        <w:t>te telefona i interneta</w:t>
      </w:r>
      <w:r w:rsidRPr="00EA4322">
        <w:rPr>
          <w:bCs/>
        </w:rPr>
        <w:t xml:space="preserve">. 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Stečajni sudac je ocijenio </w:t>
      </w:r>
      <w:r w:rsidR="001B4032" w:rsidRPr="00EA4322">
        <w:t xml:space="preserve">i uvidom u </w:t>
      </w:r>
      <w:r w:rsidR="005F7B5A">
        <w:t>obračun naknade za korištenje osobnog vozila u službene svrhe</w:t>
      </w:r>
      <w:r w:rsidR="00DD7DAF">
        <w:t xml:space="preserve"> </w:t>
      </w:r>
      <w:r w:rsidR="001A6B73">
        <w:t>s parkirnim kartama (list 726 spisa)</w:t>
      </w:r>
      <w:r w:rsidR="005F7B5A">
        <w:t xml:space="preserve">, </w:t>
      </w:r>
      <w:r w:rsidR="001E5BC6">
        <w:t>račun</w:t>
      </w:r>
      <w:r w:rsidR="00F009C5">
        <w:t>e</w:t>
      </w:r>
      <w:r w:rsidR="001E5BC6">
        <w:t xml:space="preserve"> </w:t>
      </w:r>
      <w:r w:rsidR="005D520A">
        <w:t xml:space="preserve">VIPnet d.o.o. Zagreb za mjesece </w:t>
      </w:r>
      <w:r w:rsidR="00145576">
        <w:t xml:space="preserve">srpanj do rujan </w:t>
      </w:r>
      <w:r w:rsidR="00DD7DAF">
        <w:t>2016</w:t>
      </w:r>
      <w:r w:rsidR="005D520A">
        <w:t>. godine</w:t>
      </w:r>
      <w:r w:rsidR="00DD7DAF">
        <w:t xml:space="preserve"> (list </w:t>
      </w:r>
      <w:r w:rsidR="001A6B73">
        <w:t>730-732</w:t>
      </w:r>
      <w:r w:rsidR="00145576">
        <w:t xml:space="preserve"> </w:t>
      </w:r>
      <w:r w:rsidR="00DD7DAF">
        <w:t>spisa)</w:t>
      </w:r>
      <w:r w:rsidR="005D520A">
        <w:t xml:space="preserve">, te račune za usluge u fiksnoj mreži Hrvatskog telekoma za mjesece </w:t>
      </w:r>
      <w:r w:rsidR="001A6B73">
        <w:t>siječanj do ožujak 2017</w:t>
      </w:r>
      <w:r w:rsidR="00DD7DAF">
        <w:t xml:space="preserve">. godine (list </w:t>
      </w:r>
      <w:r w:rsidR="001A6B73">
        <w:t>727-729</w:t>
      </w:r>
      <w:r w:rsidR="00DD7DAF">
        <w:t xml:space="preserve"> spisa) </w:t>
      </w:r>
      <w:r w:rsidRPr="00EA4322">
        <w:t xml:space="preserve">da su nastali stvarni troškovi stečajnog upravitelja </w:t>
      </w:r>
      <w:r w:rsidR="00F009C5">
        <w:t xml:space="preserve">za period od </w:t>
      </w:r>
      <w:r w:rsidR="001A6B73">
        <w:t>1. siječnja 2017. godine do 31. ožujka 2017</w:t>
      </w:r>
      <w:r w:rsidR="001A6B73" w:rsidRPr="00EA4322">
        <w:t xml:space="preserve">. godine u iznosu od </w:t>
      </w:r>
      <w:r w:rsidR="001A6B73">
        <w:t xml:space="preserve">982,44 </w:t>
      </w:r>
      <w:r w:rsidR="00E4780C" w:rsidRPr="00EA4322">
        <w:t xml:space="preserve">kn neto </w:t>
      </w:r>
      <w:r w:rsidRPr="00EA4322">
        <w:t>opravdani i realni.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Slijedom navedenog, a na temelju čl. </w:t>
      </w:r>
      <w:r w:rsidR="001B0965" w:rsidRPr="00EA4322">
        <w:t>94. st. 1., 2. i</w:t>
      </w:r>
      <w:r w:rsidRPr="00EA4322">
        <w:t xml:space="preserve"> 3. </w:t>
      </w:r>
      <w:r w:rsidR="000119E8" w:rsidRPr="00EA4322">
        <w:t xml:space="preserve">Stečajnog zakona </w:t>
      </w:r>
      <w:r w:rsidR="000119E8" w:rsidRPr="00EA4322">
        <w:rPr>
          <w:bCs/>
        </w:rPr>
        <w:t xml:space="preserve">(objavljen u NN </w:t>
      </w:r>
      <w:r w:rsidR="001B0965" w:rsidRPr="00EA4322">
        <w:rPr>
          <w:bCs/>
        </w:rPr>
        <w:t>71/15</w:t>
      </w:r>
      <w:r w:rsidR="000119E8" w:rsidRPr="00EA4322">
        <w:rPr>
          <w:bCs/>
        </w:rPr>
        <w:t>)</w:t>
      </w:r>
      <w:r w:rsidRPr="00EA4322">
        <w:t xml:space="preserve"> valjalo je riješiti kao u </w:t>
      </w:r>
      <w:r w:rsidR="001B0965" w:rsidRPr="00EA4322">
        <w:t>izreci</w:t>
      </w:r>
      <w:r w:rsidRPr="00EA4322">
        <w:t>.</w:t>
      </w:r>
    </w:p>
    <w:p w:rsidRDefault="00E303B9" w:rsidP="00B64D87" w:rsidR="00E303B9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="003B7447" w:rsidRPr="00EA4322">
        <w:rPr>
          <w:bCs/>
        </w:rPr>
        <w:t>Rijeka</w:t>
      </w:r>
      <w:r w:rsidRPr="00EA4322">
        <w:rPr>
          <w:bCs/>
        </w:rPr>
        <w:t xml:space="preserve">, </w:t>
      </w:r>
      <w:r w:rsidR="001A6B73">
        <w:rPr>
          <w:bCs/>
        </w:rPr>
        <w:t>3. srpnja</w:t>
      </w:r>
      <w:r w:rsidR="000119E8" w:rsidRPr="00EA4322">
        <w:rPr>
          <w:bCs/>
        </w:rPr>
        <w:t xml:space="preserve"> 201</w:t>
      </w:r>
      <w:r w:rsidR="00E4780C">
        <w:rPr>
          <w:bCs/>
        </w:rPr>
        <w:t>7</w:t>
      </w:r>
      <w:r w:rsidRPr="00EA4322">
        <w:rPr>
          <w:bCs/>
        </w:rPr>
        <w:t>.</w:t>
      </w:r>
      <w:r w:rsidR="000119E8" w:rsidRPr="00EA4322">
        <w:rPr>
          <w:bCs/>
        </w:rPr>
        <w:t xml:space="preserve"> godine</w:t>
      </w:r>
    </w:p>
    <w:p w:rsidRDefault="00DF58B3" w:rsidP="00B64D87" w:rsidR="00DF58B3" w:rsidRPr="00EA4322">
      <w:pPr>
        <w:jc w:val="both"/>
        <w:rPr>
          <w:bCs/>
        </w:rPr>
      </w:pP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Stečajni sudac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Vera Jelenović </w:t>
      </w:r>
    </w:p>
    <w:p w:rsidRDefault="00726E96" w:rsidP="00B64D87" w:rsidR="00726E96" w:rsidRPr="00EA4322">
      <w:pPr>
        <w:jc w:val="both"/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>UPUTA O PRAVNOM LIJEKU:</w:t>
      </w:r>
    </w:p>
    <w:p w:rsidRDefault="00E303B9" w:rsidP="00B64D87" w:rsidR="00E303B9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="001B0965"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>. Žalba se podnosi u roku od 8 dana od dana primitka istog. Žalba se podnosi putem  ovog suda u dva istovjetna primjerka</w:t>
      </w:r>
      <w:r w:rsidR="00CB070F" w:rsidRPr="00EA4322">
        <w:rPr>
          <w:bCs/>
        </w:rPr>
        <w:t>,</w:t>
      </w:r>
      <w:r w:rsidRPr="00EA4322">
        <w:rPr>
          <w:bCs/>
        </w:rPr>
        <w:t xml:space="preserve"> a o žalbi odlučuje Visoki trgovački sud Republike Hrvatske.</w:t>
      </w:r>
    </w:p>
    <w:p w:rsidRDefault="00EA4322" w:rsidP="00B64D87" w:rsidR="00EA4322">
      <w:pPr>
        <w:jc w:val="both"/>
        <w:rPr>
          <w:bCs/>
        </w:rPr>
      </w:pPr>
    </w:p>
    <w:p w:rsidRDefault="00E303B9" w:rsidP="00B64D87" w:rsidR="0031329D" w:rsidRPr="00EA4322">
      <w:pPr>
        <w:jc w:val="both"/>
        <w:rPr>
          <w:bCs/>
        </w:rPr>
      </w:pPr>
      <w:r w:rsidRPr="00EA4322">
        <w:rPr>
          <w:bCs/>
        </w:rPr>
        <w:t>DNA</w:t>
      </w:r>
    </w:p>
    <w:p w:rsidRDefault="00E303B9" w:rsidP="00B64D87" w:rsidR="00391576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 xml:space="preserve">stečajnom upravitelju </w:t>
      </w:r>
    </w:p>
    <w:p w:rsidRDefault="001B0965" w:rsidP="00B64D87" w:rsidR="001B0965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>mrežna stranica e-Oglasna ploča sudova</w:t>
      </w:r>
    </w:p>
    <w:p w:rsidRDefault="0031329D" w:rsidP="00B64D87" w:rsidR="0031329D" w:rsidRPr="00EA4322"/>
    <w:p w:rsidRDefault="00D2781D" w:rsidP="00B64D87" w:rsidR="00E21439" w:rsidRPr="00EA4322">
      <w:r w:rsidRPr="00EA4322">
        <w:t xml:space="preserve">Rijeka, </w:t>
      </w:r>
      <w:r w:rsidR="001A6B73">
        <w:t>3. srpnja</w:t>
      </w:r>
      <w:r w:rsidR="00E4780C">
        <w:t xml:space="preserve"> 2017</w:t>
      </w:r>
      <w:r w:rsidR="0031329D" w:rsidRPr="00EA4322">
        <w:t>.</w:t>
      </w:r>
      <w:r w:rsidR="000119E8" w:rsidRPr="00EA4322">
        <w:t xml:space="preserve"> </w:t>
      </w:r>
      <w:r w:rsidR="0031329D" w:rsidRPr="00EA4322">
        <w:t>god</w:t>
      </w:r>
      <w:r w:rsidR="000119E8" w:rsidRPr="00EA4322">
        <w:t>ine</w:t>
      </w:r>
    </w:p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                 Stečajni sudac </w:t>
      </w:r>
    </w:p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</w:t>
      </w:r>
      <w:r w:rsidR="00605262" w:rsidRPr="00EA4322">
        <w:t xml:space="preserve">                 Vera Jelenović</w:t>
      </w:r>
    </w:p>
    <w:sectPr w:rsidR="0031329D" w:rsidRPr="00EA4322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2BE" w:rsidR="008422BE">
      <w:r>
        <w:separator/>
      </w:r>
    </w:p>
  </w:endnote>
  <w:endnote w:id="0" w:type="continuationSeparator">
    <w:p w:rsidRDefault="008422BE" w:rsidR="008422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2ED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2BE" w:rsidR="008422BE">
      <w:r>
        <w:separator/>
      </w:r>
    </w:p>
  </w:footnote>
  <w:footnote w:id="0" w:type="continuationSeparator">
    <w:p w:rsidRDefault="008422BE" w:rsidR="008422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5D520A">
      <w:t>4/2015</w:t>
    </w:r>
    <w:r w:rsidR="007712BF">
      <w:t>-94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0FFA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907"/>
    <w:rsid w:val="001279DE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5576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312"/>
    <w:rsid w:val="001A24FD"/>
    <w:rsid w:val="001A39E4"/>
    <w:rsid w:val="001A479E"/>
    <w:rsid w:val="001A521A"/>
    <w:rsid w:val="001A6B73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5BC6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06AD"/>
    <w:rsid w:val="004E3D47"/>
    <w:rsid w:val="004E6F39"/>
    <w:rsid w:val="004F5280"/>
    <w:rsid w:val="00500335"/>
    <w:rsid w:val="00500C86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2BDE"/>
    <w:rsid w:val="00544BCC"/>
    <w:rsid w:val="00551C39"/>
    <w:rsid w:val="00552297"/>
    <w:rsid w:val="00552EDA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20A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7B5A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12BF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85AEA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17FFE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22BE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A2A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28D2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255C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158A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6AF6"/>
    <w:rsid w:val="00DC73CF"/>
    <w:rsid w:val="00DD05A6"/>
    <w:rsid w:val="00DD299E"/>
    <w:rsid w:val="00DD50DF"/>
    <w:rsid w:val="00DD7DA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8B3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80C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9C5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552E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2E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2E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2E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2E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552E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2E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2E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2E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2E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KAPRA d.o.o.  Labin</izvorni_sadrzaj>
    <derivirana_varijabla naziv="DomainObject.Predmet.ProtustrankaFormated_1">  KAPRA d.o.o.  Labin</derivirana_varijabla>
  </DomainObject.Predmet.ProtustrankaFormated>
  <DomainObject.Predmet.ProtustrankaFormatedOIB>
    <izvorni_sadrzaj>  KAPRA d.o.o.  Labin, OIB 15242367363</izvorni_sadrzaj>
    <derivirana_varijabla naziv="DomainObject.Predmet.ProtustrankaFormatedOIB_1">  KAPRA d.o.o.  Labin, OIB 15242367363</derivirana_varijabla>
  </DomainObject.Predmet.ProtustrankaFormatedOIB>
  <DomainObject.Predmet.ProtustrankaFormatedWithAdress>
    <izvorni_sadrzaj> KAPRA d.o.o.  Labin, Mate Blažine 4, 52220 Labin</izvorni_sadrzaj>
    <derivirana_varijabla naziv="DomainObject.Predmet.ProtustrankaFormatedWithAdress_1"> KAPRA d.o.o.  Labin, Mate Blažine 4, 52220 Labin</derivirana_varijabla>
  </DomainObject.Predmet.ProtustrankaFormatedWithAdress>
  <DomainObject.Predmet.ProtustrankaFormatedWithAdressOIB>
    <izvorni_sadrzaj> KAPRA d.o.o.  Labin, OIB 15242367363, Mate Blažine 4, 52220 Labin</izvorni_sadrzaj>
    <derivirana_varijabla naziv="DomainObject.Predmet.ProtustrankaFormatedWithAdressOIB_1"> KAPRA d.o.o.  Labin, OIB 15242367363, Mate Blažine 4, 52220 Labin</derivirana_varijabla>
  </DomainObject.Predmet.ProtustrankaFormatedWithAdressOIB>
  <DomainObject.Predmet.ProtustrankaWithAdress>
    <izvorni_sadrzaj>KAPRA d.o.o.  Labin Mate Blažine 4, 52220 Labin</izvorni_sadrzaj>
    <derivirana_varijabla naziv="DomainObject.Predmet.ProtustrankaWithAdress_1">KAPRA d.o.o.  Labin Mate Blažine 4, 52220 Labin</derivirana_varijabla>
  </DomainObject.Predmet.ProtustrankaWithAdress>
  <DomainObject.Predmet.ProtustrankaWithAdressOIB>
    <izvorni_sadrzaj>KAPRA d.o.o.  Labin, OIB 15242367363, Mate Blažine 4, 52220 Labin</izvorni_sadrzaj>
    <derivirana_varijabla naziv="DomainObject.Predmet.ProtustrankaWithAdressOIB_1">KAPRA d.o.o.  Labin, OIB 15242367363, Mate Blažine 4, 52220 Labin</derivirana_varijabla>
  </DomainObject.Predmet.ProtustrankaWithAdressOIB>
  <DomainObject.Predmet.ProtustrankaNazivFormated>
    <izvorni_sadrzaj>KAPRA d.o.o.  Labin</izvorni_sadrzaj>
    <derivirana_varijabla naziv="DomainObject.Predmet.ProtustrankaNazivFormated_1">KAPRA d.o.o.  Labin</derivirana_varijabla>
  </DomainObject.Predmet.ProtustrankaNazivFormated>
  <DomainObject.Predmet.ProtustrankaNazivFormatedOIB>
    <izvorni_sadrzaj>KAPRA d.o.o.  Labin, OIB 15242367363</izvorni_sadrzaj>
    <derivirana_varijabla naziv="DomainObject.Predmet.ProtustrankaNazivFormatedOIB_1">KAPRA d.o.o.  Labin, OIB 15242367363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EĐIDIO MILETIĆ Nedešćina</izvorni_sadrzaj>
    <derivirana_varijabla naziv="DomainObject.Predmet.StrankaFormated_1">  EĐIDIO MILETIĆ Nedešćina</derivirana_varijabla>
  </DomainObject.Predmet.StrankaFormated>
  <DomainObject.Predmet.StrankaFormatedOIB>
    <izvorni_sadrzaj>  EĐIDIO MILETIĆ Nedešćina, OIB 53602520878</izvorni_sadrzaj>
    <derivirana_varijabla naziv="DomainObject.Predmet.StrankaFormatedOIB_1">  EĐIDIO MILETIĆ Nedešćina, OIB 53602520878</derivirana_varijabla>
  </DomainObject.Predmet.StrankaFormatedOIB>
  <DomainObject.Predmet.StrankaFormatedWithAdress>
    <izvorni_sadrzaj> EĐIDIO MILETIĆ Nedešćina, Martinski 61, 52231 Nedešćina</izvorni_sadrzaj>
    <derivirana_varijabla naziv="DomainObject.Predmet.StrankaFormatedWithAdress_1"> EĐIDIO MILETIĆ Nedešćina, Martinski 61, 52231 Nedešćina</derivirana_varijabla>
  </DomainObject.Predmet.StrankaFormatedWithAdress>
  <DomainObject.Predmet.StrankaFormatedWithAdressOIB>
    <izvorni_sadrzaj> EĐIDIO MILETIĆ Nedešćina, OIB 53602520878, Martinski 61, 52231 Nedešćina</izvorni_sadrzaj>
    <derivirana_varijabla naziv="DomainObject.Predmet.StrankaFormatedWithAdressOIB_1"> EĐIDIO MILETIĆ Nedešćina, OIB 53602520878, Martinski 61, 52231 Nedešćina</derivirana_varijabla>
  </DomainObject.Predmet.StrankaFormatedWithAdressOIB>
  <DomainObject.Predmet.StrankaWithAdress>
    <izvorni_sadrzaj>EĐIDIO MILETIĆ Nedešćina Martinski 61,52231 Nedešćina</izvorni_sadrzaj>
    <derivirana_varijabla naziv="DomainObject.Predmet.StrankaWithAdress_1">EĐIDIO MILETIĆ Nedešćina Martinski 61,52231 Nedešćina</derivirana_varijabla>
  </DomainObject.Predmet.StrankaWithAdress>
  <DomainObject.Predmet.StrankaWithAdressOIB>
    <izvorni_sadrzaj>EĐIDIO MILETIĆ Nedešćina, OIB 53602520878, Martinski 61,52231 Nedešćina</izvorni_sadrzaj>
    <derivirana_varijabla naziv="DomainObject.Predmet.StrankaWithAdressOIB_1">EĐIDIO MILETIĆ Nedešćina, OIB 53602520878, Martinski 61,52231 Nedešćina</derivirana_varijabla>
  </DomainObject.Predmet.StrankaWithAdressOIB>
  <DomainObject.Predmet.StrankaNazivFormated>
    <izvorni_sadrzaj>EĐIDIO MILETIĆ Nedešćina</izvorni_sadrzaj>
    <derivirana_varijabla naziv="DomainObject.Predmet.StrankaNazivFormated_1">EĐIDIO MILETIĆ Nedešćina</derivirana_varijabla>
  </DomainObject.Predmet.StrankaNazivFormated>
  <DomainObject.Predmet.StrankaNazivFormatedOIB>
    <izvorni_sadrzaj>EĐIDIO MILETIĆ Nedešćina, OIB 53602520878</izvorni_sadrzaj>
    <derivirana_varijabla naziv="DomainObject.Predmet.StrankaNazivFormatedOIB_1">EĐIDIO MILETIĆ Nedešćina, OIB 53602520878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EĐIDIO MILETIĆ Nedešćina</item>
    </izvorni_sadrzaj>
    <derivirana_varijabla naziv="DomainObject.Predmet.StrankaListFormated_1">
      <item>EĐIDIO MILETIĆ Nedešćina</item>
    </derivirana_varijabla>
  </DomainObject.Predmet.StrankaListFormated>
  <DomainObject.Predmet.StrankaListFormatedOIB>
    <izvorni_sadrzaj>
      <item>EĐIDIO MILETIĆ Nedešćina, OIB 53602520878</item>
    </izvorni_sadrzaj>
    <derivirana_varijabla naziv="DomainObject.Predmet.StrankaListFormatedOIB_1">
      <item>EĐIDIO MILETIĆ Nedešćina, OIB 53602520878</item>
    </derivirana_varijabla>
  </DomainObject.Predmet.StrankaListFormatedOIB>
  <DomainObject.Predmet.StrankaListFormatedWithAdress>
    <izvorni_sadrzaj>
      <item>EĐIDIO MILETIĆ Nedešćina, Martinski 61, 52231 Nedešćina</item>
    </izvorni_sadrzaj>
    <derivirana_varijabla naziv="DomainObject.Predmet.StrankaListFormatedWithAdress_1">
      <item>EĐIDIO MILETIĆ Nedešćina, Martinski 61, 52231 Nedešćina</item>
    </derivirana_varijabla>
  </DomainObject.Predmet.StrankaListFormatedWithAdress>
  <DomainObject.Predmet.StrankaListFormatedWithAdressOIB>
    <izvorni_sadrzaj>
      <item>EĐIDIO MILETIĆ Nedešćina, OIB 53602520878, Martinski 61, 52231 Nedešćina</item>
    </izvorni_sadrzaj>
    <derivirana_varijabla naziv="DomainObject.Predmet.StrankaListFormatedWithAdressOIB_1">
      <item>EĐIDIO MILETIĆ Nedešćina, OIB 53602520878, Martinski 61, 52231 Nedešćina</item>
    </derivirana_varijabla>
  </DomainObject.Predmet.StrankaListFormatedWithAdressOIB>
  <DomainObject.Predmet.StrankaListNazivFormated>
    <izvorni_sadrzaj>
      <item>EĐIDIO MILETIĆ Nedešćina</item>
    </izvorni_sadrzaj>
    <derivirana_varijabla naziv="DomainObject.Predmet.StrankaListNazivFormated_1">
      <item>EĐIDIO MILETIĆ Nedešćina</item>
    </derivirana_varijabla>
  </DomainObject.Predmet.StrankaListNazivFormated>
  <DomainObject.Predmet.StrankaListNazivFormatedOIB>
    <izvorni_sadrzaj>
      <item>EĐIDIO MILETIĆ Nedešćina, OIB 53602520878</item>
    </izvorni_sadrzaj>
    <derivirana_varijabla naziv="DomainObject.Predmet.StrankaListNazivFormatedOIB_1">
      <item>EĐIDIO MILETIĆ Nedešćina, OIB 53602520878</item>
    </derivirana_varijabla>
  </DomainObject.Predmet.StrankaListNazivFormatedOIB>
  <DomainObject.Predmet.ProtuStrankaListFormated>
    <izvorni_sadrzaj>
      <item>KAPRA d.o.o.  Labin</item>
    </izvorni_sadrzaj>
    <derivirana_varijabla naziv="DomainObject.Predmet.ProtuStrankaListFormated_1">
      <item>KAPRA d.o.o.  Labin</item>
    </derivirana_varijabla>
  </DomainObject.Predmet.ProtuStrankaListFormated>
  <DomainObject.Predmet.ProtuStrankaListFormatedOIB>
    <izvorni_sadrzaj>
      <item>KAPRA d.o.o.  Labin, OIB 15242367363</item>
    </izvorni_sadrzaj>
    <derivirana_varijabla naziv="DomainObject.Predmet.ProtuStrankaListFormatedOIB_1">
      <item>KAPRA d.o.o.  Labin, OIB 15242367363</item>
    </derivirana_varijabla>
  </DomainObject.Predmet.ProtuStrankaListFormatedOIB>
  <DomainObject.Predmet.ProtuStrankaListFormatedWithAdress>
    <izvorni_sadrzaj>
      <item>KAPRA d.o.o.  Labin, Mate Blažine 4, 52220 Labin</item>
    </izvorni_sadrzaj>
    <derivirana_varijabla naziv="DomainObject.Predmet.ProtuStrankaListFormatedWithAdress_1">
      <item>KAPRA d.o.o.  Labin, Mate Blažine 4, 52220 Labin</item>
    </derivirana_varijabla>
  </DomainObject.Predmet.ProtuStrankaListFormatedWithAdress>
  <DomainObject.Predmet.ProtuStrankaListFormatedWithAdressOIB>
    <izvorni_sadrzaj>
      <item>KAPRA d.o.o.  Labin, OIB 15242367363, Mate Blažine 4, 52220 Labin</item>
    </izvorni_sadrzaj>
    <derivirana_varijabla naziv="DomainObject.Predmet.ProtuStrankaListFormatedWithAdressOIB_1">
      <item>KAPRA d.o.o.  Labin, OIB 15242367363, Mate Blažine 4, 52220 Labin</item>
    </derivirana_varijabla>
  </DomainObject.Predmet.ProtuStrankaListFormatedWithAdressOIB>
  <DomainObject.Predmet.ProtuStrankaListNazivFormated>
    <izvorni_sadrzaj>
      <item>KAPRA d.o.o.  Labin</item>
    </izvorni_sadrzaj>
    <derivirana_varijabla naziv="DomainObject.Predmet.ProtuStrankaListNazivFormated_1">
      <item>KAPRA d.o.o.  Labin</item>
    </derivirana_varijabla>
  </DomainObject.Predmet.ProtuStrankaListNazivFormated>
  <DomainObject.Predmet.ProtuStrankaListNazivFormatedOIB>
    <izvorni_sadrzaj>
      <item>KAPRA d.o.o.  Labin, OIB 15242367363</item>
    </izvorni_sadrzaj>
    <derivirana_varijabla naziv="DomainObject.Predmet.ProtuStrankaListNazivFormatedOIB_1">
      <item>KAPRA d.o.o.  Labin, OIB 15242367363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EĐIDIO MILETIĆ Nedešćina</izvorni_sadrzaj>
    <derivirana_varijabla naziv="DomainObject.Predmet.StrankaIDrugi_1">EĐIDIO MILETIĆ Nedešćina</derivirana_varijabla>
  </DomainObject.Predmet.StrankaIDrugi>
  <DomainObject.Predmet.ProtustrankaIDrugi>
    <izvorni_sadrzaj>KAPRA d.o.o.  Labin</izvorni_sadrzaj>
    <derivirana_varijabla naziv="DomainObject.Predmet.ProtustrankaIDrugi_1">KAPRA d.o.o.  Labin</derivirana_varijabla>
  </DomainObject.Predmet.ProtustrankaIDrugi>
  <DomainObject.Predmet.StrankaIDrugiAdressOIB>
    <izvorni_sadrzaj>EĐIDIO MILETIĆ Nedešćina, OIB 53602520878, Martinski 61, 52231 Nedešćina</izvorni_sadrzaj>
    <derivirana_varijabla naziv="DomainObject.Predmet.StrankaIDrugiAdressOIB_1">EĐIDIO MILETIĆ Nedešćina, OIB 53602520878, Martinski 61, 52231 Nedešćina</derivirana_varijabla>
  </DomainObject.Predmet.StrankaIDrugiAdressOIB>
  <DomainObject.Predmet.ProtustrankaIDrugiAdressOIB>
    <izvorni_sadrzaj>KAPRA d.o.o.  Labin, OIB 15242367363, Mate Blažine 4, 52220 Labin</izvorni_sadrzaj>
    <derivirana_varijabla naziv="DomainObject.Predmet.ProtustrankaIDrugiAdressOIB_1">KAPRA d.o.o.  Labin, OIB 15242367363, Mate Blažine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EĐIDIO MILETIĆ Nedešćina</item>
      <item>KAPRA d.o.o.  Labin</item>
    </izvorni_sadrzaj>
    <derivirana_varijabla naziv="DomainObject.Predmet.SudioniciListNaziv_1">
      <item>EĐIDIO MILETIĆ Nedešćina</item>
      <item>KAPRA d.o.o.  Labin</item>
    </derivirana_varijabla>
  </DomainObject.Predmet.SudioniciListNaziv>
  <DomainObject.Predmet.SudioniciListAdressOIB>
    <izvorni_sadrzaj>
      <item>EĐIDIO MILETIĆ Nedešćina, OIB 53602520878, Martinski 61,52231 Nedešćina</item>
      <item>KAPRA d.o.o.  Labin, OIB 15242367363, Mate Blažine 4,52220 Labin</item>
    </izvorni_sadrzaj>
    <derivirana_varijabla naziv="DomainObject.Predmet.SudioniciListAdressOIB_1">
      <item>EĐIDIO MILETIĆ Nedešćina, OIB 53602520878, Martinski 61,52231 Nedešćina</item>
      <item>KAPRA d.o.o.  Labin, OIB 15242367363, Mate Blažine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53602520878</item>
      <item>, OIB 15242367363</item>
    </izvorni_sadrzaj>
    <derivirana_varijabla naziv="DomainObject.Predmet.SudioniciListNazivOIB_1">
      <item>, OIB 53602520878</item>
      <item>, OIB 15242367363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040BE0-2B93-474B-94AF-5CF1D6C01831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342</properties:Words>
  <properties:Characters>1647</properties:Characters>
  <properties:Lines>55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2017-07-03T12:56:00Z</dcterms:created>
  <dc:creator>korlevicd</dc:creator>
  <cp:lastModifiedBy>Danijela Fumić</cp:lastModifiedBy>
  <cp:lastPrinted>2017-07-03T12:56:00Z</cp:lastPrinted>
  <dcterms:modified xmlns:xsi="http://www.w3.org/2001/XMLSchema-instance" xsi:type="dcterms:W3CDTF">2017-07-03T12:57:00Z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