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e979" w14:paraId="39be979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FB017F">
        <w:rPr>
          <w:b/>
        </w:rPr>
        <w:t>7</w:t>
      </w:r>
      <w:r w:rsidR="00AF0088">
        <w:rPr>
          <w:b/>
        </w:rPr>
        <w:t>31</w:t>
      </w:r>
      <w:r w:rsidR="008D1B0D" w:rsidRPr="008D1B0D">
        <w:rPr>
          <w:b/>
        </w:rPr>
        <w:t>/2016-</w:t>
      </w:r>
      <w:r w:rsidR="00AF0088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AF0088" w:rsidRPr="00AF0088">
        <w:t>SOLIS VENTUS ENERGIJA društvo s ograničenom odgovornošću za proizvodnju električne energije iz obnovljivih izvora, skraćena tvrtka: SOLIS VENTUS ENERGIJA d.o.o., Zagreb, Đorđićeva 21, OIB: 84565854439</w:t>
      </w:r>
      <w:r w:rsidR="00B16504" w:rsidRPr="00B16504">
        <w:t xml:space="preserve">, </w:t>
      </w:r>
      <w:r w:rsidR="00AA7765">
        <w:t xml:space="preserve">dana </w:t>
      </w:r>
      <w:r w:rsidR="00FB017F">
        <w:t>2</w:t>
      </w:r>
      <w:r w:rsidR="00142543">
        <w:t>9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AF0088" w:rsidRPr="00AF0088">
        <w:t>SOLIS VENTUS ENERGIJA društvo s ograničenom odgovornošću za proizvodnju električne energije iz obnovljivih izvora, skraćena tvrtka: SOLIS VENTUS ENERGIJA d.o.o., Zagreb, Đorđićeva 21, OIB: 84565854439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</w:t>
      </w:r>
      <w:r w:rsidR="00F60267">
        <w:t>se Siniša Rajnović iz Virovitice</w:t>
      </w:r>
      <w:r w:rsidR="00C81DE6">
        <w:t xml:space="preserve">, </w:t>
      </w:r>
      <w:r w:rsidR="00F60267">
        <w:t>Sv.Trojstva 87, Milanovac, Virovitica</w:t>
      </w:r>
      <w:r w:rsidR="00CA613B" w:rsidRPr="00CA613B">
        <w:t xml:space="preserve"> OIB: </w:t>
      </w:r>
      <w:r w:rsidR="00F60267">
        <w:t>86217384445.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AF0088" w:rsidRPr="00AF0088">
        <w:t>SOLIS VENTUS ENERGIJA društvo s ograničenom odgovornošću za proizvodnju električne energije iz obnovljivih izvora, skraćena tvrtka: SOLIS VENTUS ENERGIJA d.o.o., Zagreb, Đorđićeva 21, OIB: 84565854439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AF0088" w:rsidP="00AF0088" w:rsidR="00AF0088">
      <w:pPr>
        <w:ind w:firstLine="1440"/>
        <w:jc w:val="both"/>
      </w:pPr>
    </w:p>
    <w:p w:rsidRDefault="00AF0088" w:rsidP="00AF0088" w:rsidR="00AF0088" w:rsidRPr="00AF0088">
      <w:pPr>
        <w:ind w:firstLine="1440"/>
        <w:jc w:val="right"/>
      </w:pPr>
      <w:r w:rsidRPr="00AF0088">
        <w:rPr>
          <w:b/>
        </w:rPr>
        <w:lastRenderedPageBreak/>
        <w:t>Broj: 7/St-2</w:t>
      </w:r>
      <w:r>
        <w:rPr>
          <w:b/>
        </w:rPr>
        <w:t>731</w:t>
      </w:r>
      <w:r w:rsidRPr="00AF0088">
        <w:rPr>
          <w:b/>
        </w:rPr>
        <w:t>/2016-</w:t>
      </w:r>
      <w:r>
        <w:rPr>
          <w:b/>
        </w:rPr>
        <w:t>5</w:t>
      </w:r>
    </w:p>
    <w:p w:rsidRDefault="00AF0088" w:rsidP="00AF0088" w:rsidR="00AF0088">
      <w:pPr>
        <w:ind w:firstLine="1440"/>
        <w:jc w:val="both"/>
      </w:pPr>
    </w:p>
    <w:p w:rsidRDefault="00B2385E" w:rsidP="00AF0088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50679">
        <w:t>Zagreb</w:t>
      </w:r>
      <w:r>
        <w:t xml:space="preserve"> sukladno odredbi čl. </w:t>
      </w:r>
      <w:r w:rsidR="00C92D33">
        <w:t>4</w:t>
      </w:r>
      <w:r w:rsidR="00AF0088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AF0088" w:rsidRPr="00AF0088">
        <w:t>SOLIS VENTUS ENERGIJA društvo s ograničenom odgovornošću za proizvodnju električne energije iz obnovljivih izvora, skraćena tvrtka: SOLIS VENTUS ENERGIJA d.o.o., Zagreb, Đorđićeva 21, OIB: 84565854439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AF0088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AF0088">
        <w:t>28</w:t>
      </w:r>
      <w:r w:rsidR="00654824" w:rsidRPr="00857F3B">
        <w:t xml:space="preserve">. </w:t>
      </w:r>
      <w:r w:rsidR="00AF0088">
        <w:t>prosinca</w:t>
      </w:r>
      <w:r w:rsidR="002833E0">
        <w:t xml:space="preserve"> 201</w:t>
      </w:r>
      <w:r w:rsidR="00AF0088">
        <w:t>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FB017F">
        <w:t>2</w:t>
      </w:r>
      <w:r w:rsidR="00142543">
        <w:t>9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AF0088" w:rsidR="00AF0088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A374CF" w:rsidP="00AF0088" w:rsidR="00A374CF" w:rsidRPr="00AF0088"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A44" w:rsidR="00406A44">
      <w:r>
        <w:separator/>
      </w:r>
    </w:p>
  </w:endnote>
  <w:endnote w:id="0" w:type="continuationSeparator">
    <w:p w:rsidRDefault="00406A44" w:rsidR="00406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A44" w:rsidR="00406A44">
      <w:r>
        <w:separator/>
      </w:r>
    </w:p>
  </w:footnote>
  <w:footnote w:id="0" w:type="continuationSeparator">
    <w:p w:rsidRDefault="00406A44" w:rsidR="00406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5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2543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3CC8"/>
    <w:rsid w:val="00202563"/>
    <w:rsid w:val="0021269A"/>
    <w:rsid w:val="002208F9"/>
    <w:rsid w:val="00222327"/>
    <w:rsid w:val="00243DD4"/>
    <w:rsid w:val="002474DF"/>
    <w:rsid w:val="00250679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0CE1"/>
    <w:rsid w:val="003C2107"/>
    <w:rsid w:val="003D057F"/>
    <w:rsid w:val="003D4BB5"/>
    <w:rsid w:val="003E5DDA"/>
    <w:rsid w:val="003F201D"/>
    <w:rsid w:val="0040294C"/>
    <w:rsid w:val="00406A44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6600"/>
    <w:rsid w:val="00832536"/>
    <w:rsid w:val="00836A61"/>
    <w:rsid w:val="00841F8D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F0088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A3704"/>
    <w:rsid w:val="00DB52D3"/>
    <w:rsid w:val="00DC4082"/>
    <w:rsid w:val="00DC4AFF"/>
    <w:rsid w:val="00DC7E31"/>
    <w:rsid w:val="00DE2256"/>
    <w:rsid w:val="00DF26AE"/>
    <w:rsid w:val="00E11F91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35A6"/>
    <w:rsid w:val="00F05697"/>
    <w:rsid w:val="00F113C6"/>
    <w:rsid w:val="00F17E9C"/>
    <w:rsid w:val="00F23E31"/>
    <w:rsid w:val="00F24A25"/>
    <w:rsid w:val="00F30326"/>
    <w:rsid w:val="00F3518A"/>
    <w:rsid w:val="00F47AEA"/>
    <w:rsid w:val="00F60267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5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5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5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5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5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5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5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5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2731</izvorni_sadrzaj>
    <derivirana_varijabla naziv="DomainObject.Predmet.Broj_1">2731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11. Zs-a</izvorni_sadrzaj>
    <derivirana_varijabla naziv="DomainObject.Predmet.Opis_1">Čl 11.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St-2731/2016</izvorni_sadrzaj>
    <derivirana_varijabla naziv="DomainObject.Predmet.OznakaBroj_1">St-2731/2016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</izvorni_sadrzaj>
    <derivirana_varijabla naziv="DomainObject.Predmet.PrimjedbaSuca_1">5 Su-259/2016</derivirana_varijabla>
  </DomainObject.Predmet.PrimjedbaSuca>
  <DomainObject.Predmet.ProtustrankaFormated>
    <izvorni_sadrzaj>  SOLIS VENTUS ENERGIJA d.o.o.</izvorni_sadrzaj>
    <derivirana_varijabla naziv="DomainObject.Predmet.ProtustrankaFormated_1">  SOLIS VENTUS ENERGIJA d.o.o.</derivirana_varijabla>
  </DomainObject.Predmet.ProtustrankaFormated>
  <DomainObject.Predmet.ProtustrankaFormatedOIB>
    <izvorni_sadrzaj>  SOLIS VENTUS ENERGIJA d.o.o., OIB 84565854439</izvorni_sadrzaj>
    <derivirana_varijabla naziv="DomainObject.Predmet.ProtustrankaFormatedOIB_1">  SOLIS VENTUS ENERGIJA d.o.o., OIB 84565854439</derivirana_varijabla>
  </DomainObject.Predmet.ProtustrankaFormatedOIB>
  <DomainObject.Predmet.ProtustrankaFormatedWithAdress>
    <izvorni_sadrzaj> SOLIS VENTUS ENERGIJA d.o.o., Đorđićeva 21, 10000 Zagreb</izvorni_sadrzaj>
    <derivirana_varijabla naziv="DomainObject.Predmet.ProtustrankaFormatedWithAdress_1"> SOLIS VENTUS ENERGIJA d.o.o., Đorđićeva 21, 10000 Zagreb</derivirana_varijabla>
  </DomainObject.Predmet.ProtustrankaFormatedWithAdress>
  <DomainObject.Predmet.ProtustrankaFormatedWithAdressOIB>
    <izvorni_sadrzaj> SOLIS VENTUS ENERGIJA d.o.o., OIB 84565854439, Đorđićeva 21, 10000 Zagreb</izvorni_sadrzaj>
    <derivirana_varijabla naziv="DomainObject.Predmet.ProtustrankaFormatedWithAdressOIB_1"> SOLIS VENTUS ENERGIJA d.o.o., OIB 84565854439, Đorđićeva 21, 10000 Zagreb</derivirana_varijabla>
  </DomainObject.Predmet.ProtustrankaFormatedWithAdressOIB>
  <DomainObject.Predmet.ProtustrankaWithAdress>
    <izvorni_sadrzaj>SOLIS VENTUS ENERGIJA d.o.o. Đorđićeva 21, 10000 Zagreb</izvorni_sadrzaj>
    <derivirana_varijabla naziv="DomainObject.Predmet.ProtustrankaWithAdress_1">SOLIS VENTUS ENERGIJA d.o.o. Đorđićeva 21, 10000 Zagreb</derivirana_varijabla>
  </DomainObject.Predmet.ProtustrankaWithAdress>
  <DomainObject.Predmet.ProtustrankaWithAdressOIB>
    <izvorni_sadrzaj>SOLIS VENTUS ENERGIJA d.o.o., OIB 84565854439, Đorđićeva 21, 10000 Zagreb</izvorni_sadrzaj>
    <derivirana_varijabla naziv="DomainObject.Predmet.ProtustrankaWithAdressOIB_1">SOLIS VENTUS ENERGIJA d.o.o., OIB 84565854439, Đorđićeva 21, 10000 Zagreb</derivirana_varijabla>
  </DomainObject.Predmet.ProtustrankaWithAdressOIB>
  <DomainObject.Predmet.ProtustrankaNazivFormated>
    <izvorni_sadrzaj>SOLIS VENTUS ENERGIJA d.o.o.</izvorni_sadrzaj>
    <derivirana_varijabla naziv="DomainObject.Predmet.ProtustrankaNazivFormated_1">SOLIS VENTUS ENERGIJA d.o.o.</derivirana_varijabla>
  </DomainObject.Predmet.ProtustrankaNazivFormated>
  <DomainObject.Predmet.ProtustrankaNazivFormatedOIB>
    <izvorni_sadrzaj>SOLIS VENTUS ENERGIJA d.o.o., OIB 84565854439</izvorni_sadrzaj>
    <derivirana_varijabla naziv="DomainObject.Predmet.ProtustrankaNazivFormatedOIB_1">SOLIS VENTUS ENERGIJA d.o.o., OIB 84565854439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5786.09</izvorni_sadrzaj>
    <derivirana_varijabla naziv="DomainObject.Predmet.TrenutnaVrijednost_1">5786.09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SOLIS VENTUS ENERGIJA d.o.o.</item>
    </izvorni_sadrzaj>
    <derivirana_varijabla naziv="DomainObject.Predmet.ProtuStrankaListFormated_1">
      <item>SOLIS VENTUS ENERGIJA d.o.o.</item>
    </derivirana_varijabla>
  </DomainObject.Predmet.ProtuStrankaListFormated>
  <DomainObject.Predmet.ProtuStrankaListFormatedOIB>
    <izvorni_sadrzaj>
      <item>SOLIS VENTUS ENERGIJA d.o.o., OIB 84565854439</item>
    </izvorni_sadrzaj>
    <derivirana_varijabla naziv="DomainObject.Predmet.ProtuStrankaListFormatedOIB_1">
      <item>SOLIS VENTUS ENERGIJA d.o.o., OIB 84565854439</item>
    </derivirana_varijabla>
  </DomainObject.Predmet.ProtuStrankaListFormatedOIB>
  <DomainObject.Predmet.ProtuStrankaListFormatedWithAdress>
    <izvorni_sadrzaj>
      <item>SOLIS VENTUS ENERGIJA d.o.o., Đorđićeva 21, 10000 Zagreb</item>
    </izvorni_sadrzaj>
    <derivirana_varijabla naziv="DomainObject.Predmet.ProtuStrankaListFormatedWithAdress_1">
      <item>SOLIS VENTUS ENERGIJA d.o.o., Đorđićeva 21, 10000 Zagreb</item>
    </derivirana_varijabla>
  </DomainObject.Predmet.ProtuStrankaListFormatedWithAdress>
  <DomainObject.Predmet.ProtuStrankaListFormatedWithAdressOIB>
    <izvorni_sadrzaj>
      <item>SOLIS VENTUS ENERGIJA d.o.o., OIB 84565854439, Đorđićeva 21, 10000 Zagreb</item>
    </izvorni_sadrzaj>
    <derivirana_varijabla naziv="DomainObject.Predmet.ProtuStrankaListFormatedWithAdressOIB_1">
      <item>SOLIS VENTUS ENERGIJA d.o.o., OIB 84565854439, Đorđićeva 21, 10000 Zagreb</item>
    </derivirana_varijabla>
  </DomainObject.Predmet.ProtuStrankaListFormatedWithAdressOIB>
  <DomainObject.Predmet.ProtuStrankaListNazivFormated>
    <izvorni_sadrzaj>
      <item>SOLIS VENTUS ENERGIJA d.o.o.</item>
    </izvorni_sadrzaj>
    <derivirana_varijabla naziv="DomainObject.Predmet.ProtuStrankaListNazivFormated_1">
      <item>SOLIS VENTUS ENERGIJA d.o.o.</item>
    </derivirana_varijabla>
  </DomainObject.Predmet.ProtuStrankaListNazivFormated>
  <DomainObject.Predmet.ProtuStrankaListNazivFormatedOIB>
    <izvorni_sadrzaj>
      <item>SOLIS VENTUS ENERGIJA d.o.o., OIB 84565854439</item>
    </izvorni_sadrzaj>
    <derivirana_varijabla naziv="DomainObject.Predmet.ProtuStrankaListNazivFormatedOIB_1">
      <item>SOLIS VENTUS ENERGIJA d.o.o., OIB 84565854439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SOLIS VENTUS ENERGIJA d.o.o.</izvorni_sadrzaj>
    <derivirana_varijabla naziv="DomainObject.Predmet.ProtustrankaIDrugi_1">SOLIS VENTUS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SOLIS VENTUS ENERGIJA d.o.o., OIB 84565854439, Đorđićeva 21, 10000 Zagreb</izvorni_sadrzaj>
    <derivirana_varijabla naziv="DomainObject.Predmet.ProtustrankaIDrugiAdressOIB_1">SOLIS VENTUS ENERGIJA d.o.o., OIB 84565854439,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SOLIS VENTUS ENERGIJA d.o.o.</item>
      <item>FINA Regionalni centar Zagreb</item>
    </izvorni_sadrzaj>
    <derivirana_varijabla naziv="DomainObject.Predmet.SudioniciListNaziv_1">
      <item>SOLIS VENTUS ENERGIJA d.o.o.</item>
      <item>FINA Regionalni centar Zagreb</item>
    </derivirana_varijabla>
  </DomainObject.Predmet.SudioniciListNaziv>
  <DomainObject.Predmet.SudioniciListAdressOIB>
    <izvorni_sadrzaj>
      <item>SOLIS VENTUS ENERGIJA d.o.o., OIB 84565854439, Đorđićeva 21,10000 Zagreb</item>
      <item>FINA Regionalni centar Zagreb, OIB 85821130368, Trg svibanjskih žrtava 1995. br. 1,10000 Zagreb</item>
    </izvorni_sadrzaj>
    <derivirana_varijabla naziv="DomainObject.Predmet.SudioniciListAdressOIB_1">
      <item>SOLIS VENTUS ENERGIJA d.o.o., OIB 84565854439, Đorđićeva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84565854439</item>
      <item>, OIB 85821130368</item>
    </izvorni_sadrzaj>
    <derivirana_varijabla naziv="DomainObject.Predmet.SudioniciListNazivOIB_1">
      <item>, OIB 84565854439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EA1F4-54EE-42B0-98BA-8179282E6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839</properties:Words>
  <properties:Characters>4831</properties:Characters>
  <properties:Lines>114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2017-03-29T05:50:00Z</dcterms:created>
  <dc:creator>alet</dc:creator>
  <cp:lastModifiedBy>wsadmin</cp:lastModifiedBy>
  <cp:lastPrinted>2017-03-16T13:29:00Z</cp:lastPrinted>
  <dcterms:modified xmlns:xsi="http://www.w3.org/2001/XMLSchema-instance" xsi:type="dcterms:W3CDTF">2017-03-29T12:07:00Z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