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a000" w14:paraId="c14a00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B023BF">
        <w:t>240</w:t>
      </w:r>
      <w:r w:rsidR="00BA373A">
        <w:t>/</w:t>
      </w:r>
      <w:r w:rsidR="00E028F7">
        <w:t>17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023BF">
        <w:t>Financijske agencije, Regionalni centar Zagreb, Podružnica Zagreb, Trg svibanjskih žrtava 1995. 1, OIB 85821130368 za provedbu skraćenog stečajnog postupka nad dužnikom RIJO SISTEM društvo s ograničenom odgovornošću za graditeljstvo i usluge, Vojnovec, Vojnovec 116 A, MBS: 080758231, OIB: 27054042911</w:t>
      </w:r>
      <w:r w:rsidR="00231648">
        <w:t xml:space="preserve">, dana </w:t>
      </w:r>
      <w:r w:rsidR="00B023BF">
        <w:t>4. travnja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B023BF">
        <w:t>RIJO SISTEM društvo s ograničenom odgovornošću za graditeljstvo i usluge, Vojnovec, Vojnovec 116 A, MBS: 080758231, OIB: 27054042911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B023BF">
        <w:t>Nikola Bojanić iz Osijeka, Bračka 179, OIB: 32886956915</w:t>
      </w:r>
      <w:r w:rsidR="00A62A1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023BF">
        <w:t>RIJO SISTEM društvo s ograničenom odgovornošću za graditeljstvo i usluge, Vojnovec, Vojnovec 116 A, MBS: 080758231, OIB: 27054042911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B023BF">
        <w:t>3. studenog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B023BF">
        <w:t>RIJO SISTEM društvo s ograničenom odgovornošću za graditeljstvo i usluge, Vojnovec, Vojnovec 116 A, MBS: 080758231, OIB: 27054042911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B023BF">
        <w:t>13</w:t>
      </w:r>
      <w:r w:rsidR="00E028F7">
        <w:t>. veljače 2017</w:t>
      </w:r>
      <w:r>
        <w:t>. objavio oglas na mrežnoj stranici e-Oglasna p</w:t>
      </w:r>
      <w:r w:rsidR="000A0A90">
        <w:t>loča sudova pod posl. brojem St-</w:t>
      </w:r>
      <w:r w:rsidR="00B023BF">
        <w:t>240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B023BF">
        <w:t>240</w:t>
      </w:r>
      <w:r w:rsidR="00E028F7">
        <w:t>/17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B023BF">
        <w:t>4. travnja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</w:t>
      </w:r>
      <w:r w:rsidR="00B023BF">
        <w:t xml:space="preserve">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B023BF">
        <w:t>2/6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31648"/>
    <w:rsid w:val="00235111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C1E8B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023BF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1E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1E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E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E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1E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1E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E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E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RIJO SISTEM d.o.o.</izvorni_sadrzaj>
    <derivirana_varijabla naziv="DomainObject.Predmet.ProtustrankaFormated_1">  RIJO SISTEM d.o.o.</derivirana_varijabla>
  </DomainObject.Predmet.ProtustrankaFormated>
  <DomainObject.Predmet.ProtustrankaFormatedOIB>
    <izvorni_sadrzaj>  RIJO SISTEM d.o.o., OIB 27054042911</izvorni_sadrzaj>
    <derivirana_varijabla naziv="DomainObject.Predmet.ProtustrankaFormatedOIB_1">  RIJO SISTEM d.o.o., OIB 27054042911</derivirana_varijabla>
  </DomainObject.Predmet.ProtustrankaFormatedOIB>
  <DomainObject.Predmet.ProtustrankaFormatedWithAdress>
    <izvorni_sadrzaj> RIJO SISTEM d.o.o., Vojnovec 116 A, 49250 Vojnovec Loborski</izvorni_sadrzaj>
    <derivirana_varijabla naziv="DomainObject.Predmet.ProtustrankaFormatedWithAdress_1"> RIJO SISTEM d.o.o., Vojnovec 116 A, 49250 Vojnovec Loborski</derivirana_varijabla>
  </DomainObject.Predmet.ProtustrankaFormatedWithAdress>
  <DomainObject.Predmet.ProtustrankaFormatedWithAdressOIB>
    <izvorni_sadrzaj> RIJO SISTEM d.o.o., OIB 27054042911, Vojnovec 116 A, 49250 Vojnovec Loborski</izvorni_sadrzaj>
    <derivirana_varijabla naziv="DomainObject.Predmet.ProtustrankaFormatedWithAdressOIB_1"> RIJO SISTEM d.o.o., OIB 27054042911, Vojnovec 116 A, 49250 Vojnovec Loborski</derivirana_varijabla>
  </DomainObject.Predmet.ProtustrankaFormatedWithAdressOIB>
  <DomainObject.Predmet.ProtustrankaWithAdress>
    <izvorni_sadrzaj>RIJO SISTEM d.o.o. Vojnovec 116 A, 49250 Vojnovec Loborski</izvorni_sadrzaj>
    <derivirana_varijabla naziv="DomainObject.Predmet.ProtustrankaWithAdress_1">RIJO SISTEM d.o.o. Vojnovec 116 A, 49250 Vojnovec Loborski</derivirana_varijabla>
  </DomainObject.Predmet.ProtustrankaWithAdress>
  <DomainObject.Predmet.ProtustrankaWithAdressOIB>
    <izvorni_sadrzaj>RIJO SISTEM d.o.o., OIB 27054042911, Vojnovec 116 A, 49250 Vojnovec Loborski</izvorni_sadrzaj>
    <derivirana_varijabla naziv="DomainObject.Predmet.ProtustrankaWithAdressOIB_1">RIJO SISTEM d.o.o., OIB 27054042911, Vojnovec 116 A, 49250 Vojnovec Loborski</derivirana_varijabla>
  </DomainObject.Predmet.ProtustrankaWithAdressOIB>
  <DomainObject.Predmet.ProtustrankaNazivFormated>
    <izvorni_sadrzaj>RIJO SISTEM d.o.o.</izvorni_sadrzaj>
    <derivirana_varijabla naziv="DomainObject.Predmet.ProtustrankaNazivFormated_1">RIJO SISTEM d.o.o.</derivirana_varijabla>
  </DomainObject.Predmet.ProtustrankaNazivFormated>
  <DomainObject.Predmet.ProtustrankaNazivFormatedOIB>
    <izvorni_sadrzaj>RIJO SISTEM d.o.o., OIB 27054042911</izvorni_sadrzaj>
    <derivirana_varijabla naziv="DomainObject.Predmet.ProtustrankaNazivFormatedOIB_1">RIJO SISTEM d.o.o., OIB 27054042911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RIJO SISTEM d.o.o.</item>
    </izvorni_sadrzaj>
    <derivirana_varijabla naziv="DomainObject.Predmet.ProtuStrankaListFormated_1">
      <item>RIJO SISTEM d.o.o.</item>
    </derivirana_varijabla>
  </DomainObject.Predmet.ProtuStrankaListFormated>
  <DomainObject.Predmet.ProtuStrankaListFormatedOIB>
    <izvorni_sadrzaj>
      <item>RIJO SISTEM d.o.o., OIB 27054042911</item>
    </izvorni_sadrzaj>
    <derivirana_varijabla naziv="DomainObject.Predmet.ProtuStrankaListFormatedOIB_1">
      <item>RIJO SISTEM d.o.o., OIB 27054042911</item>
    </derivirana_varijabla>
  </DomainObject.Predmet.ProtuStrankaListFormatedOIB>
  <DomainObject.Predmet.ProtuStrankaListFormatedWithAdress>
    <izvorni_sadrzaj>
      <item>RIJO SISTEM d.o.o., Vojnovec 116 A, 49250 Vojnovec Loborski</item>
    </izvorni_sadrzaj>
    <derivirana_varijabla naziv="DomainObject.Predmet.ProtuStrankaListFormatedWithAdress_1">
      <item>RIJO SISTEM d.o.o., Vojnovec 116 A, 49250 Vojnovec Loborski</item>
    </derivirana_varijabla>
  </DomainObject.Predmet.ProtuStrankaListFormatedWithAdress>
  <DomainObject.Predmet.ProtuStrankaListFormatedWithAdressOIB>
    <izvorni_sadrzaj>
      <item>RIJO SISTEM d.o.o., OIB 27054042911, Vojnovec 116 A, 49250 Vojnovec Loborski</item>
    </izvorni_sadrzaj>
    <derivirana_varijabla naziv="DomainObject.Predmet.ProtuStrankaListFormatedWithAdressOIB_1">
      <item>RIJO SISTEM d.o.o., OIB 27054042911, Vojnovec 116 A, 49250 Vojnovec Loborski</item>
    </derivirana_varijabla>
  </DomainObject.Predmet.ProtuStrankaListFormatedWithAdressOIB>
  <DomainObject.Predmet.ProtuStrankaListNazivFormated>
    <izvorni_sadrzaj>
      <item>RIJO SISTEM d.o.o.</item>
    </izvorni_sadrzaj>
    <derivirana_varijabla naziv="DomainObject.Predmet.ProtuStrankaListNazivFormated_1">
      <item>RIJO SISTEM d.o.o.</item>
    </derivirana_varijabla>
  </DomainObject.Predmet.ProtuStrankaListNazivFormated>
  <DomainObject.Predmet.ProtuStrankaListNazivFormatedOIB>
    <izvorni_sadrzaj>
      <item>RIJO SISTEM d.o.o., OIB 27054042911</item>
    </izvorni_sadrzaj>
    <derivirana_varijabla naziv="DomainObject.Predmet.ProtuStrankaListNazivFormatedOIB_1">
      <item>RIJO SISTEM d.o.o., OIB 27054042911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RIJO SISTEM d.o.o.</izvorni_sadrzaj>
    <derivirana_varijabla naziv="DomainObject.Predmet.ProtustrankaIDrugi_1">RIJO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RIJO SISTEM d.o.o., OIB 27054042911, Vojnovec 116 A, 49250 Vojnovec Loborski</izvorni_sadrzaj>
    <derivirana_varijabla naziv="DomainObject.Predmet.ProtustrankaIDrugiAdressOIB_1">RIJO SISTEM d.o.o., OIB 27054042911, Vojnovec 116 A, 49250 Vojnovec Loborski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RIJO SISTEM d.o.o.</item>
      <item>FINA Regionalni centar Zagreb</item>
    </izvorni_sadrzaj>
    <derivirana_varijabla naziv="DomainObject.Predmet.SudioniciListNaziv_1">
      <item>RIJO SISTEM d.o.o.</item>
      <item>FINA Regionalni centar Zagreb</item>
    </derivirana_varijabla>
  </DomainObject.Predmet.SudioniciListNaziv>
  <DomainObject.Predmet.SudioniciListAdressOIB>
    <izvorni_sadrzaj>
      <item>RIJO SISTEM d.o.o., OIB 27054042911, Vojnovec 116 A,49250 Vojnovec Loborski</item>
      <item>FINA Regionalni centar Zagreb, OIB 85821130368, Trg svibanjskih žrtava 1995. br. 1,10000 Zagreb</item>
    </izvorni_sadrzaj>
    <derivirana_varijabla naziv="DomainObject.Predmet.SudioniciListAdressOIB_1">
      <item>RIJO SISTEM d.o.o., OIB 27054042911, Vojnovec 116 A,49250 Vojnovec Loborski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27054042911</item>
      <item>, OIB 85821130368</item>
    </izvorni_sadrzaj>
    <derivirana_varijabla naziv="DomainObject.Predmet.SudioniciListNazivOIB_1">
      <item>, OIB 27054042911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ED1D6-A8A3-4CE7-9DB4-397455B9F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2366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2017-04-04T09:51:00Z</dcterms:created>
  <dc:creator>korisnik</dc:creator>
  <cp:lastModifiedBy>Žana Bem</cp:lastModifiedBy>
  <cp:lastPrinted>2016-12-21T10:41:00Z</cp:lastPrinted>
  <dcterms:modified xmlns:xsi="http://www.w3.org/2001/XMLSchema-instance" xsi:type="dcterms:W3CDTF">2017-04-04T09:54:00Z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