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c8ef" w14:paraId="ba9c8ef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6014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6014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76489">
        <w:t xml:space="preserve">FORTUNA IN VIA d.o.o., OIB 16028492240, Zabok, </w:t>
      </w:r>
      <w:proofErr w:type="spellStart"/>
      <w:r w:rsidR="00676489">
        <w:t>Zivtov</w:t>
      </w:r>
      <w:proofErr w:type="spellEnd"/>
      <w:r w:rsidR="00676489">
        <w:t xml:space="preserve"> trg 10.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76489">
        <w:t>29.907,04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D2A7B"/>
    <w:rsid w:val="000F71A5"/>
    <w:rsid w:val="00101281"/>
    <w:rsid w:val="00194DE9"/>
    <w:rsid w:val="00215918"/>
    <w:rsid w:val="002E7A51"/>
    <w:rsid w:val="00332636"/>
    <w:rsid w:val="003A1D14"/>
    <w:rsid w:val="003A38A7"/>
    <w:rsid w:val="004B4B7E"/>
    <w:rsid w:val="00524D3D"/>
    <w:rsid w:val="005E554B"/>
    <w:rsid w:val="006156D0"/>
    <w:rsid w:val="0064498B"/>
    <w:rsid w:val="00676489"/>
    <w:rsid w:val="00726015"/>
    <w:rsid w:val="00761680"/>
    <w:rsid w:val="007D6D1C"/>
    <w:rsid w:val="008C31DE"/>
    <w:rsid w:val="0091622D"/>
    <w:rsid w:val="0098229D"/>
    <w:rsid w:val="009A248B"/>
    <w:rsid w:val="00AF31FC"/>
    <w:rsid w:val="00B00AAF"/>
    <w:rsid w:val="00BC1013"/>
    <w:rsid w:val="00BC1743"/>
    <w:rsid w:val="00C445F4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2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2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6014</izvorni_sadrzaj>
    <derivirana_varijabla naziv="DomainObject.Predmet.Broj_1">6014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St-6014/2015</izvorni_sadrzaj>
    <derivirana_varijabla naziv="DomainObject.Predmet.OznakaBroj_1">St-6014/2015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IN VIA d.o.o. zastupanog po punomoćniku Damir Mužinić; Miljenko Škalec</izvorni_sadrzaj>
    <derivirana_varijabla naziv="DomainObject.Predmet.ProtustrankaFormated_1">  FORTUNA IN VIA d.o.o. zastupanog po punomoćniku Damir Mužinić; Miljenko Škalec</derivirana_varijabla>
  </DomainObject.Predmet.ProtustrankaFormated>
  <DomainObject.Predmet.ProtustrankaFormatedOIB>
    <izvorni_sadrzaj>  FORTUNA IN VIA d.o.o., OIB 16028492240 zastupanog po punomoćniku Damir Mužinić; Miljenko Škalec</izvorni_sadrzaj>
    <derivirana_varijabla naziv="DomainObject.Predmet.ProtustrankaFormatedOIB_1">  FORTUNA IN VIA d.o.o., OIB 16028492240 zastupanog po punomoćniku Damir Mužinić; Miljenko Škalec</derivirana_varijabla>
  </DomainObject.Predmet.ProtustrankaFormatedOIB>
  <DomainObject.Predmet.ProtustrankaFormatedWithAdress>
    <izvorni_sadrzaj> FORTUNA IN VIA d.o.o., Zivtov trg 10, 49210 Zabok zastupanog po punomoćniku Damir Mužinić; Miljenko Škalec</izvorni_sadrzaj>
    <derivirana_varijabla naziv="DomainObject.Predmet.ProtustrankaFormatedWithAdress_1"> FORTUNA IN VIA d.o.o., Zivtov trg 10, 49210 Zabok zastupanog po punomoćniku Damir Mužinić; Miljenko Škalec</derivirana_varijabla>
  </DomainObject.Predmet.ProtustrankaFormatedWithAdress>
  <DomainObject.Predmet.ProtustrankaFormatedWithAdressOIB>
    <izvorni_sadrzaj> FORTUNA IN VIA d.o.o., OIB 16028492240, Zivtov trg 10, 49210 Zabok zastupanog po punomoćniku Damir Mužinić; Miljenko Škalec</izvorni_sadrzaj>
    <derivirana_varijabla naziv="DomainObject.Predmet.ProtustrankaFormatedWithAdressOIB_1"> FORTUNA IN VIA d.o.o., OIB 16028492240, Zivtov trg 10, 49210 Zabok zastupanog po punomoćniku Damir Mužinić; Miljenko Škalec</derivirana_varijabla>
  </DomainObject.Predmet.ProtustrankaFormatedWithAdressOIB>
  <DomainObject.Predmet.ProtustrankaWithAdress>
    <izvorni_sadrzaj>FORTUNA IN VIA d.o.o. Zivtov trg 10, 49210 Zabok</izvorni_sadrzaj>
    <derivirana_varijabla naziv="DomainObject.Predmet.ProtustrankaWithAdress_1">FORTUNA IN VIA d.o.o. Zivtov trg 10, 49210 Zabok</derivirana_varijabla>
  </DomainObject.Predmet.ProtustrankaWithAdress>
  <DomainObject.Predmet.ProtustrankaWithAdressOIB>
    <izvorni_sadrzaj>FORTUNA IN VIA d.o.o., OIB 16028492240, Zivtov trg 10, 49210 Zabok</izvorni_sadrzaj>
    <derivirana_varijabla naziv="DomainObject.Predmet.ProtustrankaWithAdressOIB_1">FORTUNA IN VIA d.o.o., OIB 16028492240, Zivtov trg 10, 49210 Zabok</derivirana_varijabla>
  </DomainObject.Predmet.ProtustrankaWithAdressOIB>
  <DomainObject.Predmet.ProtustrankaNazivFormated>
    <izvorni_sadrzaj>FORTUNA IN VIA d.o.o.</izvorni_sadrzaj>
    <derivirana_varijabla naziv="DomainObject.Predmet.ProtustrankaNazivFormated_1">FORTUNA IN VIA d.o.o.</derivirana_varijabla>
  </DomainObject.Predmet.ProtustrankaNazivFormated>
  <DomainObject.Predmet.ProtustrankaNazivFormatedOIB>
    <izvorni_sadrzaj>FORTUNA IN VIA d.o.o., OIB 16028492240</izvorni_sadrzaj>
    <derivirana_varijabla naziv="DomainObject.Predmet.ProtustrankaNazivFormatedOIB_1">FORTUNA IN VIA d.o.o., OIB 16028492240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IN VIA d.o.o. zastupanog po punomoćniku Damir Mužinić; Miljenko Škalec</item>
    </izvorni_sadrzaj>
    <derivirana_varijabla naziv="DomainObject.Predmet.ProtuStrankaListFormated_1">
      <item>FORTUNA IN VIA d.o.o. zastupanog po punomoćniku Damir Mužinić; Miljenko Škalec</item>
    </derivirana_varijabla>
  </DomainObject.Predmet.ProtuStrankaListFormated>
  <DomainObject.Predmet.ProtuStrankaListFormatedOIB>
    <izvorni_sadrzaj>
      <item>FORTUNA IN VIA d.o.o., OIB 16028492240 zastupanog po punomoćniku Damir Mužinić; Miljenko Škalec</item>
    </izvorni_sadrzaj>
    <derivirana_varijabla naziv="DomainObject.Predmet.ProtuStrankaListFormatedOIB_1">
      <item>FORTUNA IN VIA d.o.o., OIB 16028492240 zastupanog po punomoćniku Damir Mužinić; Miljenko Škalec</item>
    </derivirana_varijabla>
  </DomainObject.Predmet.ProtuStrankaListFormatedOIB>
  <DomainObject.Predmet.ProtuStrankaListFormatedWithAdress>
    <izvorni_sadrzaj>
      <item>FORTUNA IN VIA d.o.o., Zivtov trg 10, 49210 Zabok zastupanog po punomoćniku Damir Mužinić; Miljenko Škalec</item>
    </izvorni_sadrzaj>
    <derivirana_varijabla naziv="DomainObject.Predmet.ProtuStrankaListFormatedWithAdress_1">
      <item>FORTUNA IN VIA d.o.o., Zivtov trg 10, 49210 Zabok zastupanog po punomoćniku Damir Mužinić; Miljenko Škalec</item>
    </derivirana_varijabla>
  </DomainObject.Predmet.ProtuStrankaListFormatedWithAdress>
  <DomainObject.Predmet.ProtuStrankaListFormatedWithAdressOIB>
    <izvorni_sadrzaj>
      <item>FORTUNA IN VIA d.o.o., OIB 16028492240, Zivtov trg 10, 49210 Zabok zastupanog po punomoćniku Damir Mužinić; Miljenko Škalec</item>
    </izvorni_sadrzaj>
    <derivirana_varijabla naziv="DomainObject.Predmet.ProtuStrankaListFormatedWithAdressOIB_1">
      <item>FORTUNA IN VIA d.o.o., OIB 16028492240, Zivtov trg 10, 49210 Zabok zastupanog po punomoćniku Damir Mužinić; Miljenko Škalec</item>
    </derivirana_varijabla>
  </DomainObject.Predmet.ProtuStrankaListFormatedWithAdressOIB>
  <DomainObject.Predmet.ProtuStrankaListNazivFormated>
    <izvorni_sadrzaj>
      <item>FORTUNA IN VIA d.o.o.</item>
    </izvorni_sadrzaj>
    <derivirana_varijabla naziv="DomainObject.Predmet.ProtuStrankaListNazivFormated_1">
      <item>FORTUNA IN VIA d.o.o.</item>
    </derivirana_varijabla>
  </DomainObject.Predmet.ProtuStrankaListNazivFormated>
  <DomainObject.Predmet.ProtuStrankaListNazivFormatedOIB>
    <izvorni_sadrzaj>
      <item>FORTUNA IN VIA d.o.o., OIB 16028492240</item>
    </izvorni_sadrzaj>
    <derivirana_varijabla naziv="DomainObject.Predmet.ProtuStrankaListNazivFormatedOIB_1">
      <item>FORTUNA IN VIA d.o.o., OIB 16028492240</item>
    </derivirana_varijabla>
  </DomainObject.Predmet.ProtuStrankaListNazivFormatedOIB>
  <DomainObject.Predmet.OstaliListFormated>
    <izvorni_sadrzaj>
      <item>Damir Mužinić punomoćnik sudionika u postupku FORTUNA IN VIA d.o.o.</item>
      <item>Miljenko Škalec punomoćnik sudionika u postupku FORTUNA IN VIA d.o.o.</item>
    </izvorni_sadrzaj>
    <derivirana_varijabla naziv="DomainObject.Predmet.OstaliListFormated_1">
      <item>Damir Mužinić punomoćnik sudionika u postupku FORTUNA IN VIA d.o.o.</item>
      <item>Miljenko Škalec punomoćnik sudionika u postupku FORTUNA IN VIA d.o.o.</item>
    </derivirana_varijabla>
  </DomainObject.Predmet.OstaliListFormated>
  <DomainObject.Predmet.OstaliListFormatedOIB>
    <izvorni_sadrzaj>
      <item>Damir Mužinić, OIB 35941050689 punomoćnik sudionika u postupku FORTUNA IN VIA d.o.o.</item>
      <item>Miljenko Škalec, OIB 35491161079 punomoćnik sudionika u postupku FORTUNA IN VIA d.o.o.</item>
    </izvorni_sadrzaj>
    <derivirana_varijabla naziv="DomainObject.Predmet.OstaliListFormatedOIB_1">
      <item>Damir Mužinić, OIB 35941050689 punomoćnik sudionika u postupku FORTUNA IN VIA d.o.o.</item>
      <item>Miljenko Škalec, OIB 35491161079 punomoćnik sudionika u postupku FORTUNA IN VIA d.o.o.</item>
    </derivirana_varijabla>
  </DomainObject.Predmet.OstaliListFormatedOIB>
  <DomainObject.Predmet.OstaliListFormatedWithAdress>
    <izvorni_sadrzaj>
      <item>Damir Mužinić, Rade Končara 4, Brezje, 10431 Sveta Nedelja punomoćnik sudionika u postupku FORTUNA IN VIA d.o.o.</item>
      <item>Miljenko Škalec, M. Gupca 63/3, 49210 Zabok punomoćnik sudionika u postupku FORTUNA IN VIA d.o.o.</item>
    </izvorni_sadrzaj>
    <derivirana_varijabla naziv="DomainObject.Predmet.OstaliListFormatedWithAdress_1">
      <item>Damir Mužinić, Rade Končara 4, Brezje, 10431 Sveta Nedelja punomoćnik sudionika u postupku FORTUNA IN VIA d.o.o.</item>
      <item>Miljenko Škalec, M. Gupca 63/3, 49210 Zabok punomoćnik sudionika u postupku FORTUNA IN VIA d.o.o.</item>
    </derivirana_varijabla>
  </DomainObject.Predmet.OstaliListFormatedWithAdress>
  <DomainObject.Predmet.OstaliListFormatedWithAdressOIB>
    <izvorni_sadrzaj>
      <item>Damir Mužinić, OIB 35941050689, Rade Končara 4, Brezje, 10431 Sveta Nedelja punomoćnik sudionika u postupku FORTUNA IN VIA d.o.o.</item>
      <item>Miljenko Škalec, OIB 35491161079, M. Gupca 63/3, 49210 Zabok punomoćnik sudionika u postupku FORTUNA IN VIA d.o.o.</item>
    </izvorni_sadrzaj>
    <derivirana_varijabla naziv="DomainObject.Predmet.OstaliListFormatedWithAdressOIB_1">
      <item>Damir Mužinić, OIB 35941050689, Rade Končara 4, Brezje, 10431 Sveta Nedelja punomoćnik sudionika u postupku FORTUNA IN VIA d.o.o.</item>
      <item>Miljenko Škalec, OIB 35491161079, M. Gupca 63/3, 49210 Zabok punomoćnik sudionika u postupku FORTUNA IN VIA d.o.o.</item>
    </derivirana_varijabla>
  </DomainObject.Predmet.OstaliListFormatedWithAdressOIB>
  <DomainObject.Predmet.OstaliListNazivFormated>
    <izvorni_sadrzaj>
      <item>Damir Mužinić</item>
      <item>Miljenko Škalec</item>
    </izvorni_sadrzaj>
    <derivirana_varijabla naziv="DomainObject.Predmet.OstaliListNazivFormated_1">
      <item>Damir Mužinić</item>
      <item>Miljenko Škalec</item>
    </derivirana_varijabla>
  </DomainObject.Predmet.OstaliListNazivFormated>
  <DomainObject.Predmet.OstaliListNazivFormatedOIB>
    <izvorni_sadrzaj>
      <item>Damir Mužinić, OIB 35941050689</item>
      <item>Miljenko Škalec, OIB 35491161079</item>
    </izvorni_sadrzaj>
    <derivirana_varijabla naziv="DomainObject.Predmet.OstaliListNazivFormatedOIB_1">
      <item>Damir Mužinić, OIB 35941050689</item>
      <item>Miljenko Škalec, OIB 35491161079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IN VIA d.o.o.</izvorni_sadrzaj>
    <derivirana_varijabla naziv="DomainObject.Predmet.ProtustrankaIDrugi_1">FORTUNA IN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 IN VIA d.o.o., OIB 16028492240, Zivtov trg 10, 49210 Zabok</izvorni_sadrzaj>
    <derivirana_varijabla naziv="DomainObject.Predmet.ProtustrankaIDrugiAdressOIB_1">FORTUNA IN VIA d.o.o., OIB 16028492240, Zivtov trg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IN VIA d.o.o.</item>
      <item>FINA Regionalni centar Zagreb</item>
      <item>Damir Mužinić</item>
      <item>Miljenko Škalec</item>
    </izvorni_sadrzaj>
    <derivirana_varijabla naziv="DomainObject.Predmet.SudioniciListNaziv_1">
      <item>FORTUNA IN VIA d.o.o.</item>
      <item>FINA Regionalni centar Zagreb</item>
      <item>Damir Mužinić</item>
      <item>Miljenko Škalec</item>
    </derivirana_varijabla>
  </DomainObject.Predmet.SudioniciListNaziv>
  <DomainObject.Predmet.SudioniciListAdressOIB>
    <izvorni_sadrzaj>
      <item>FORTUNA IN VIA d.o.o., OIB 16028492240, Zivtov trg 10,49210 Zabok</item>
      <item>FINA Regionalni centar Zagreb, OIB 85821130368, Trg svibanjskih žrtava 1995. 1,10000 Zagreb</item>
      <item>Damir Mužinić, OIB 35941050689, Rade Končara 4, Brezje,10431 Sveta Nedelja</item>
      <item>Miljenko Škalec, OIB 35491161079, M. Gupca 63/3,49210 Zabok</item>
    </izvorni_sadrzaj>
    <derivirana_varijabla naziv="DomainObject.Predmet.SudioniciListAdressOIB_1">
      <item>FORTUNA IN VIA d.o.o., OIB 16028492240, Zivtov trg 10,49210 Zabok</item>
      <item>FINA Regionalni centar Zagreb, OIB 85821130368, Trg svibanjskih žrtava 1995. 1,10000 Zagreb</item>
      <item>Damir Mužinić, OIB 35941050689, Rade Končara 4, Brezje,10431 Sveta Nedelja</item>
      <item>Miljenko Škalec, OIB 35491161079, M. Gupca 63/3,49210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16028492240</item>
      <item>, OIB 85821130368</item>
      <item>, OIB 35941050689</item>
      <item>, OIB 35491161079</item>
    </izvorni_sadrzaj>
    <derivirana_varijabla naziv="DomainObject.Predmet.SudioniciListNazivOIB_1">
      <item>, OIB 16028492240</item>
      <item>, OIB 85821130368</item>
      <item>, OIB 35941050689</item>
      <item>, OIB 35491161079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1321</properties:Characters>
  <properties:Lines>48</properties:Lines>
  <properties:Paragraphs>17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