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ecea" w14:paraId="f94ecea" w:rsidRDefault="00B5085A" w:rsidP="00910611" w:rsidR="00B5085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085A" w:rsidP="00910611" w:rsidR="00B5085A">
      <w:r>
        <w:rPr>
          <w:rFonts w:eastAsia="MS Mincho"/>
        </w:rPr>
        <w:t>REPUBLIKA HRVATSKA</w:t>
      </w:r>
    </w:p>
    <w:p w:rsidRDefault="00B5085A" w:rsidP="00910611" w:rsidR="00B5085A">
      <w:r>
        <w:rPr>
          <w:rFonts w:eastAsia="MS Mincho"/>
        </w:rPr>
        <w:t>TRGOVAČKI SUD U RIJECI</w:t>
      </w:r>
    </w:p>
    <w:p w:rsidRDefault="00B5085A" w:rsidR="00B5085A" w:rsidRPr="00910611">
      <w:pPr>
        <w:rPr>
          <w:rFonts w:eastAsia="MS Mincho"/>
        </w:rPr>
      </w:pPr>
      <w:r>
        <w:rPr>
          <w:rFonts w:eastAsia="MS Mincho"/>
        </w:rPr>
        <w:t xml:space="preserve">      Rijeka, Zadarska 1 i 3</w:t>
      </w:r>
    </w:p>
    <w:p w:rsidRDefault="00E303B9" w:rsidP="00DC06D2" w:rsidR="00E303B9" w:rsidRPr="00790D4B">
      <w:pPr>
        <w:jc w:val="center"/>
        <w:rPr>
          <w:bCs/>
        </w:rPr>
      </w:pPr>
      <w:r w:rsidRPr="00790D4B">
        <w:tab/>
      </w:r>
      <w:r w:rsidRPr="00790D4B">
        <w:tab/>
      </w:r>
      <w:r w:rsidRPr="00790D4B">
        <w:tab/>
      </w:r>
      <w:r w:rsidRPr="00790D4B">
        <w:tab/>
      </w:r>
      <w:r w:rsidRPr="00790D4B">
        <w:tab/>
      </w:r>
    </w:p>
    <w:p w:rsidRDefault="00C46FFC" w:rsidP="00DC06D2" w:rsidR="00C46FFC">
      <w:pPr>
        <w:jc w:val="center"/>
        <w:rPr>
          <w:bCs/>
        </w:rPr>
      </w:pPr>
    </w:p>
    <w:p w:rsidRDefault="00B7388C" w:rsidP="00DC06D2" w:rsidR="00B7388C" w:rsidRPr="00790D4B">
      <w:pPr>
        <w:jc w:val="center"/>
        <w:rPr>
          <w:bCs/>
        </w:rPr>
      </w:pPr>
      <w:r w:rsidRPr="00790D4B">
        <w:rPr>
          <w:bCs/>
        </w:rPr>
        <w:t>R E P U B L I K A    H R V A T S K A</w:t>
      </w:r>
    </w:p>
    <w:p w:rsidRDefault="00E303B9" w:rsidP="00DC06D2" w:rsidR="00E303B9">
      <w:pPr>
        <w:jc w:val="center"/>
        <w:rPr>
          <w:bCs/>
        </w:rPr>
      </w:pPr>
      <w:r w:rsidRPr="00790D4B">
        <w:rPr>
          <w:bCs/>
        </w:rPr>
        <w:t>R</w:t>
      </w:r>
      <w:r w:rsidR="0031329D" w:rsidRPr="00790D4B">
        <w:rPr>
          <w:bCs/>
        </w:rPr>
        <w:t xml:space="preserve"> </w:t>
      </w:r>
      <w:r w:rsidRPr="00790D4B">
        <w:rPr>
          <w:bCs/>
        </w:rPr>
        <w:t>J</w:t>
      </w:r>
      <w:r w:rsidR="0031329D" w:rsidRPr="00790D4B">
        <w:rPr>
          <w:bCs/>
        </w:rPr>
        <w:t xml:space="preserve"> </w:t>
      </w:r>
      <w:r w:rsidRPr="00790D4B">
        <w:rPr>
          <w:bCs/>
        </w:rPr>
        <w:t>E</w:t>
      </w:r>
      <w:r w:rsidR="0031329D" w:rsidRPr="00790D4B">
        <w:rPr>
          <w:bCs/>
        </w:rPr>
        <w:t xml:space="preserve"> </w:t>
      </w:r>
      <w:r w:rsidRPr="00790D4B">
        <w:rPr>
          <w:bCs/>
        </w:rPr>
        <w:t>Š</w:t>
      </w:r>
      <w:r w:rsidR="0031329D" w:rsidRPr="00790D4B">
        <w:rPr>
          <w:bCs/>
        </w:rPr>
        <w:t xml:space="preserve"> </w:t>
      </w:r>
      <w:r w:rsidRPr="00790D4B">
        <w:rPr>
          <w:bCs/>
        </w:rPr>
        <w:t>E</w:t>
      </w:r>
      <w:r w:rsidR="0031329D" w:rsidRPr="00790D4B">
        <w:rPr>
          <w:bCs/>
        </w:rPr>
        <w:t xml:space="preserve"> </w:t>
      </w:r>
      <w:r w:rsidRPr="00790D4B">
        <w:rPr>
          <w:bCs/>
        </w:rPr>
        <w:t>N</w:t>
      </w:r>
      <w:r w:rsidR="0031329D" w:rsidRPr="00790D4B">
        <w:rPr>
          <w:bCs/>
        </w:rPr>
        <w:t xml:space="preserve"> </w:t>
      </w:r>
      <w:r w:rsidRPr="00790D4B">
        <w:rPr>
          <w:bCs/>
        </w:rPr>
        <w:t>J</w:t>
      </w:r>
      <w:r w:rsidR="0031329D" w:rsidRPr="00790D4B">
        <w:rPr>
          <w:bCs/>
        </w:rPr>
        <w:t xml:space="preserve"> </w:t>
      </w:r>
      <w:r w:rsidRPr="00790D4B">
        <w:rPr>
          <w:bCs/>
        </w:rPr>
        <w:t>E</w:t>
      </w:r>
    </w:p>
    <w:p w:rsidRDefault="00C46FFC" w:rsidP="00DC06D2" w:rsidR="00C46FFC">
      <w:pPr>
        <w:jc w:val="center"/>
        <w:rPr>
          <w:bCs/>
        </w:rPr>
      </w:pPr>
    </w:p>
    <w:p w:rsidRDefault="00C46FFC" w:rsidP="00DC06D2" w:rsidR="00C46FFC">
      <w:pPr>
        <w:jc w:val="center"/>
        <w:rPr>
          <w:bCs/>
        </w:rPr>
      </w:pPr>
    </w:p>
    <w:p w:rsidRDefault="00C46FFC" w:rsidP="00DC06D2" w:rsidR="00C46FFC" w:rsidRPr="00790D4B">
      <w:pPr>
        <w:jc w:val="center"/>
        <w:rPr>
          <w:bCs/>
        </w:rPr>
      </w:pPr>
    </w:p>
    <w:p w:rsidRDefault="0074718B" w:rsidP="0074718B" w:rsidR="0074718B" w:rsidRPr="00790D4B">
      <w:pPr>
        <w:jc w:val="both"/>
      </w:pPr>
      <w:r w:rsidRPr="00790D4B">
        <w:tab/>
      </w:r>
      <w:r w:rsidRPr="00790D4B">
        <w:tab/>
        <w:t xml:space="preserve">Trgovački sud u Rijeci, po stečajnom sucu Veri Jelenović, u stečajnom postupku nad dužnikom </w:t>
      </w:r>
      <w:bookmarkStart w:name="OLE_LINK9" w:id="1"/>
      <w:r w:rsidRPr="00790D4B">
        <w:t>RIBA - RIJEKA dioničko društvo za ulov, preradu, promet ribom i ribljim preradjevinama, unutarnju i vanjsku trgovinu u stečaju Rijeka, Demetrova 3/I</w:t>
      </w:r>
      <w:bookmarkEnd w:id="1"/>
      <w:r w:rsidRPr="00790D4B">
        <w:t>, OIB: 84580906397,  dana 15. srpnja 2016. godine</w:t>
      </w:r>
    </w:p>
    <w:p w:rsidRDefault="00A5245C" w:rsidP="00DC06D2" w:rsidR="00A5245C" w:rsidRPr="00790D4B">
      <w:pPr>
        <w:ind w:firstLine="1440"/>
        <w:jc w:val="both"/>
      </w:pPr>
    </w:p>
    <w:p w:rsidRDefault="00C46FFC" w:rsidP="00DC06D2" w:rsidR="00C46FFC">
      <w:pPr>
        <w:jc w:val="center"/>
        <w:rPr>
          <w:bCs/>
        </w:rPr>
      </w:pPr>
    </w:p>
    <w:p w:rsidRDefault="00E303B9" w:rsidP="00DC06D2" w:rsidR="00E303B9" w:rsidRPr="00790D4B">
      <w:pPr>
        <w:jc w:val="center"/>
        <w:rPr>
          <w:bCs/>
        </w:rPr>
      </w:pPr>
      <w:r w:rsidRPr="00790D4B">
        <w:rPr>
          <w:bCs/>
        </w:rPr>
        <w:t>r i j e š i o  j e</w:t>
      </w:r>
    </w:p>
    <w:p w:rsidRDefault="00E303B9" w:rsidP="00DC06D2" w:rsidR="00E303B9">
      <w:pPr>
        <w:jc w:val="both"/>
      </w:pPr>
      <w:r w:rsidRPr="00790D4B">
        <w:tab/>
      </w:r>
      <w:r w:rsidRPr="00790D4B">
        <w:tab/>
      </w:r>
    </w:p>
    <w:p w:rsidRDefault="00C46FFC" w:rsidP="00DC06D2" w:rsidR="00C46FFC" w:rsidRPr="00790D4B">
      <w:pPr>
        <w:jc w:val="both"/>
      </w:pPr>
    </w:p>
    <w:p w:rsidRDefault="00E303B9" w:rsidP="00DC06D2" w:rsidR="0074718B" w:rsidRPr="00790D4B">
      <w:pPr>
        <w:jc w:val="both"/>
      </w:pPr>
      <w:r w:rsidRPr="00790D4B">
        <w:tab/>
      </w:r>
      <w:r w:rsidRPr="00790D4B">
        <w:tab/>
        <w:t xml:space="preserve">Stečajnom upravitelju </w:t>
      </w:r>
      <w:r w:rsidR="0074718B" w:rsidRPr="00790D4B">
        <w:t>Ljubici Juranović-Skočić iz Kastva, Ćikovići 26/11, OIB 88499470397</w:t>
      </w:r>
      <w:r w:rsidR="00A5245C" w:rsidRPr="00790D4B">
        <w:t xml:space="preserve"> određuje se </w:t>
      </w:r>
      <w:r w:rsidRPr="00790D4B">
        <w:t xml:space="preserve">konačna nagrada za rad </w:t>
      </w:r>
      <w:r w:rsidR="003C0FA0" w:rsidRPr="00790D4B">
        <w:t>za period od</w:t>
      </w:r>
      <w:r w:rsidR="00790D4B" w:rsidRPr="00790D4B">
        <w:t xml:space="preserve"> 13. ožujka 2012. godine </w:t>
      </w:r>
      <w:r w:rsidR="00790D4B" w:rsidRPr="00790D4B">
        <w:rPr>
          <w:bCs/>
        </w:rPr>
        <w:t>do 8. listopada 2015. godine</w:t>
      </w:r>
      <w:r w:rsidR="003C0FA0" w:rsidRPr="00790D4B">
        <w:t xml:space="preserve"> </w:t>
      </w:r>
      <w:r w:rsidRPr="00790D4B">
        <w:t>u iznosu od</w:t>
      </w:r>
      <w:r w:rsidR="0040193F" w:rsidRPr="00790D4B">
        <w:t xml:space="preserve"> </w:t>
      </w:r>
      <w:r w:rsidR="00790D4B" w:rsidRPr="00790D4B">
        <w:rPr>
          <w:spacing w:val="15"/>
        </w:rPr>
        <w:t>113.853,74</w:t>
      </w:r>
      <w:r w:rsidR="00DC06D2" w:rsidRPr="00790D4B">
        <w:t xml:space="preserve"> kn neto</w:t>
      </w:r>
      <w:r w:rsidRPr="00790D4B">
        <w:t>.</w:t>
      </w:r>
      <w:r w:rsidR="00622D0B" w:rsidRPr="00790D4B">
        <w:t xml:space="preserve"> </w:t>
      </w:r>
    </w:p>
    <w:p w:rsidRDefault="00E303B9" w:rsidP="00790D4B" w:rsidR="00790D4B" w:rsidRPr="00790D4B">
      <w:pPr>
        <w:jc w:val="both"/>
      </w:pPr>
      <w:r w:rsidRPr="00790D4B">
        <w:t xml:space="preserve">   </w:t>
      </w:r>
      <w:r w:rsidR="00790D4B" w:rsidRPr="00790D4B">
        <w:tab/>
      </w:r>
      <w:r w:rsidR="00790D4B" w:rsidRPr="00790D4B">
        <w:tab/>
        <w:t xml:space="preserve">Stečajnom upravitelju Ljubici Juranović-Skočić iz Kastva, Ćikovići 26/11, OIB 88499470397 određuje se konačna nagrada za rad za period od 9. listopada 2015. godine </w:t>
      </w:r>
      <w:r w:rsidR="00790D4B" w:rsidRPr="00790D4B">
        <w:rPr>
          <w:bCs/>
        </w:rPr>
        <w:t>do dana donošenja ovog rješenja</w:t>
      </w:r>
      <w:r w:rsidR="00790D4B" w:rsidRPr="00790D4B">
        <w:t xml:space="preserve"> u iznosu od 151.799,96 kn bruto. </w:t>
      </w:r>
    </w:p>
    <w:p w:rsidRDefault="00C46FFC" w:rsidP="00DC06D2" w:rsidR="00C46FFC">
      <w:pPr>
        <w:jc w:val="both"/>
      </w:pPr>
    </w:p>
    <w:p w:rsidRDefault="00E303B9" w:rsidP="00DC06D2" w:rsidR="00E303B9">
      <w:pPr>
        <w:jc w:val="both"/>
      </w:pPr>
      <w:r w:rsidRPr="00790D4B">
        <w:t xml:space="preserve"> </w:t>
      </w:r>
    </w:p>
    <w:p w:rsidRDefault="00E303B9" w:rsidP="00DC06D2" w:rsidR="00E303B9">
      <w:pPr>
        <w:jc w:val="center"/>
        <w:rPr>
          <w:bCs/>
        </w:rPr>
      </w:pPr>
      <w:r w:rsidRPr="00790D4B">
        <w:rPr>
          <w:bCs/>
        </w:rPr>
        <w:t>Obrazloženje</w:t>
      </w:r>
    </w:p>
    <w:p w:rsidRDefault="0074718B" w:rsidP="0074718B" w:rsidR="0074718B" w:rsidRPr="00790D4B">
      <w:pPr>
        <w:jc w:val="both"/>
        <w:rPr>
          <w:bCs/>
        </w:rPr>
      </w:pPr>
      <w:r w:rsidRPr="00790D4B">
        <w:rPr>
          <w:b/>
          <w:bCs/>
        </w:rPr>
        <w:tab/>
      </w:r>
      <w:r w:rsidRPr="00790D4B">
        <w:rPr>
          <w:bCs/>
        </w:rPr>
        <w:t xml:space="preserve">             Rješenjem ovog suda posl. br. St-9/02 od 2. travnja 2002.g. nad dužnikom je otvoren stečajni postupak, a za stečajnog upravitelja imenovana Lilijana Augustin iz Matulja, Šmogorska cesta 43.</w:t>
      </w:r>
    </w:p>
    <w:p w:rsidRDefault="0074718B" w:rsidP="0074718B" w:rsidR="0074718B" w:rsidRPr="00790D4B">
      <w:pPr>
        <w:jc w:val="both"/>
      </w:pPr>
      <w:r w:rsidRPr="00790D4B">
        <w:tab/>
      </w:r>
      <w:r w:rsidRPr="00790D4B">
        <w:tab/>
        <w:t>Na skupštini vjerovnika stečajnog dužnika održanoj dana 17. listopada 2003. godine imenovan je stečajni upravitelj Zdravko Seki umjesto ranijeg stečajnog upravitelja Lilijane Augustin. Ova odluka skupštine potvrđena je rješenjem Trgovačkog suda u Rijeci posl. br. St-9/02 od 17. listopada 2003. godine.</w:t>
      </w:r>
    </w:p>
    <w:p w:rsidRDefault="0074718B" w:rsidP="0074718B" w:rsidR="0074718B" w:rsidRPr="00790D4B">
      <w:pPr>
        <w:jc w:val="both"/>
      </w:pPr>
      <w:r w:rsidRPr="00790D4B">
        <w:tab/>
      </w:r>
      <w:r w:rsidRPr="00790D4B">
        <w:tab/>
        <w:t xml:space="preserve">Odbor vjerovnika stečajnog dužnika je na svojoj sjednici održanoj dana 12. ožujka 2012. godine predložio stečajnom sucu da razriješi stečajnog upravitelja Zdravka Sekija i imenuje novog stečajnog upravitelja zbog ozbiljnog zdravstvenog stanja trenutnog stečajnog upravitelja koji po svemu sudeći više nije u mogućnosti kvalitetno obavljati svoju dužnost u dogledno vrijeme. </w:t>
      </w:r>
    </w:p>
    <w:p w:rsidRDefault="0074718B" w:rsidP="00DC06D2" w:rsidR="0074718B" w:rsidRPr="00790D4B">
      <w:pPr>
        <w:jc w:val="both"/>
      </w:pPr>
      <w:r w:rsidRPr="00790D4B">
        <w:rPr>
          <w:bCs/>
        </w:rPr>
        <w:tab/>
      </w:r>
      <w:r w:rsidRPr="00790D4B">
        <w:rPr>
          <w:bCs/>
        </w:rPr>
        <w:tab/>
        <w:t xml:space="preserve">Stoga je ovaj sud rješenjem posl. br. St-9/2002 od </w:t>
      </w:r>
      <w:r w:rsidRPr="00790D4B">
        <w:t>13. ožujka 2012. godine razriješio Zdravka Seki dužnosti, te za stečajnog upravitelja imenovao Ljubicu Juranović-Skočić iz Kastva, Ćikovići 26/11 OIB 88499470397.</w:t>
      </w:r>
    </w:p>
    <w:p w:rsidRDefault="00E303B9" w:rsidP="00DC06D2" w:rsidR="00E303B9" w:rsidRPr="00790D4B">
      <w:pPr>
        <w:jc w:val="both"/>
      </w:pPr>
      <w:r w:rsidRPr="00790D4B">
        <w:rPr>
          <w:bCs/>
        </w:rPr>
        <w:lastRenderedPageBreak/>
        <w:tab/>
        <w:t xml:space="preserve">            </w:t>
      </w:r>
      <w:r w:rsidR="005645DE" w:rsidRPr="00790D4B">
        <w:rPr>
          <w:bCs/>
        </w:rPr>
        <w:t>Č</w:t>
      </w:r>
      <w:r w:rsidRPr="00790D4B">
        <w:rPr>
          <w:bCs/>
        </w:rPr>
        <w:t>l</w:t>
      </w:r>
      <w:r w:rsidR="005645DE" w:rsidRPr="00790D4B">
        <w:rPr>
          <w:bCs/>
        </w:rPr>
        <w:t>ankom</w:t>
      </w:r>
      <w:r w:rsidRPr="00790D4B">
        <w:rPr>
          <w:bCs/>
        </w:rPr>
        <w:t xml:space="preserve"> </w:t>
      </w:r>
      <w:r w:rsidR="00B53AF4" w:rsidRPr="00790D4B">
        <w:rPr>
          <w:bCs/>
        </w:rPr>
        <w:t>94</w:t>
      </w:r>
      <w:r w:rsidR="005645DE" w:rsidRPr="00790D4B">
        <w:rPr>
          <w:bCs/>
        </w:rPr>
        <w:t xml:space="preserve">. </w:t>
      </w:r>
      <w:r w:rsidR="00B53AF4" w:rsidRPr="00790D4B">
        <w:rPr>
          <w:bCs/>
        </w:rPr>
        <w:t xml:space="preserve">stavak 1. i 2. </w:t>
      </w:r>
      <w:r w:rsidR="00A5245C" w:rsidRPr="00790D4B">
        <w:rPr>
          <w:bCs/>
        </w:rPr>
        <w:t xml:space="preserve">Stečajnog zakona (objavljen u NN </w:t>
      </w:r>
      <w:r w:rsidR="00B53AF4" w:rsidRPr="00790D4B">
        <w:rPr>
          <w:bCs/>
        </w:rPr>
        <w:t>71/15</w:t>
      </w:r>
      <w:r w:rsidR="00A5245C" w:rsidRPr="00790D4B">
        <w:rPr>
          <w:bCs/>
        </w:rPr>
        <w:t>)</w:t>
      </w:r>
      <w:r w:rsidR="005645DE" w:rsidRPr="00790D4B">
        <w:rPr>
          <w:bCs/>
        </w:rPr>
        <w:t xml:space="preserve"> </w:t>
      </w:r>
      <w:r w:rsidR="000D4FC6" w:rsidRPr="00790D4B">
        <w:rPr>
          <w:bCs/>
        </w:rPr>
        <w:t xml:space="preserve">koji je stupio na snagu 1. rujna 2015. godine </w:t>
      </w:r>
      <w:r w:rsidRPr="00790D4B">
        <w:rPr>
          <w:bCs/>
        </w:rPr>
        <w:t>propisano je da</w:t>
      </w:r>
      <w:r w:rsidR="005645DE" w:rsidRPr="00790D4B">
        <w:rPr>
          <w:bCs/>
        </w:rPr>
        <w:t xml:space="preserve"> stečajni upravitelj ima pravo na nagradu za svoj rad koju rješenjem određuje </w:t>
      </w:r>
      <w:r w:rsidR="00B53AF4" w:rsidRPr="00790D4B">
        <w:rPr>
          <w:bCs/>
        </w:rPr>
        <w:t xml:space="preserve">sud prema uredbi </w:t>
      </w:r>
      <w:r w:rsidR="00B53AF4" w:rsidRPr="00790D4B">
        <w:t>kojom Vlada Republike Hrvatske utvrđuje kriterije i način obračuna i plaćanja nagrade stečajnim upraviteljima.</w:t>
      </w:r>
      <w:r w:rsidR="000D4FC6" w:rsidRPr="00790D4B">
        <w:t xml:space="preserve"> Navedena se zakonska odredba primjenjuje u ovom slučaju s obzirom na odredbu članka 441. stavak 2. istog Zakona.</w:t>
      </w:r>
    </w:p>
    <w:p w:rsidRDefault="000D4FC6" w:rsidP="00DC06D2" w:rsidR="00B20BD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w:t>
      </w:r>
      <w:r w:rsidR="00201B53" w:rsidRPr="00790D4B">
        <w:rPr>
          <w:bCs/>
        </w:rPr>
        <w:t xml:space="preserve">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B20BD8" w:rsidP="00DC06D2" w:rsidR="000D4FC6" w:rsidRPr="00790D4B">
      <w:pPr>
        <w:jc w:val="both"/>
      </w:pPr>
      <w:r w:rsidRPr="00790D4B">
        <w:rPr>
          <w:bCs/>
        </w:rPr>
        <w:tab/>
      </w:r>
      <w:r w:rsidRPr="00790D4B">
        <w:rPr>
          <w:bCs/>
        </w:rPr>
        <w:tab/>
        <w:t xml:space="preserve">Stečajni upravitelj Ljubica Juranović Skočić je u periodu od imenovanja </w:t>
      </w:r>
      <w:r w:rsidRPr="00790D4B">
        <w:t xml:space="preserve">13. ožujka 2012. godine </w:t>
      </w:r>
      <w:r w:rsidRPr="00790D4B">
        <w:rPr>
          <w:bCs/>
        </w:rPr>
        <w:t xml:space="preserve">do </w:t>
      </w:r>
      <w:r w:rsidR="00790D4B" w:rsidRPr="00790D4B">
        <w:rPr>
          <w:bCs/>
        </w:rPr>
        <w:t>8</w:t>
      </w:r>
      <w:r w:rsidRPr="00790D4B">
        <w:rPr>
          <w:bCs/>
        </w:rPr>
        <w:t xml:space="preserve">. listopada 2015. godine </w:t>
      </w:r>
      <w:r w:rsidR="00BE493F" w:rsidRPr="00790D4B">
        <w:rPr>
          <w:bCs/>
        </w:rPr>
        <w:t>unovčila imovinu stečajnog dužnika u iznosu od neto 2.277.074,81 kn. U periodu od 9. listopada 2015. godine do 1. srpnja 2016. godine unovčila je imovinu stečajnog dužnika u iznosu od neto</w:t>
      </w:r>
      <w:r w:rsidR="003C0FA0" w:rsidRPr="00790D4B">
        <w:rPr>
          <w:bCs/>
        </w:rPr>
        <w:t xml:space="preserve"> </w:t>
      </w:r>
      <w:r w:rsidR="00BE493F" w:rsidRPr="00790D4B">
        <w:rPr>
          <w:bCs/>
        </w:rPr>
        <w:t>1.701.497,13 kn.</w:t>
      </w:r>
    </w:p>
    <w:p w:rsidRDefault="00B53AF4" w:rsidP="003C0FA0" w:rsidR="00B53AF4" w:rsidRPr="00790D4B">
      <w:pPr>
        <w:jc w:val="both"/>
        <w:rPr>
          <w:bCs/>
        </w:rPr>
      </w:pPr>
      <w:r w:rsidRPr="00790D4B">
        <w:tab/>
      </w: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da će se k</w:t>
      </w:r>
      <w:r w:rsidRPr="00790D4B">
        <w:t>onačna nagrada stečajnom upravitelju obračunavati primjenom tablice vrijednosti unovčene stečajne mase i postotaka</w:t>
      </w:r>
      <w:r w:rsidR="009B3379" w:rsidRPr="00790D4B">
        <w:t>, pri čemu se kod v</w:t>
      </w:r>
      <w:r w:rsidR="009B3379" w:rsidRPr="00790D4B">
        <w:rPr>
          <w:spacing w:val="15"/>
        </w:rPr>
        <w:t>rijednosti unovčene stečajne mase u 2.000.000,00 do 3.000.000,00 kn obračunava nagrada u vrijednosti od 2-5%.</w:t>
      </w:r>
      <w:r w:rsidR="00BE493F" w:rsidRPr="00790D4B">
        <w:rPr>
          <w:spacing w:val="15"/>
        </w:rPr>
        <w:t xml:space="preserve"> Sud je pri tome, uzimajući u obzir veliki trud i zalaganje stečajnog upravitelja, kao i množinu poslova koje je morala obaviti nakon preuzimanja dužnosti od ranijeg stečajnog upravitelja koje je preuzimanje dužnosti bilo otežano s obzirom na njegovo teško zdravstveno stanje zbog kojeg je u međuvremenu i preminuo, za navedeni period stečajnom upravitelju obračunao nagradu od 5% od vrijednosti unovčene stečajne mase u kunama odnosno </w:t>
      </w:r>
      <w:r w:rsidR="003C0FA0" w:rsidRPr="00790D4B">
        <w:rPr>
          <w:spacing w:val="15"/>
        </w:rPr>
        <w:t>113.853,74 kn neto.</w:t>
      </w:r>
      <w:r w:rsidR="00BE493F" w:rsidRPr="00790D4B">
        <w:rPr>
          <w:spacing w:val="15"/>
        </w:rPr>
        <w:t xml:space="preserve"> </w:t>
      </w:r>
    </w:p>
    <w:p w:rsidRDefault="00B53AF4" w:rsidP="00DC06D2" w:rsidR="00B53AF4" w:rsidRPr="00790D4B">
      <w:pPr>
        <w:spacing w:after="30"/>
        <w:rPr>
          <w:caps/>
          <w:vanish/>
          <w:spacing w:val="24"/>
        </w:rPr>
      </w:pPr>
      <w:r w:rsidRPr="00790D4B">
        <w:rPr>
          <w:caps/>
          <w:vanish/>
          <w:spacing w:val="24"/>
        </w:rPr>
        <w:t>Sadržaj po poglavljima</w:t>
      </w:r>
    </w:p>
    <w:p w:rsidRDefault="00B53AF4" w:rsidP="00DC06D2" w:rsidR="00B53AF4" w:rsidRPr="00790D4B">
      <w:pPr>
        <w:rPr>
          <w:vanish/>
        </w:rPr>
      </w:pPr>
      <w:r w:rsidRPr="00790D4B">
        <w:rPr>
          <w:vanish/>
        </w:rPr>
        <w:t>I. OPĆE ODREDBEII. PRAVO NA NAGRADUIII. ZAVRŠNE ODREDBE</w:t>
      </w:r>
    </w:p>
    <w:p w:rsidRDefault="00B53AF4" w:rsidP="00DC06D2" w:rsidR="00B53AF4" w:rsidRPr="00790D4B">
      <w:pPr>
        <w:rPr>
          <w:caps/>
          <w:vanish/>
          <w:spacing w:val="24"/>
        </w:rPr>
      </w:pPr>
      <w:r w:rsidRPr="00790D4B">
        <w:rPr>
          <w:caps/>
          <w:vanish/>
          <w:spacing w:val="24"/>
        </w:rPr>
        <w:t>Članci:</w:t>
      </w:r>
    </w:p>
    <w:p w:rsidRDefault="003C0FA0" w:rsidP="003C0FA0" w:rsidR="003C0FA0" w:rsidRPr="00790D4B">
      <w:pPr>
        <w:jc w:val="both"/>
      </w:pPr>
      <w:r w:rsidRPr="00790D4B">
        <w:tab/>
      </w: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3C0FA0" w:rsidP="003C0FA0" w:rsidR="003C0FA0" w:rsidRPr="00790D4B">
      <w:pPr>
        <w:jc w:val="both"/>
      </w:pPr>
      <w:r w:rsidRPr="00790D4B">
        <w:tab/>
      </w:r>
      <w:r w:rsidRPr="00790D4B">
        <w:tab/>
        <w:t xml:space="preserve">U ovom predmetu stečajna masa koja je unovčena nakon stupanja na snagu navedene Uredbe iznosi </w:t>
      </w:r>
      <w:r w:rsidRPr="00790D4B">
        <w:rPr>
          <w:bCs/>
        </w:rPr>
        <w:t>1.701.497,13 kn</w:t>
      </w:r>
      <w:r w:rsidRPr="00790D4B">
        <w:t xml:space="preserve">. 16% od 100.000,00 kn iznosi 16.000,00 kn, 12% od razlike između 300.000,00 kn i 100.000,01 kn (koja je 199.999,99 kn) iznosi 23.999,99 kn, 10% razlike između 500.000,00 kn i 300.000,01 kn (koja je 299.999,99 kn) iznosi 19.999,99 kn, 8% razlike između 1.000.000,00 kn i 500.000,01 kn (koja je 499.999,99 kn) iznosi 39.999,99 kn, a 7% razlike između 1.701.497,13 kn i 1.000.000,01 </w:t>
      </w:r>
      <w:r w:rsidRPr="00790D4B">
        <w:lastRenderedPageBreak/>
        <w:t>kn (koja je 701.497,12 kn) iznosi 49.104,80 kn. Zbroj 16.000,00 kn, 23.999,99 kn, 19.999,99 kn, 39.999,99 kn i 49.104,80 kn iznosi 149.104,77 kn, te je primjenom citiranih odre</w:t>
      </w:r>
      <w:r w:rsidR="00790D4B">
        <w:t xml:space="preserve">dbi (kao i odredbe čl. 15. potonje navedene Uredbe) </w:t>
      </w:r>
      <w:r w:rsidRPr="00790D4B">
        <w:t>stečajnom upravitelju valjalo odrediti nagradu za rad u iznosu od 151.799,96 kn</w:t>
      </w:r>
      <w:r w:rsidR="00790D4B">
        <w:t xml:space="preserve"> bruto</w:t>
      </w:r>
      <w:r w:rsidRPr="00790D4B">
        <w:t>.</w:t>
      </w:r>
    </w:p>
    <w:p w:rsidRDefault="00E303B9" w:rsidP="00DC06D2" w:rsidR="00E303B9" w:rsidRPr="00790D4B">
      <w:pPr>
        <w:jc w:val="both"/>
        <w:rPr>
          <w:bCs/>
        </w:rPr>
      </w:pPr>
      <w:r w:rsidRPr="00790D4B">
        <w:rPr>
          <w:bCs/>
        </w:rPr>
        <w:tab/>
      </w:r>
      <w:r w:rsidRPr="00790D4B">
        <w:rPr>
          <w:bCs/>
        </w:rPr>
        <w:tab/>
      </w:r>
      <w:r w:rsidRPr="00790D4B">
        <w:rPr>
          <w:bCs/>
        </w:rPr>
        <w:tab/>
      </w:r>
      <w:r w:rsidRPr="00790D4B">
        <w:rPr>
          <w:bCs/>
        </w:rPr>
        <w:tab/>
      </w:r>
      <w:r w:rsidR="003B7447" w:rsidRPr="00790D4B">
        <w:rPr>
          <w:bCs/>
        </w:rPr>
        <w:t>Rijeka</w:t>
      </w:r>
      <w:r w:rsidRPr="00790D4B">
        <w:rPr>
          <w:bCs/>
        </w:rPr>
        <w:t xml:space="preserve">, </w:t>
      </w:r>
      <w:r w:rsidR="00790D4B">
        <w:rPr>
          <w:bCs/>
        </w:rPr>
        <w:t>15. srpnja 2016</w:t>
      </w:r>
      <w:r w:rsidRPr="00790D4B">
        <w:rPr>
          <w:bCs/>
        </w:rPr>
        <w:t>.</w:t>
      </w:r>
      <w:r w:rsidR="00790D4B">
        <w:rPr>
          <w:bCs/>
        </w:rPr>
        <w:t xml:space="preserve"> </w:t>
      </w:r>
      <w:r w:rsidRPr="00790D4B">
        <w:rPr>
          <w:bCs/>
        </w:rPr>
        <w:t>g</w:t>
      </w:r>
      <w:r w:rsidR="00790D4B">
        <w:rPr>
          <w:bCs/>
        </w:rPr>
        <w:t>odine</w:t>
      </w:r>
    </w:p>
    <w:p w:rsidRDefault="00E303B9" w:rsidP="00DC06D2" w:rsidR="00E303B9" w:rsidRPr="00790D4B">
      <w:pPr>
        <w:jc w:val="both"/>
        <w:rPr>
          <w:bCs/>
        </w:rPr>
      </w:pPr>
      <w:r w:rsidRPr="00790D4B">
        <w:rPr>
          <w:bCs/>
        </w:rPr>
        <w:tab/>
      </w:r>
      <w:r w:rsidRPr="00790D4B">
        <w:rPr>
          <w:bCs/>
        </w:rPr>
        <w:tab/>
      </w:r>
      <w:r w:rsidR="0031329D" w:rsidRPr="00790D4B">
        <w:rPr>
          <w:bCs/>
        </w:rPr>
        <w:t xml:space="preserve">                </w:t>
      </w:r>
      <w:r w:rsidR="0031329D" w:rsidRPr="00790D4B">
        <w:rPr>
          <w:bCs/>
        </w:rPr>
        <w:tab/>
      </w:r>
      <w:r w:rsidR="0031329D" w:rsidRPr="00790D4B">
        <w:rPr>
          <w:bCs/>
        </w:rPr>
        <w:tab/>
      </w:r>
      <w:r w:rsidR="0031329D" w:rsidRPr="00790D4B">
        <w:rPr>
          <w:bCs/>
        </w:rPr>
        <w:tab/>
      </w:r>
      <w:r w:rsidR="0031329D" w:rsidRPr="00790D4B">
        <w:rPr>
          <w:bCs/>
        </w:rPr>
        <w:tab/>
      </w:r>
      <w:r w:rsidR="0031329D" w:rsidRPr="00790D4B">
        <w:rPr>
          <w:bCs/>
        </w:rPr>
        <w:tab/>
        <w:t xml:space="preserve">       </w:t>
      </w:r>
      <w:r w:rsidRPr="00790D4B">
        <w:rPr>
          <w:bCs/>
        </w:rPr>
        <w:t>Stečajni sudac</w:t>
      </w:r>
    </w:p>
    <w:p w:rsidRDefault="0031329D" w:rsidP="00DC06D2" w:rsidR="00E303B9" w:rsidRPr="00790D4B">
      <w:pPr>
        <w:jc w:val="both"/>
        <w:rPr>
          <w:bCs/>
        </w:rPr>
      </w:pPr>
      <w:r w:rsidRPr="00790D4B">
        <w:rPr>
          <w:bCs/>
        </w:rPr>
        <w:t xml:space="preserve">                   </w:t>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CF21EF" w:rsidRPr="00790D4B">
        <w:rPr>
          <w:bCs/>
        </w:rPr>
        <w:t xml:space="preserve">       Vera Jelenović</w:t>
      </w:r>
    </w:p>
    <w:p w:rsidRDefault="00621AF9" w:rsidP="00DC06D2" w:rsidR="00621AF9" w:rsidRPr="00790D4B">
      <w:pPr>
        <w:jc w:val="both"/>
        <w:rPr>
          <w:bCs/>
        </w:rPr>
      </w:pPr>
    </w:p>
    <w:p w:rsidRDefault="00621AF9" w:rsidP="00DC06D2" w:rsidR="00621AF9" w:rsidRPr="00790D4B">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E303B9" w:rsidP="00DC06D2" w:rsidR="00621AF9" w:rsidRPr="00790D4B">
      <w:pPr>
        <w:jc w:val="both"/>
        <w:rPr>
          <w:bCs/>
        </w:rPr>
      </w:pPr>
      <w:r w:rsidRPr="00790D4B">
        <w:rPr>
          <w:bCs/>
        </w:rPr>
        <w:t>UPUTA O PRAVNOM LIJEKU:</w:t>
      </w:r>
    </w:p>
    <w:p w:rsidRDefault="00E303B9" w:rsidP="00DC06D2" w:rsidR="00E303B9" w:rsidRPr="00790D4B">
      <w:pPr>
        <w:jc w:val="both"/>
        <w:rPr>
          <w:bCs/>
        </w:rPr>
      </w:pPr>
      <w:r w:rsidRPr="00790D4B">
        <w:rPr>
          <w:bCs/>
        </w:rPr>
        <w:t>Protiv ovog rješenja pravo na žalbu imaju stečajni upravitelj, dužnik pojedinac i svaki stečajni vjerovnik. Žalba se podnosi u roku od 8 dana od dana primitka istog. Žalba se podnosi putem  ovog suda u dva istovjetna primjerka</w:t>
      </w:r>
      <w:r w:rsidR="00CB070F" w:rsidRPr="00790D4B">
        <w:rPr>
          <w:bCs/>
        </w:rPr>
        <w:t>,</w:t>
      </w:r>
      <w:r w:rsidRPr="00790D4B">
        <w:rPr>
          <w:bCs/>
        </w:rPr>
        <w:t xml:space="preserve"> a o žalbi odlučuje Visoki trgovački sud Republike Hrvatske.</w:t>
      </w: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A5245C" w:rsidP="00DC06D2" w:rsidR="00A5245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C46FFC" w:rsidP="00DC06D2" w:rsidR="00C46FFC">
      <w:pPr>
        <w:jc w:val="both"/>
        <w:rPr>
          <w:bCs/>
        </w:rPr>
      </w:pPr>
    </w:p>
    <w:p w:rsidRDefault="00E303B9" w:rsidP="00DC06D2" w:rsidR="0031329D" w:rsidRPr="00790D4B">
      <w:pPr>
        <w:jc w:val="both"/>
        <w:rPr>
          <w:bCs/>
        </w:rPr>
      </w:pPr>
      <w:r w:rsidRPr="00790D4B">
        <w:rPr>
          <w:bCs/>
        </w:rPr>
        <w:t>DNA</w:t>
      </w:r>
    </w:p>
    <w:p w:rsidRDefault="00E303B9" w:rsidP="00DC06D2" w:rsidR="00E303B9" w:rsidRPr="00790D4B">
      <w:pPr>
        <w:numPr>
          <w:ilvl w:val="0"/>
          <w:numId w:val="1"/>
        </w:numPr>
        <w:jc w:val="both"/>
        <w:rPr>
          <w:bCs/>
        </w:rPr>
      </w:pPr>
      <w:r w:rsidRPr="00790D4B">
        <w:rPr>
          <w:bCs/>
        </w:rPr>
        <w:t xml:space="preserve">stečajnom upravitelju </w:t>
      </w:r>
    </w:p>
    <w:p w:rsidRDefault="004051EB" w:rsidP="00DC06D2" w:rsidR="00E303B9" w:rsidRPr="00790D4B">
      <w:pPr>
        <w:numPr>
          <w:ilvl w:val="0"/>
          <w:numId w:val="1"/>
        </w:numPr>
        <w:jc w:val="both"/>
      </w:pPr>
      <w:r w:rsidRPr="00790D4B">
        <w:t>e-</w:t>
      </w:r>
      <w:r w:rsidR="000E5DC8">
        <w:t>O</w:t>
      </w:r>
      <w:r w:rsidRPr="00790D4B">
        <w:t>glasna ploča</w:t>
      </w:r>
    </w:p>
    <w:p w:rsidRDefault="0031329D" w:rsidP="00DC06D2" w:rsidR="0031329D" w:rsidRPr="00790D4B"/>
    <w:p w:rsidRDefault="00836FFB" w:rsidP="00DC06D2" w:rsidR="00E21439" w:rsidRPr="00790D4B">
      <w:r w:rsidRPr="00790D4B">
        <w:t xml:space="preserve">Rijeka, </w:t>
      </w:r>
      <w:r w:rsidR="00790D4B">
        <w:t>15. srpnja 2016</w:t>
      </w:r>
      <w:r w:rsidR="0031329D" w:rsidRPr="00790D4B">
        <w:t>.</w:t>
      </w:r>
      <w:r w:rsidR="00790D4B">
        <w:t xml:space="preserve"> </w:t>
      </w:r>
      <w:r w:rsidR="0031329D" w:rsidRPr="00790D4B">
        <w:t>god</w:t>
      </w:r>
      <w:r w:rsidR="00790D4B">
        <w:t>ine</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Pr>
        <w:jc w:val="both"/>
      </w:pPr>
      <w:r w:rsidRPr="00790D4B">
        <w:t xml:space="preserve">                                                                                   Stečajni sudac </w:t>
      </w:r>
    </w:p>
    <w:p w:rsidRDefault="0031329D" w:rsidP="00DC06D2" w:rsidR="0031329D" w:rsidRPr="00790D4B">
      <w:pPr>
        <w:jc w:val="both"/>
      </w:pPr>
      <w:r w:rsidRPr="00790D4B">
        <w:t xml:space="preserve">                                                                           </w:t>
      </w:r>
      <w:r w:rsidR="00CF21EF" w:rsidRPr="00790D4B">
        <w:t xml:space="preserve">       </w:t>
      </w:r>
      <w:r w:rsidRPr="00790D4B">
        <w:t xml:space="preserve"> Vera Jelenović </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sectPr w:rsidR="0031329D" w:rsidRPr="00790D4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08A" w:rsidR="006A308A">
      <w:r>
        <w:separator/>
      </w:r>
    </w:p>
  </w:endnote>
  <w:endnote w:id="0" w:type="continuationSeparator">
    <w:p w:rsidRDefault="006A308A" w:rsidR="006A3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085A">
      <w:rPr>
        <w:rStyle w:val="Brojstranice"/>
        <w:noProof/>
      </w:rPr>
      <w:t>4</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08A" w:rsidR="006A308A">
      <w:r>
        <w:separator/>
      </w:r>
    </w:p>
  </w:footnote>
  <w:footnote w:id="0" w:type="continuationSeparator">
    <w:p w:rsidRDefault="006A308A" w:rsidR="006A3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A5245C" w:rsidR="00DC06D2" w:rsidRPr="004A7DFA">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74718B">
      <w:t>9/2002</w:t>
    </w:r>
  </w:p>
  <w:p w:rsidRDefault="00DC06D2" w:rsidR="00DC06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FC6"/>
    <w:rsid w:val="000D586D"/>
    <w:rsid w:val="000D653A"/>
    <w:rsid w:val="000E42C2"/>
    <w:rsid w:val="000E5DC8"/>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B53"/>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1A6"/>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0FA0"/>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2DC"/>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08A"/>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4718B"/>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0D4B"/>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66BAE"/>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291"/>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BD8"/>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85A"/>
    <w:rsid w:val="00B50A8B"/>
    <w:rsid w:val="00B50E26"/>
    <w:rsid w:val="00B51EBB"/>
    <w:rsid w:val="00B5363B"/>
    <w:rsid w:val="00B53AF4"/>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E493F"/>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46FF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Tekstrezerviranogmjesta" w:type="character">
    <w:name w:val="Placeholder Text"/>
    <w:basedOn w:val="Zadanifontodlomka"/>
    <w:uiPriority w:val="99"/>
    <w:semiHidden/>
    <w:rsid w:val="00B5085A"/>
    <w:rPr>
      <w:color w:val="808080"/>
      <w:bdr w:space="0" w:sz="0" w:color="auto" w:val="none"/>
      <w:shd w:fill="auto" w:color="auto" w:val="clear"/>
    </w:rPr>
  </w:style>
  <w:style w:customStyle="true" w:styleId="eSPISCCParagraphDefaultFont" w:type="character">
    <w:name w:val="eSPIS_CC_Paragraph Default Font"/>
    <w:basedOn w:val="Zadanifontodlomka"/>
    <w:rsid w:val="00B50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85A"/>
    <w:rPr>
      <w:bdr w:space="0" w:sz="0" w:color="auto" w:val="none"/>
      <w:shd w:fill="FFFFCC" w:color="auto" w:val="clear"/>
      <w:lang w:val="hr-HR"/>
    </w:rPr>
  </w:style>
  <w:style w:customStyle="true" w:styleId="PozadinaSvijetloCrvena" w:type="character">
    <w:name w:val="Pozadina_SvijetloCrvena"/>
    <w:basedOn w:val="eSPISCCParagraphDefaultFont"/>
    <w:rsid w:val="00B50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85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5085A"/>
    <w:rPr>
      <w:rFonts w:cs="Tahoma" w:hAnsi="Tahoma" w:ascii="Tahoma"/>
      <w:sz w:val="16"/>
      <w:szCs w:val="16"/>
    </w:rPr>
  </w:style>
  <w:style w:customStyle="true" w:styleId="TekstbaloniaChar" w:type="character">
    <w:name w:val="Tekst balončića Char"/>
    <w:basedOn w:val="Zadanifontodlomka"/>
    <w:link w:val="Tekstbalonia"/>
    <w:rsid w:val="00B5085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Tekstrezerviranogmjesta" w:type="character">
    <w:name w:val="Placeholder Text"/>
    <w:basedOn w:val="Zadanifontodlomka"/>
    <w:uiPriority w:val="99"/>
    <w:semiHidden/>
    <w:rsid w:val="00B5085A"/>
    <w:rPr>
      <w:color w:val="808080"/>
      <w:bdr w:color="auto" w:space="0" w:sz="0" w:val="none"/>
      <w:shd w:color="auto" w:fill="auto" w:val="clear"/>
    </w:rPr>
  </w:style>
  <w:style w:customStyle="1" w:styleId="eSPISCCParagraphDefaultFont" w:type="character">
    <w:name w:val="eSPIS_CC_Paragraph Default Font"/>
    <w:basedOn w:val="Zadanifontodlomka"/>
    <w:rsid w:val="00B50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85A"/>
    <w:rPr>
      <w:bdr w:color="auto" w:space="0" w:sz="0" w:val="none"/>
      <w:shd w:color="auto" w:fill="FFFFCC" w:val="clear"/>
      <w:lang w:val="hr-HR"/>
    </w:rPr>
  </w:style>
  <w:style w:customStyle="1" w:styleId="PozadinaSvijetloCrvena" w:type="character">
    <w:name w:val="Pozadina_SvijetloCrvena"/>
    <w:basedOn w:val="eSPISCCParagraphDefaultFont"/>
    <w:rsid w:val="00B50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85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5085A"/>
    <w:rPr>
      <w:rFonts w:ascii="Tahoma" w:cs="Tahoma" w:hAnsi="Tahoma"/>
      <w:sz w:val="16"/>
      <w:szCs w:val="16"/>
    </w:rPr>
  </w:style>
  <w:style w:customStyle="1" w:styleId="TekstbaloniaChar" w:type="character">
    <w:name w:val="Tekst balončića Char"/>
    <w:basedOn w:val="Zadanifontodlomka"/>
    <w:link w:val="Tekstbalonia"/>
    <w:rsid w:val="00B5085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980</properties:Words>
  <properties:Characters>5349</properties:Characters>
  <properties:Lines>161</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2016-07-15T11:11:00Z</dcterms:created>
  <dc:creator>korlevicd</dc:creator>
  <cp:lastModifiedBy>Danijela Fumić</cp:lastModifiedBy>
  <cp:lastPrinted>2016-07-15T11:11:00Z</cp:lastPrinted>
  <dcterms:modified xmlns:xsi="http://www.w3.org/2001/XMLSchema-instance" xsi:type="dcterms:W3CDTF">2016-07-15T11:15:00Z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