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313"/>
        <w:tblInd w:type="dxa" w:w="93"/>
        <w:tblLook w:val="04A0" w:noVBand="1" w:noHBand="0" w:lastColumn="0" w:firstColumn="1" w:lastRow="0" w:firstRow="1"/>
      </w:tblPr>
      <w:tblGrid>
        <w:gridCol w:w="939"/>
        <w:gridCol w:w="1260"/>
        <w:gridCol w:w="1440"/>
        <w:gridCol w:w="1665"/>
        <w:gridCol w:w="1608"/>
        <w:gridCol w:w="1239"/>
        <w:gridCol w:w="1394"/>
        <w:gridCol w:w="1417"/>
        <w:gridCol w:w="1594"/>
        <w:gridCol w:w="1400"/>
        <w:gridCol w:w="1220"/>
      </w:tblGrid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GoBack" w:id="0"/>
            <w:bookmarkEnd w:id="0"/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          TABLICE PRIJAVLJENIH TRAŽBINA, RAZLUČNIH PRAVA I IZLUČNIH PRAVA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253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                  NA TEMELJU ČLANKA 259. STAVKA 1. STEČAJNOG ZAKONA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495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Nadležni trgovački sud: Trgovački sud Bjelovar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32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Poslovni broj spisa: 734/2016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1026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Dužnik: Stečajna masa iza NK IGRIŠĆE u stečaju, Virovitica, F. Rusana 100, OIB: 40002874721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40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I     TABLICA PRIJAVLJENIH TRAŽBINA II VIŠEG ISPLATNOG REDA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Stranica-1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prijavljene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Prav.osno</w:t>
            </w:r>
            <w:proofErr w:type="spellEnd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2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Pravna </w:t>
            </w:r>
            <w:proofErr w:type="spellStart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Razlog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Oznaka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6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tražbine, kn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prij.traž</w:t>
            </w:r>
            <w:proofErr w:type="spellEnd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prizn.traž.kn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priz.tražb.kn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ospor.tražb.kn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osp.traž</w:t>
            </w:r>
            <w:proofErr w:type="spellEnd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ovrš</w:t>
            </w:r>
            <w:proofErr w:type="spellEnd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Ispr</w:t>
            </w:r>
            <w:proofErr w:type="spellEnd"/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1.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OPĆINA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20054872799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Ulica Adele </w:t>
            </w:r>
            <w:proofErr w:type="spellStart"/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Sixta</w:t>
            </w:r>
            <w:proofErr w:type="spellEnd"/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9.842,45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Rješenje 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9.842,45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-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-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JAKOVLJE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2    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 UP/I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klasa:UP/1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JAKOVLJE 10297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361-06/16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361-06/16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01/84.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01/84.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26.10.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26.10.2016.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2016.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9.842,45</w:t>
            </w:r>
          </w:p>
        </w:tc>
        <w:tc>
          <w:tcPr>
            <w:tcW w:type="dxa" w:w="1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9.842,45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A0C9A" w:rsidR="004A0C9A" w:rsidRPr="004A0C9A">
        <w:trPr>
          <w:trHeight w:val="255"/>
        </w:trPr>
        <w:tc>
          <w:tcPr>
            <w:tcW w:type="dxa" w:w="32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Virovitica, 31.03.2019.</w:t>
            </w: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</w:t>
            </w:r>
          </w:p>
        </w:tc>
      </w:tr>
      <w:tr w:rsidTr="004A0C9A" w:rsidR="004A0C9A" w:rsidRPr="004A0C9A">
        <w:trPr>
          <w:trHeight w:val="255"/>
        </w:trPr>
        <w:tc>
          <w:tcPr>
            <w:tcW w:type="dxa" w:w="7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0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2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0C9A" w:rsidP="004A0C9A" w:rsidR="004A0C9A" w:rsidRPr="004A0C9A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A0C9A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Branko Valentić</w:t>
            </w:r>
          </w:p>
        </w:tc>
      </w:tr>
    </w:tbl>
    <w:p w14:textId="9f0365a" w14:paraId="9f0365a" w:rsidRDefault="001D2768" w:rsidR="001D2768">
      <w:pPr>
        <w15:collapsed w:val="false"/>
      </w:pPr>
    </w:p>
    <w:sectPr w:rsidSect="004A0C9A" w:rsidR="001D276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C9A"/>
    <w:rsid w:val="00084281"/>
    <w:rsid w:val="001D2768"/>
    <w:rsid w:val="004A0C9A"/>
    <w:rsid w:val="009C366D"/>
    <w:rsid w:val="00E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C3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66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66D"/>
    <w:rPr>
      <w:rFonts w:cs="Arial" w:eastAsia="Times New Roman" w:hAnsi="Arial" w:ascii="Arial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66D"/>
    <w:rPr>
      <w:rFonts w:cs="Arial" w:eastAsia="Times New Roman" w:hAnsi="Arial" w:ascii="Arial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66D"/>
    <w:rPr>
      <w:rFonts w:cs="Arial" w:eastAsia="Times New Roman" w:hAnsi="Arial" w:ascii="Arial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C3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6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66D"/>
    <w:rPr>
      <w:rFonts w:ascii="Arial" w:cs="Arial" w:eastAsia="Times New Roman" w:hAnsi="Arial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66D"/>
    <w:rPr>
      <w:rFonts w:ascii="Arial" w:cs="Arial" w:eastAsia="Times New Roman" w:hAnsi="Arial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66D"/>
    <w:rPr>
      <w:rFonts w:ascii="Arial" w:cs="Arial" w:eastAsia="Times New Roman" w:hAnsi="Arial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50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748</properties:Characters>
  <properties:Lines>293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2019-04-03T11:00:00Z</dcterms:created>
  <dc:creator>Nenad</dc:creator>
  <cp:lastModifiedBy>Vesna Dragišić</cp:lastModifiedBy>
  <dcterms:modified xmlns:xsi="http://www.w3.org/2001/XMLSchema-instance" xsi:type="dcterms:W3CDTF">2019-04-03T11:48:00Z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Pregled imovine i obveza (PREGLED IMOVINE I OBVEZA  nk igrišće.docx)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