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d8461" w14:paraId="99d8461" w:rsidRDefault="00704453" w:rsidP="004F1802" w:rsidR="004F1802" w:rsidRPr="00051273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 w:rsidRPr="00051273">
        <w:rPr>
          <w:rFonts w:cs="Times New Roman" w:eastAsia="MS Mincho" w:hAnsi="Times New Roman" w:ascii="Times New Roman"/>
          <w:sz w:val="24"/>
        </w:rPr>
        <w:t xml:space="preserve">REPUBLIKA HRVATSKA </w:t>
      </w:r>
      <w:r w:rsidR="003A6B6F" w:rsidRPr="00051273">
        <w:rPr>
          <w:rFonts w:cs="Times New Roman" w:eastAsia="MS Mincho" w:hAnsi="Times New Roman" w:ascii="Times New Roman"/>
          <w:sz w:val="24"/>
        </w:rPr>
        <w:tab/>
      </w:r>
    </w:p>
    <w:p w:rsidRDefault="00704453" w:rsidP="004F1802" w:rsidR="00704453" w:rsidRPr="00051273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4F1802" w:rsidP="00543D0A" w:rsidR="00E55C0F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>Zadarska 1 i 3</w:t>
      </w:r>
    </w:p>
    <w:p w:rsidRDefault="006C3A87" w:rsidP="006C3A87" w:rsidR="006C3A87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12295E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</w:t>
      </w:r>
      <w:r w:rsidR="004F5947">
        <w:rPr>
          <w:rFonts w:cs="Times New Roman" w:eastAsia="MS Mincho" w:hAnsi="Times New Roman" w:ascii="Times New Roman"/>
          <w:sz w:val="24"/>
        </w:rPr>
        <w:t>14</w:t>
      </w:r>
      <w:r w:rsidR="00FC7BD7">
        <w:rPr>
          <w:rFonts w:cs="Times New Roman" w:eastAsia="MS Mincho" w:hAnsi="Times New Roman" w:ascii="Times New Roman"/>
          <w:sz w:val="24"/>
        </w:rPr>
        <w:t>. ožujka 2017</w:t>
      </w:r>
      <w:r w:rsidR="00091FC2">
        <w:rPr>
          <w:rFonts w:cs="Times New Roman" w:eastAsia="MS Mincho" w:hAnsi="Times New Roman" w:ascii="Times New Roman"/>
          <w:sz w:val="24"/>
        </w:rPr>
        <w:t>.</w:t>
      </w:r>
      <w:r w:rsidR="006C3A87">
        <w:rPr>
          <w:rFonts w:cs="Times New Roman" w:eastAsia="MS Mincho" w:hAnsi="Times New Roman" w:ascii="Times New Roman"/>
          <w:sz w:val="24"/>
        </w:rPr>
        <w:t xml:space="preserve"> godine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6C3A87" w:rsidP="006C3A87" w:rsidR="006F0EAE">
      <w:pPr>
        <w:jc w:val="both"/>
        <w:rPr>
          <w:rFonts w:eastAsia="MS Mincho"/>
        </w:rPr>
      </w:pPr>
      <w:r>
        <w:rPr>
          <w:rFonts w:eastAsia="MS Mincho"/>
        </w:rPr>
        <w:t>sasta</w:t>
      </w:r>
      <w:r w:rsidR="00091FC2">
        <w:rPr>
          <w:rFonts w:eastAsia="MS Mincho"/>
        </w:rPr>
        <w:t>vljen kod Trgovačkog suda u Rijeci, u</w:t>
      </w:r>
      <w:r>
        <w:rPr>
          <w:rFonts w:eastAsia="MS Mincho"/>
        </w:rPr>
        <w:t xml:space="preserve"> prethodnom postupku radi izjašnjenja o prijedlogu za otvaranje stečajnog postupka nad dužnikom </w:t>
      </w:r>
      <w:r w:rsidR="00DF5824">
        <w:rPr>
          <w:bCs/>
        </w:rPr>
        <w:t>M - ROOM</w:t>
      </w:r>
      <w:r w:rsidR="00DF5824">
        <w:t xml:space="preserve"> jednostavno društvo s ograničenom odgovornošću za dizajn, proizvodnju i trgovinu</w:t>
      </w:r>
      <w:r w:rsidR="00DF5824">
        <w:rPr>
          <w:bCs/>
          <w:lang w:eastAsia="en-US"/>
        </w:rPr>
        <w:t xml:space="preserve"> </w:t>
      </w:r>
      <w:r w:rsidR="00DF5824">
        <w:t>Rijeka, Sveti križ 30</w:t>
      </w:r>
      <w:r w:rsidR="00DF5824">
        <w:rPr>
          <w:bCs/>
          <w:lang w:eastAsia="en-US"/>
        </w:rPr>
        <w:t xml:space="preserve"> ( MBS </w:t>
      </w:r>
      <w:hyperlink r:id="rId10" w:history="true">
        <w:r w:rsidR="00DF5824">
          <w:rPr>
            <w:rStyle w:val="Hiperveza"/>
          </w:rPr>
          <w:t>040347923</w:t>
        </w:r>
      </w:hyperlink>
      <w:r w:rsidR="00DF5824">
        <w:rPr>
          <w:bCs/>
          <w:lang w:eastAsia="en-US"/>
        </w:rPr>
        <w:t xml:space="preserve"> – OIB </w:t>
      </w:r>
      <w:r w:rsidR="00DF5824">
        <w:t>93309566416</w:t>
      </w:r>
      <w:r w:rsidR="00DF5824">
        <w:rPr>
          <w:bCs/>
          <w:lang w:eastAsia="en-US"/>
        </w:rPr>
        <w:t xml:space="preserve"> )</w:t>
      </w:r>
      <w:r w:rsidR="00506779">
        <w:t>.</w:t>
      </w:r>
    </w:p>
    <w:p w:rsidRDefault="006C3A87" w:rsidP="006C3A87" w:rsidR="006C3A87">
      <w:pPr>
        <w:jc w:val="both"/>
        <w:rPr>
          <w:rFonts w:eastAsia="MS Mincho"/>
        </w:rPr>
      </w:pPr>
    </w:p>
    <w:p w:rsidRDefault="001457C1" w:rsidP="006C3A87" w:rsidR="001457C1">
      <w:pPr>
        <w:jc w:val="both"/>
        <w:rPr>
          <w:rFonts w:eastAsia="MS Mincho"/>
        </w:rPr>
      </w:pPr>
    </w:p>
    <w:p w:rsidRDefault="006C3A87" w:rsidP="006C3A87" w:rsidR="006C3A87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Dajana Jurković, zapisničar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DF5824">
        <w:rPr>
          <w:rFonts w:cs="Times New Roman" w:eastAsia="MS Mincho" w:hAnsi="Times New Roman" w:ascii="Times New Roman"/>
          <w:sz w:val="24"/>
        </w:rPr>
        <w:t>11</w:t>
      </w:r>
      <w:r w:rsidR="007B2331">
        <w:rPr>
          <w:rFonts w:cs="Times New Roman" w:eastAsia="MS Mincho" w:hAnsi="Times New Roman" w:ascii="Times New Roman"/>
          <w:sz w:val="24"/>
        </w:rPr>
        <w:t>.</w:t>
      </w:r>
      <w:r w:rsidR="00DF5824">
        <w:rPr>
          <w:rFonts w:cs="Times New Roman" w:eastAsia="MS Mincho" w:hAnsi="Times New Roman" w:ascii="Times New Roman"/>
          <w:sz w:val="24"/>
        </w:rPr>
        <w:t>0</w:t>
      </w:r>
      <w:r w:rsidR="0012295E">
        <w:rPr>
          <w:rFonts w:cs="Times New Roman" w:eastAsia="MS Mincho" w:hAnsi="Times New Roman" w:ascii="Times New Roman"/>
          <w:sz w:val="24"/>
        </w:rPr>
        <w:t>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 na današnje ročište pristupili;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predlagatelja: nitko, dostava poziva uredno iskazana</w:t>
      </w:r>
    </w:p>
    <w:p w:rsidRDefault="006C3A87" w:rsidP="003736E0" w:rsidR="00795764" w:rsidRPr="003736E0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 w:rsidRPr="00795764">
        <w:rPr>
          <w:rFonts w:cs="Times New Roman" w:eastAsia="MS Mincho" w:hAnsi="Times New Roman" w:ascii="Times New Roman"/>
          <w:sz w:val="24"/>
        </w:rPr>
        <w:t xml:space="preserve">za dužnika: </w:t>
      </w:r>
      <w:r w:rsidR="003736E0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6C3A87" w:rsidP="00ED689E" w:rsidR="006C3A87">
      <w:pPr>
        <w:pStyle w:val="Obinitekst"/>
        <w:ind w:left="360"/>
        <w:jc w:val="both"/>
        <w:rPr>
          <w:rFonts w:cs="Times New Roman" w:eastAsia="MS Mincho" w:hAnsi="Times New Roman" w:ascii="Times New Roman"/>
          <w:sz w:val="24"/>
        </w:rPr>
      </w:pPr>
    </w:p>
    <w:p w:rsidRDefault="006C3A87" w:rsidP="00795764" w:rsidR="006C3A87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6C3A87" w:rsidP="00DF5824" w:rsidR="006C3A87" w:rsidRPr="00DF5824">
      <w:pPr>
        <w:ind w:firstLine="360"/>
        <w:jc w:val="both"/>
      </w:pPr>
      <w:r>
        <w:t>Čita se prijedlog za otvaranje stečajnog postupka.</w:t>
      </w:r>
    </w:p>
    <w:p w:rsidRDefault="006C3A87" w:rsidP="00D325C6" w:rsidR="006C3A87">
      <w:pPr>
        <w:ind w:firstLine="360"/>
        <w:jc w:val="both"/>
      </w:pPr>
      <w:r>
        <w:t>Utvrđ</w:t>
      </w:r>
      <w:r w:rsidR="0012295E">
        <w:t xml:space="preserve">uje se da je predlagatelj dana </w:t>
      </w:r>
      <w:r w:rsidR="00DF5824">
        <w:t>23. prosinca</w:t>
      </w:r>
      <w:r>
        <w:t xml:space="preserve"> 2016. godine </w:t>
      </w:r>
      <w:r w:rsidR="00DF5824">
        <w:t>dostavio podnesak</w:t>
      </w:r>
      <w:r>
        <w:t xml:space="preserve"> u kojem je naveo da dužnik na dan </w:t>
      </w:r>
      <w:r w:rsidR="00FC7BD7">
        <w:t>15. travnja</w:t>
      </w:r>
      <w:r w:rsidR="00506779">
        <w:t xml:space="preserve"> 2016</w:t>
      </w:r>
      <w:r w:rsidRPr="00786023">
        <w:t>.</w:t>
      </w:r>
      <w:r>
        <w:t xml:space="preserve"> godine u očevidniku redoslijeda osnova za plaćanje ima neizvršene osnove za plaćanje u neprekinutom razdoblju od </w:t>
      </w:r>
      <w:r w:rsidR="00506779">
        <w:t>120</w:t>
      </w:r>
      <w:r w:rsidR="00ED689E">
        <w:t xml:space="preserve"> </w:t>
      </w:r>
      <w:r>
        <w:t xml:space="preserve">dana u ukupnom iznosu od </w:t>
      </w:r>
      <w:r w:rsidR="00DF5824">
        <w:t>11.584,10</w:t>
      </w:r>
      <w:r w:rsidRPr="00786023">
        <w:t xml:space="preserve"> kn.</w:t>
      </w:r>
    </w:p>
    <w:p w:rsidRDefault="007C45F7" w:rsidP="007C45F7" w:rsidR="007C45F7">
      <w:pPr>
        <w:ind w:firstLine="360"/>
        <w:jc w:val="both"/>
      </w:pPr>
      <w:r>
        <w:t>Utvrđuje se da je dužniku i zastupniku po zakonu dužnika rješenje o pokretanju prethodnog postupka pismeno uručeno putem mrežne stranice e-oglasne ploče suda.</w:t>
      </w:r>
    </w:p>
    <w:p w:rsidRDefault="007C45F7" w:rsidP="007C45F7" w:rsidR="007C45F7">
      <w:pPr>
        <w:ind w:firstLine="360"/>
        <w:jc w:val="both"/>
      </w:pPr>
      <w:r>
        <w:t>Utvrđuje se da zastupnik po zakonu dužnika nije postupio po nalogu suda, te da nije podnio sudu izvješće o financijsko-gospodarskom stanju dužnika niti popis imovine.</w:t>
      </w:r>
    </w:p>
    <w:p w:rsidRDefault="007C45F7" w:rsidP="007C45F7" w:rsidR="007C45F7">
      <w:pPr>
        <w:ind w:firstLine="360"/>
        <w:jc w:val="both"/>
      </w:pPr>
      <w:r>
        <w:t xml:space="preserve">Utvrđuje se da dužnik nije postupio po nalogu suda, te da nije podnio sudu pisano očitovanje o prijedlogu. </w:t>
      </w:r>
    </w:p>
    <w:p w:rsidRDefault="007C45F7" w:rsidP="007C45F7" w:rsidR="007C45F7">
      <w:pPr>
        <w:jc w:val="both"/>
      </w:pPr>
    </w:p>
    <w:p w:rsidRDefault="007C45F7" w:rsidP="007C45F7" w:rsidR="007C45F7">
      <w:pPr>
        <w:ind w:firstLine="360"/>
        <w:jc w:val="both"/>
      </w:pPr>
      <w:r>
        <w:t xml:space="preserve">Sudac donosi </w:t>
      </w:r>
    </w:p>
    <w:p w:rsidRDefault="007C45F7" w:rsidP="007C45F7" w:rsidR="007C45F7">
      <w:pPr>
        <w:jc w:val="center"/>
      </w:pPr>
      <w:r>
        <w:t>r j e š e n j e</w:t>
      </w:r>
    </w:p>
    <w:p w:rsidRDefault="007C45F7" w:rsidP="007C45F7" w:rsidR="007C45F7">
      <w:pPr>
        <w:ind w:firstLine="348" w:left="360"/>
        <w:jc w:val="center"/>
      </w:pPr>
    </w:p>
    <w:p w:rsidRDefault="007C45F7" w:rsidP="007C45F7" w:rsidR="007C45F7" w:rsidRPr="00C175AC">
      <w:pPr>
        <w:jc w:val="both"/>
      </w:pPr>
      <w:r>
        <w:t>I</w:t>
      </w:r>
      <w:r>
        <w:tab/>
      </w:r>
      <w:r w:rsidRPr="00C175AC">
        <w:t xml:space="preserve">Zakazuje se ročište </w:t>
      </w:r>
      <w:r>
        <w:t xml:space="preserve"> </w:t>
      </w:r>
      <w:r w:rsidRPr="00390BE8">
        <w:t xml:space="preserve">radi rasprave o pretpostavkama za otvaranje stečajnoga postupka </w:t>
      </w:r>
      <w:r>
        <w:t>za dan</w:t>
      </w:r>
    </w:p>
    <w:p w:rsidRDefault="007C45F7" w:rsidP="007C45F7" w:rsidR="007C45F7" w:rsidRPr="00C175AC">
      <w:pPr>
        <w:jc w:val="center"/>
      </w:pPr>
      <w:r>
        <w:t xml:space="preserve">3. svibnja  </w:t>
      </w:r>
      <w:r w:rsidRPr="00C175AC">
        <w:t>201</w:t>
      </w:r>
      <w:r>
        <w:t>7.  u  11,00</w:t>
      </w:r>
      <w:r w:rsidRPr="00C175AC">
        <w:t xml:space="preserve"> sati</w:t>
      </w:r>
    </w:p>
    <w:p w:rsidRDefault="007C45F7" w:rsidP="007C45F7" w:rsidR="007C45F7">
      <w:pPr>
        <w:jc w:val="both"/>
      </w:pPr>
      <w:r w:rsidRPr="00C175AC">
        <w:t>u prostorijama</w:t>
      </w:r>
      <w:r>
        <w:t xml:space="preserve"> suda,</w:t>
      </w:r>
      <w:r w:rsidRPr="00C175AC">
        <w:t xml:space="preserve"> soba </w:t>
      </w:r>
      <w:r>
        <w:t>11/I, o čemu će stranke biti obaviještene kopijom raspravnog zapisnika.</w:t>
      </w:r>
    </w:p>
    <w:p w:rsidRDefault="007C45F7" w:rsidP="007C45F7" w:rsidR="007C45F7">
      <w:pPr>
        <w:jc w:val="both"/>
      </w:pPr>
    </w:p>
    <w:p w:rsidRDefault="007C45F7" w:rsidP="007C45F7" w:rsidR="007C45F7" w:rsidRPr="003408AE">
      <w:pPr>
        <w:jc w:val="both"/>
      </w:pPr>
      <w:r>
        <w:lastRenderedPageBreak/>
        <w:t>II</w:t>
      </w:r>
      <w:r>
        <w:tab/>
        <w:t>Ponovno se nalaže osobama koje vode poslove dužnika da u roku od 8 dana od dana dostave ovog rješenja, pozivom na posl. br. 7 St-972/2016 predaju sudu pisano izvješće o financijsko-gospodarskom stanju dužnika.</w:t>
      </w:r>
    </w:p>
    <w:p w:rsidRDefault="006C3A87" w:rsidP="006C3A87" w:rsidR="006C3A87">
      <w:pPr>
        <w:jc w:val="both"/>
      </w:pPr>
    </w:p>
    <w:p w:rsidRDefault="006C3A87" w:rsidP="006C3A87" w:rsidR="006C3A87">
      <w:pPr>
        <w:ind w:firstLine="708" w:left="2832"/>
        <w:jc w:val="both"/>
      </w:pPr>
      <w:r>
        <w:t xml:space="preserve">Dovršeno u </w:t>
      </w:r>
      <w:r w:rsidR="00DF5824">
        <w:t>11</w:t>
      </w:r>
      <w:r w:rsidR="0012295E">
        <w:t>,</w:t>
      </w:r>
      <w:r w:rsidR="00DF5824">
        <w:t>0</w:t>
      </w:r>
      <w:r w:rsidR="007C45F7">
        <w:t>2</w:t>
      </w:r>
      <w:r>
        <w:t xml:space="preserve"> sati</w:t>
      </w:r>
    </w:p>
    <w:p w:rsidRDefault="006C3A87" w:rsidP="006C3A87" w:rsidR="006C3A87">
      <w:pPr>
        <w:pStyle w:val="Odlomakpopisa"/>
        <w:ind w:left="360"/>
      </w:pPr>
    </w:p>
    <w:p w:rsidRDefault="006C3A87" w:rsidP="006C3A87" w:rsidR="006C3A87">
      <w:pPr>
        <w:jc w:val="center"/>
      </w:pPr>
    </w:p>
    <w:p w:rsidRDefault="006C3A87" w:rsidP="006C3A87" w:rsidR="006C3A87"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  <w:t xml:space="preserve">Sudac     </w:t>
      </w:r>
      <w:r>
        <w:tab/>
      </w:r>
      <w:r>
        <w:tab/>
      </w:r>
    </w:p>
    <w:p w:rsidRDefault="006C3A87" w:rsidP="006C3A87" w:rsidR="006C3A87"/>
    <w:p w:rsidRDefault="006C3A87" w:rsidP="006C3A87" w:rsidR="006C3A87"/>
    <w:p w:rsidRDefault="008D671F" w:rsidP="006C3A87" w:rsidR="006C3A87">
      <w:pPr>
        <w:rPr>
          <w:rFonts w:cs="Arial" w:hAnsi="Arial" w:ascii="Arial"/>
        </w:rPr>
      </w:pPr>
      <w:r>
        <w:tab/>
      </w:r>
      <w:r>
        <w:tab/>
      </w:r>
      <w:r>
        <w:tab/>
      </w:r>
      <w:r>
        <w:tab/>
        <w:t xml:space="preserve">         </w:t>
      </w:r>
      <w:r w:rsidR="006C3A87">
        <w:t>Z</w:t>
      </w:r>
      <w:r w:rsidR="005E742A">
        <w:t xml:space="preserve">apisničar                      </w:t>
      </w:r>
      <w:r w:rsidR="006C3A87">
        <w:tab/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360"/>
        <w:rPr>
          <w:rFonts w:cs="Times New Roman" w:eastAsia="MS Mincho" w:hAnsi="Times New Roman" w:ascii="Times New Roman"/>
          <w:sz w:val="24"/>
        </w:rPr>
      </w:pPr>
    </w:p>
    <w:p w:rsidRDefault="00E67F75" w:rsidP="00E67F75" w:rsidR="00E67F75">
      <w:pPr>
        <w:jc w:val="both"/>
      </w:pPr>
    </w:p>
    <w:sectPr w:rsidR="00E67F75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5FD" w:rsidP="00704453" w:rsidR="006F05FD">
      <w:r>
        <w:separator/>
      </w:r>
    </w:p>
  </w:endnote>
  <w:endnote w:id="0" w:type="continuationSeparator">
    <w:p w:rsidRDefault="006F05FD" w:rsidP="00704453" w:rsidR="006F05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546669"/>
      <w:docPartObj>
        <w:docPartGallery w:val="Page Numbers (Bottom of Page)"/>
        <w:docPartUnique/>
      </w:docPartObj>
    </w:sdtPr>
    <w:sdtEndPr/>
    <w:sdtContent>
      <w:p w:rsidRDefault="00D87141" w:rsidR="00D8714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41C4">
          <w:rPr>
            <w:noProof/>
          </w:rPr>
          <w:t>1</w:t>
        </w:r>
        <w:r>
          <w:fldChar w:fldCharType="end"/>
        </w:r>
      </w:p>
    </w:sdtContent>
  </w:sdt>
  <w:p w:rsidRDefault="00D87141" w:rsidR="00D871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5FD" w:rsidP="00704453" w:rsidR="006F05FD">
      <w:r>
        <w:separator/>
      </w:r>
    </w:p>
  </w:footnote>
  <w:footnote w:id="0" w:type="continuationSeparator">
    <w:p w:rsidRDefault="006F05FD" w:rsidP="00704453" w:rsidR="006F05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F5" w:rsidR="004E44F5">
    <w:pPr>
      <w:pStyle w:val="Zaglavlje"/>
    </w:pPr>
    <w:r>
      <w:tab/>
    </w:r>
    <w:r>
      <w:tab/>
      <w:t>Posl.br. 7 St-</w:t>
    </w:r>
    <w:r w:rsidR="00DF5824">
      <w:t>972</w:t>
    </w:r>
    <w:r w:rsidR="00151BB5">
      <w:t>/</w:t>
    </w:r>
    <w:r w:rsidR="00091FC2">
      <w:t>2016</w:t>
    </w:r>
    <w:r w:rsidR="002F1FDE">
      <w:t>-</w:t>
    </w:r>
    <w:r w:rsidR="00DF5824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24E15"/>
    <w:multiLevelType w:val="hybridMultilevel"/>
    <w:tmpl w:val="70722024"/>
    <w:lvl w:tplc="79A64C24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9967E6"/>
    <w:multiLevelType w:val="hybridMultilevel"/>
    <w:tmpl w:val="D50484CA"/>
    <w:lvl w:tplc="BED47FCA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0E2B76"/>
    <w:multiLevelType w:val="hybridMultilevel"/>
    <w:tmpl w:val="9C3636A8"/>
    <w:lvl w:tplc="23B4F85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A557D2"/>
    <w:multiLevelType w:val="hybridMultilevel"/>
    <w:tmpl w:val="DC6A71C2"/>
    <w:lvl w:tplc="0C985F48" w:ilvl="0">
      <w:numFmt w:val="bullet"/>
      <w:lvlText w:val="-"/>
      <w:lvlJc w:val="left"/>
      <w:pPr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626"/>
    <w:rsid w:val="00000339"/>
    <w:rsid w:val="000011A9"/>
    <w:rsid w:val="00001AF7"/>
    <w:rsid w:val="000021EB"/>
    <w:rsid w:val="00010822"/>
    <w:rsid w:val="00014B97"/>
    <w:rsid w:val="00015035"/>
    <w:rsid w:val="00015C35"/>
    <w:rsid w:val="00015E7F"/>
    <w:rsid w:val="0002047C"/>
    <w:rsid w:val="00021FDD"/>
    <w:rsid w:val="00022341"/>
    <w:rsid w:val="00022710"/>
    <w:rsid w:val="00030479"/>
    <w:rsid w:val="00033262"/>
    <w:rsid w:val="0003726E"/>
    <w:rsid w:val="000414C0"/>
    <w:rsid w:val="0004202E"/>
    <w:rsid w:val="0004250E"/>
    <w:rsid w:val="00050E52"/>
    <w:rsid w:val="00051273"/>
    <w:rsid w:val="00054207"/>
    <w:rsid w:val="00056496"/>
    <w:rsid w:val="00057A80"/>
    <w:rsid w:val="00060611"/>
    <w:rsid w:val="000622EE"/>
    <w:rsid w:val="000633CE"/>
    <w:rsid w:val="00064AD4"/>
    <w:rsid w:val="000671F4"/>
    <w:rsid w:val="00067616"/>
    <w:rsid w:val="00070764"/>
    <w:rsid w:val="00070E91"/>
    <w:rsid w:val="00075959"/>
    <w:rsid w:val="000768EC"/>
    <w:rsid w:val="00076A1E"/>
    <w:rsid w:val="00080B3C"/>
    <w:rsid w:val="000825F0"/>
    <w:rsid w:val="000826B6"/>
    <w:rsid w:val="0008368A"/>
    <w:rsid w:val="000839B8"/>
    <w:rsid w:val="00087CD8"/>
    <w:rsid w:val="000903F3"/>
    <w:rsid w:val="0009162A"/>
    <w:rsid w:val="00091FC2"/>
    <w:rsid w:val="000A2168"/>
    <w:rsid w:val="000A2C29"/>
    <w:rsid w:val="000A2F75"/>
    <w:rsid w:val="000A3A58"/>
    <w:rsid w:val="000A3F70"/>
    <w:rsid w:val="000A5127"/>
    <w:rsid w:val="000A606C"/>
    <w:rsid w:val="000B05F8"/>
    <w:rsid w:val="000B1000"/>
    <w:rsid w:val="000B4AEE"/>
    <w:rsid w:val="000B4D98"/>
    <w:rsid w:val="000C1B6D"/>
    <w:rsid w:val="000C1F21"/>
    <w:rsid w:val="000C2A9D"/>
    <w:rsid w:val="000C2EB5"/>
    <w:rsid w:val="000C5CAB"/>
    <w:rsid w:val="000D1CC1"/>
    <w:rsid w:val="000D711D"/>
    <w:rsid w:val="000D7D38"/>
    <w:rsid w:val="000E08E7"/>
    <w:rsid w:val="000E1F01"/>
    <w:rsid w:val="000E704F"/>
    <w:rsid w:val="00101014"/>
    <w:rsid w:val="00101794"/>
    <w:rsid w:val="0010293D"/>
    <w:rsid w:val="0010502F"/>
    <w:rsid w:val="001053DC"/>
    <w:rsid w:val="00105408"/>
    <w:rsid w:val="001131DA"/>
    <w:rsid w:val="001224A2"/>
    <w:rsid w:val="0012295E"/>
    <w:rsid w:val="001232DC"/>
    <w:rsid w:val="00124D40"/>
    <w:rsid w:val="0013426C"/>
    <w:rsid w:val="00135576"/>
    <w:rsid w:val="0014287D"/>
    <w:rsid w:val="00142B1D"/>
    <w:rsid w:val="00143273"/>
    <w:rsid w:val="001446B8"/>
    <w:rsid w:val="001457C1"/>
    <w:rsid w:val="00145950"/>
    <w:rsid w:val="00146FF9"/>
    <w:rsid w:val="001478EA"/>
    <w:rsid w:val="00151BB5"/>
    <w:rsid w:val="00153869"/>
    <w:rsid w:val="00154590"/>
    <w:rsid w:val="00154CDA"/>
    <w:rsid w:val="00155109"/>
    <w:rsid w:val="00156619"/>
    <w:rsid w:val="001577FF"/>
    <w:rsid w:val="001603AB"/>
    <w:rsid w:val="00163D9A"/>
    <w:rsid w:val="00167EC9"/>
    <w:rsid w:val="00171BF3"/>
    <w:rsid w:val="00176719"/>
    <w:rsid w:val="0017775C"/>
    <w:rsid w:val="00180318"/>
    <w:rsid w:val="0018476F"/>
    <w:rsid w:val="00184D3B"/>
    <w:rsid w:val="00185BCD"/>
    <w:rsid w:val="00186F31"/>
    <w:rsid w:val="001A0047"/>
    <w:rsid w:val="001A4AAA"/>
    <w:rsid w:val="001A4AF1"/>
    <w:rsid w:val="001B1674"/>
    <w:rsid w:val="001B49A2"/>
    <w:rsid w:val="001B50B1"/>
    <w:rsid w:val="001B61EE"/>
    <w:rsid w:val="001C02DD"/>
    <w:rsid w:val="001C4764"/>
    <w:rsid w:val="001C47E9"/>
    <w:rsid w:val="001C750F"/>
    <w:rsid w:val="001C7529"/>
    <w:rsid w:val="001D06E5"/>
    <w:rsid w:val="001D0C5E"/>
    <w:rsid w:val="001D1140"/>
    <w:rsid w:val="001D1242"/>
    <w:rsid w:val="001D2A70"/>
    <w:rsid w:val="001D4A47"/>
    <w:rsid w:val="001D51BB"/>
    <w:rsid w:val="001D5495"/>
    <w:rsid w:val="001D7C7C"/>
    <w:rsid w:val="001E43A0"/>
    <w:rsid w:val="001E4FAF"/>
    <w:rsid w:val="001E6BAA"/>
    <w:rsid w:val="001F027A"/>
    <w:rsid w:val="001F7158"/>
    <w:rsid w:val="001F7574"/>
    <w:rsid w:val="00204F19"/>
    <w:rsid w:val="0020685A"/>
    <w:rsid w:val="0021372A"/>
    <w:rsid w:val="00213A28"/>
    <w:rsid w:val="00221788"/>
    <w:rsid w:val="00221A96"/>
    <w:rsid w:val="00223C3F"/>
    <w:rsid w:val="00230BDA"/>
    <w:rsid w:val="00232FFB"/>
    <w:rsid w:val="00233760"/>
    <w:rsid w:val="002349BE"/>
    <w:rsid w:val="00234B3F"/>
    <w:rsid w:val="002420FF"/>
    <w:rsid w:val="0024592B"/>
    <w:rsid w:val="0024618F"/>
    <w:rsid w:val="002474CB"/>
    <w:rsid w:val="00254154"/>
    <w:rsid w:val="002544E6"/>
    <w:rsid w:val="00254ADD"/>
    <w:rsid w:val="00256116"/>
    <w:rsid w:val="00257E8D"/>
    <w:rsid w:val="00261144"/>
    <w:rsid w:val="0026175F"/>
    <w:rsid w:val="00262DC8"/>
    <w:rsid w:val="00263EFC"/>
    <w:rsid w:val="00264765"/>
    <w:rsid w:val="00265B71"/>
    <w:rsid w:val="00270907"/>
    <w:rsid w:val="00272EAC"/>
    <w:rsid w:val="00273ED1"/>
    <w:rsid w:val="00274598"/>
    <w:rsid w:val="00275A62"/>
    <w:rsid w:val="00276B04"/>
    <w:rsid w:val="00277626"/>
    <w:rsid w:val="00277E79"/>
    <w:rsid w:val="00286B15"/>
    <w:rsid w:val="00287BF0"/>
    <w:rsid w:val="00292C01"/>
    <w:rsid w:val="00293494"/>
    <w:rsid w:val="0029518B"/>
    <w:rsid w:val="002A2A66"/>
    <w:rsid w:val="002A3A56"/>
    <w:rsid w:val="002A526C"/>
    <w:rsid w:val="002B29BA"/>
    <w:rsid w:val="002B2D13"/>
    <w:rsid w:val="002B2D91"/>
    <w:rsid w:val="002B3CDC"/>
    <w:rsid w:val="002B764E"/>
    <w:rsid w:val="002C0232"/>
    <w:rsid w:val="002C0B2D"/>
    <w:rsid w:val="002C4B44"/>
    <w:rsid w:val="002C701F"/>
    <w:rsid w:val="002C7BC4"/>
    <w:rsid w:val="002D5930"/>
    <w:rsid w:val="002D6794"/>
    <w:rsid w:val="002D70DC"/>
    <w:rsid w:val="002D7851"/>
    <w:rsid w:val="002D7F11"/>
    <w:rsid w:val="002D7F16"/>
    <w:rsid w:val="002E3BC6"/>
    <w:rsid w:val="002E434F"/>
    <w:rsid w:val="002F0C29"/>
    <w:rsid w:val="002F1FDE"/>
    <w:rsid w:val="002F2143"/>
    <w:rsid w:val="002F5EAA"/>
    <w:rsid w:val="002F7429"/>
    <w:rsid w:val="002F7C77"/>
    <w:rsid w:val="00302526"/>
    <w:rsid w:val="003068CD"/>
    <w:rsid w:val="00307782"/>
    <w:rsid w:val="003138E3"/>
    <w:rsid w:val="0031476A"/>
    <w:rsid w:val="00314F67"/>
    <w:rsid w:val="00320528"/>
    <w:rsid w:val="00322CE2"/>
    <w:rsid w:val="00324E36"/>
    <w:rsid w:val="00325F10"/>
    <w:rsid w:val="00326999"/>
    <w:rsid w:val="003269F4"/>
    <w:rsid w:val="003273EC"/>
    <w:rsid w:val="0033177A"/>
    <w:rsid w:val="0033342F"/>
    <w:rsid w:val="00334337"/>
    <w:rsid w:val="00336EEB"/>
    <w:rsid w:val="00341B22"/>
    <w:rsid w:val="00342A58"/>
    <w:rsid w:val="00342C36"/>
    <w:rsid w:val="00343D3D"/>
    <w:rsid w:val="003446EB"/>
    <w:rsid w:val="00345D02"/>
    <w:rsid w:val="00345D7C"/>
    <w:rsid w:val="00346486"/>
    <w:rsid w:val="00354AA6"/>
    <w:rsid w:val="00356A8E"/>
    <w:rsid w:val="00357B42"/>
    <w:rsid w:val="0036040E"/>
    <w:rsid w:val="00360B93"/>
    <w:rsid w:val="00363CCA"/>
    <w:rsid w:val="00363F7A"/>
    <w:rsid w:val="003736E0"/>
    <w:rsid w:val="0037584B"/>
    <w:rsid w:val="00375A0E"/>
    <w:rsid w:val="00376E9B"/>
    <w:rsid w:val="003801DC"/>
    <w:rsid w:val="003807B3"/>
    <w:rsid w:val="00381D01"/>
    <w:rsid w:val="00382DBA"/>
    <w:rsid w:val="00384DF2"/>
    <w:rsid w:val="00385470"/>
    <w:rsid w:val="003876F9"/>
    <w:rsid w:val="003911D0"/>
    <w:rsid w:val="00391C61"/>
    <w:rsid w:val="0039335B"/>
    <w:rsid w:val="003955C7"/>
    <w:rsid w:val="0039671F"/>
    <w:rsid w:val="00396BC2"/>
    <w:rsid w:val="003A102C"/>
    <w:rsid w:val="003A4BB4"/>
    <w:rsid w:val="003A5CB2"/>
    <w:rsid w:val="003A6262"/>
    <w:rsid w:val="003A6B6F"/>
    <w:rsid w:val="003B38FD"/>
    <w:rsid w:val="003B397F"/>
    <w:rsid w:val="003B5560"/>
    <w:rsid w:val="003C0905"/>
    <w:rsid w:val="003C7029"/>
    <w:rsid w:val="003D0EEB"/>
    <w:rsid w:val="003D1021"/>
    <w:rsid w:val="003D4530"/>
    <w:rsid w:val="003E0DC4"/>
    <w:rsid w:val="003E5021"/>
    <w:rsid w:val="003E71D1"/>
    <w:rsid w:val="003E7638"/>
    <w:rsid w:val="003E7705"/>
    <w:rsid w:val="003F2593"/>
    <w:rsid w:val="003F266F"/>
    <w:rsid w:val="003F6851"/>
    <w:rsid w:val="00400486"/>
    <w:rsid w:val="00402370"/>
    <w:rsid w:val="004036F8"/>
    <w:rsid w:val="004041A8"/>
    <w:rsid w:val="004041F8"/>
    <w:rsid w:val="0041047C"/>
    <w:rsid w:val="004149FE"/>
    <w:rsid w:val="004158A9"/>
    <w:rsid w:val="00417778"/>
    <w:rsid w:val="00420B16"/>
    <w:rsid w:val="0042168C"/>
    <w:rsid w:val="004323A5"/>
    <w:rsid w:val="004344C4"/>
    <w:rsid w:val="004357FF"/>
    <w:rsid w:val="0043592F"/>
    <w:rsid w:val="00444E43"/>
    <w:rsid w:val="00445B32"/>
    <w:rsid w:val="00445C5C"/>
    <w:rsid w:val="00457C45"/>
    <w:rsid w:val="00460813"/>
    <w:rsid w:val="0046086A"/>
    <w:rsid w:val="0046276A"/>
    <w:rsid w:val="004633BE"/>
    <w:rsid w:val="00463ADB"/>
    <w:rsid w:val="004674E2"/>
    <w:rsid w:val="00470D97"/>
    <w:rsid w:val="0047259E"/>
    <w:rsid w:val="00473012"/>
    <w:rsid w:val="004769C6"/>
    <w:rsid w:val="00481005"/>
    <w:rsid w:val="00481DCC"/>
    <w:rsid w:val="00483D3D"/>
    <w:rsid w:val="00485624"/>
    <w:rsid w:val="00487288"/>
    <w:rsid w:val="00491B85"/>
    <w:rsid w:val="004956B9"/>
    <w:rsid w:val="004A2B88"/>
    <w:rsid w:val="004A605C"/>
    <w:rsid w:val="004B224E"/>
    <w:rsid w:val="004B5DD1"/>
    <w:rsid w:val="004B7E60"/>
    <w:rsid w:val="004C395A"/>
    <w:rsid w:val="004C5F90"/>
    <w:rsid w:val="004C790F"/>
    <w:rsid w:val="004D047C"/>
    <w:rsid w:val="004D064F"/>
    <w:rsid w:val="004D3AF9"/>
    <w:rsid w:val="004D653B"/>
    <w:rsid w:val="004E44F5"/>
    <w:rsid w:val="004E455F"/>
    <w:rsid w:val="004E59DE"/>
    <w:rsid w:val="004F06A1"/>
    <w:rsid w:val="004F1802"/>
    <w:rsid w:val="004F22CA"/>
    <w:rsid w:val="004F5947"/>
    <w:rsid w:val="004F5A71"/>
    <w:rsid w:val="00501C95"/>
    <w:rsid w:val="00501F1E"/>
    <w:rsid w:val="005034D0"/>
    <w:rsid w:val="00506779"/>
    <w:rsid w:val="00507C6B"/>
    <w:rsid w:val="00512A45"/>
    <w:rsid w:val="00512B0D"/>
    <w:rsid w:val="00521FB5"/>
    <w:rsid w:val="005252DE"/>
    <w:rsid w:val="0052636A"/>
    <w:rsid w:val="005273BC"/>
    <w:rsid w:val="00530F0B"/>
    <w:rsid w:val="005320B4"/>
    <w:rsid w:val="00534926"/>
    <w:rsid w:val="00536326"/>
    <w:rsid w:val="005367CF"/>
    <w:rsid w:val="005376A2"/>
    <w:rsid w:val="00540740"/>
    <w:rsid w:val="00543D0A"/>
    <w:rsid w:val="005461B4"/>
    <w:rsid w:val="005476A5"/>
    <w:rsid w:val="00556D09"/>
    <w:rsid w:val="0055752F"/>
    <w:rsid w:val="005611E5"/>
    <w:rsid w:val="00563B76"/>
    <w:rsid w:val="00563EE9"/>
    <w:rsid w:val="00564FBF"/>
    <w:rsid w:val="00565205"/>
    <w:rsid w:val="00565FDB"/>
    <w:rsid w:val="005704F1"/>
    <w:rsid w:val="00570746"/>
    <w:rsid w:val="005724B2"/>
    <w:rsid w:val="0057718D"/>
    <w:rsid w:val="005778B7"/>
    <w:rsid w:val="00590F7D"/>
    <w:rsid w:val="00590FFA"/>
    <w:rsid w:val="00593CFF"/>
    <w:rsid w:val="00594A94"/>
    <w:rsid w:val="00596437"/>
    <w:rsid w:val="00597AAD"/>
    <w:rsid w:val="005A06B4"/>
    <w:rsid w:val="005A1C4A"/>
    <w:rsid w:val="005A1C66"/>
    <w:rsid w:val="005A37D1"/>
    <w:rsid w:val="005A4493"/>
    <w:rsid w:val="005A5702"/>
    <w:rsid w:val="005A7B29"/>
    <w:rsid w:val="005B211A"/>
    <w:rsid w:val="005B3410"/>
    <w:rsid w:val="005B4545"/>
    <w:rsid w:val="005B74FB"/>
    <w:rsid w:val="005C2EEA"/>
    <w:rsid w:val="005C48D7"/>
    <w:rsid w:val="005C67B7"/>
    <w:rsid w:val="005C6BA8"/>
    <w:rsid w:val="005C755D"/>
    <w:rsid w:val="005D0034"/>
    <w:rsid w:val="005D5114"/>
    <w:rsid w:val="005D52D3"/>
    <w:rsid w:val="005D5402"/>
    <w:rsid w:val="005D73F6"/>
    <w:rsid w:val="005E2336"/>
    <w:rsid w:val="005E42FF"/>
    <w:rsid w:val="005E69E6"/>
    <w:rsid w:val="005E7040"/>
    <w:rsid w:val="005E742A"/>
    <w:rsid w:val="005E7D44"/>
    <w:rsid w:val="005F277B"/>
    <w:rsid w:val="00604EE1"/>
    <w:rsid w:val="00606CDD"/>
    <w:rsid w:val="006100FE"/>
    <w:rsid w:val="006102FC"/>
    <w:rsid w:val="00610F1E"/>
    <w:rsid w:val="00615C03"/>
    <w:rsid w:val="00615E20"/>
    <w:rsid w:val="006208AE"/>
    <w:rsid w:val="006237E4"/>
    <w:rsid w:val="00623A23"/>
    <w:rsid w:val="00625230"/>
    <w:rsid w:val="00626B6B"/>
    <w:rsid w:val="00626BE6"/>
    <w:rsid w:val="00627DD4"/>
    <w:rsid w:val="006318B1"/>
    <w:rsid w:val="006345B5"/>
    <w:rsid w:val="0064216F"/>
    <w:rsid w:val="00646B4A"/>
    <w:rsid w:val="006565CB"/>
    <w:rsid w:val="00656821"/>
    <w:rsid w:val="006568D5"/>
    <w:rsid w:val="00657BFC"/>
    <w:rsid w:val="00662BBE"/>
    <w:rsid w:val="006651F0"/>
    <w:rsid w:val="006652E7"/>
    <w:rsid w:val="006657CC"/>
    <w:rsid w:val="006674EC"/>
    <w:rsid w:val="006678D0"/>
    <w:rsid w:val="0067020B"/>
    <w:rsid w:val="00676599"/>
    <w:rsid w:val="00682C0D"/>
    <w:rsid w:val="00683644"/>
    <w:rsid w:val="00683B29"/>
    <w:rsid w:val="00684490"/>
    <w:rsid w:val="00684655"/>
    <w:rsid w:val="006850D2"/>
    <w:rsid w:val="00685D42"/>
    <w:rsid w:val="00691183"/>
    <w:rsid w:val="006917B8"/>
    <w:rsid w:val="0069296F"/>
    <w:rsid w:val="00692FF9"/>
    <w:rsid w:val="00693E26"/>
    <w:rsid w:val="006954FD"/>
    <w:rsid w:val="00696A58"/>
    <w:rsid w:val="006A250F"/>
    <w:rsid w:val="006A424E"/>
    <w:rsid w:val="006A4886"/>
    <w:rsid w:val="006A7D26"/>
    <w:rsid w:val="006B4446"/>
    <w:rsid w:val="006B65C7"/>
    <w:rsid w:val="006C1E84"/>
    <w:rsid w:val="006C3A87"/>
    <w:rsid w:val="006C46C3"/>
    <w:rsid w:val="006D46D4"/>
    <w:rsid w:val="006E05B5"/>
    <w:rsid w:val="006E26E1"/>
    <w:rsid w:val="006E53AD"/>
    <w:rsid w:val="006E54E9"/>
    <w:rsid w:val="006E5FE1"/>
    <w:rsid w:val="006E6D71"/>
    <w:rsid w:val="006E7EFF"/>
    <w:rsid w:val="006F05FD"/>
    <w:rsid w:val="006F0D87"/>
    <w:rsid w:val="006F0EAE"/>
    <w:rsid w:val="006F1389"/>
    <w:rsid w:val="006F1CFC"/>
    <w:rsid w:val="006F2104"/>
    <w:rsid w:val="006F651B"/>
    <w:rsid w:val="006F65E1"/>
    <w:rsid w:val="00702983"/>
    <w:rsid w:val="007029D2"/>
    <w:rsid w:val="00704084"/>
    <w:rsid w:val="00704453"/>
    <w:rsid w:val="00704F1B"/>
    <w:rsid w:val="00707A94"/>
    <w:rsid w:val="00711C2A"/>
    <w:rsid w:val="00714FF7"/>
    <w:rsid w:val="00715850"/>
    <w:rsid w:val="00725837"/>
    <w:rsid w:val="00726DC6"/>
    <w:rsid w:val="007275D0"/>
    <w:rsid w:val="00727B7C"/>
    <w:rsid w:val="00727D9C"/>
    <w:rsid w:val="00727E2E"/>
    <w:rsid w:val="00733133"/>
    <w:rsid w:val="00735E11"/>
    <w:rsid w:val="00735F25"/>
    <w:rsid w:val="00736771"/>
    <w:rsid w:val="007378F0"/>
    <w:rsid w:val="00740909"/>
    <w:rsid w:val="00740E92"/>
    <w:rsid w:val="007419BE"/>
    <w:rsid w:val="00743FEC"/>
    <w:rsid w:val="00744DFC"/>
    <w:rsid w:val="00753BC6"/>
    <w:rsid w:val="00754D45"/>
    <w:rsid w:val="00760D00"/>
    <w:rsid w:val="00760E9C"/>
    <w:rsid w:val="007623DC"/>
    <w:rsid w:val="00762980"/>
    <w:rsid w:val="00766C2C"/>
    <w:rsid w:val="00770373"/>
    <w:rsid w:val="00772D40"/>
    <w:rsid w:val="007743B9"/>
    <w:rsid w:val="00776C13"/>
    <w:rsid w:val="00777C01"/>
    <w:rsid w:val="00786023"/>
    <w:rsid w:val="00787E43"/>
    <w:rsid w:val="0079035B"/>
    <w:rsid w:val="007906B8"/>
    <w:rsid w:val="00790DC7"/>
    <w:rsid w:val="007911C6"/>
    <w:rsid w:val="007920CD"/>
    <w:rsid w:val="007929B0"/>
    <w:rsid w:val="007932A1"/>
    <w:rsid w:val="00794725"/>
    <w:rsid w:val="00794B0F"/>
    <w:rsid w:val="00795764"/>
    <w:rsid w:val="00797D99"/>
    <w:rsid w:val="007A0272"/>
    <w:rsid w:val="007A1B56"/>
    <w:rsid w:val="007A457E"/>
    <w:rsid w:val="007A5DE8"/>
    <w:rsid w:val="007A5E0F"/>
    <w:rsid w:val="007A7896"/>
    <w:rsid w:val="007B01D8"/>
    <w:rsid w:val="007B0666"/>
    <w:rsid w:val="007B0AAA"/>
    <w:rsid w:val="007B199A"/>
    <w:rsid w:val="007B2331"/>
    <w:rsid w:val="007B354E"/>
    <w:rsid w:val="007B4320"/>
    <w:rsid w:val="007B4966"/>
    <w:rsid w:val="007B56AC"/>
    <w:rsid w:val="007B6715"/>
    <w:rsid w:val="007B6E0A"/>
    <w:rsid w:val="007C001D"/>
    <w:rsid w:val="007C45F7"/>
    <w:rsid w:val="007C5E87"/>
    <w:rsid w:val="007D02C2"/>
    <w:rsid w:val="007D14F8"/>
    <w:rsid w:val="007D1DF6"/>
    <w:rsid w:val="007D3CE8"/>
    <w:rsid w:val="007D40F6"/>
    <w:rsid w:val="007D601A"/>
    <w:rsid w:val="007D65F2"/>
    <w:rsid w:val="007D6E0B"/>
    <w:rsid w:val="007D75CE"/>
    <w:rsid w:val="007D795F"/>
    <w:rsid w:val="007E4567"/>
    <w:rsid w:val="007E6BEE"/>
    <w:rsid w:val="007E7726"/>
    <w:rsid w:val="007E7F61"/>
    <w:rsid w:val="007F08D0"/>
    <w:rsid w:val="007F0A62"/>
    <w:rsid w:val="007F0C48"/>
    <w:rsid w:val="007F1EBA"/>
    <w:rsid w:val="007F1EF7"/>
    <w:rsid w:val="007F2316"/>
    <w:rsid w:val="007F25AF"/>
    <w:rsid w:val="007F2BB0"/>
    <w:rsid w:val="007F2DC3"/>
    <w:rsid w:val="007F4FE0"/>
    <w:rsid w:val="008001D4"/>
    <w:rsid w:val="00800AF4"/>
    <w:rsid w:val="00802960"/>
    <w:rsid w:val="00802CFC"/>
    <w:rsid w:val="008066FF"/>
    <w:rsid w:val="00821866"/>
    <w:rsid w:val="008423EF"/>
    <w:rsid w:val="0084727A"/>
    <w:rsid w:val="00850881"/>
    <w:rsid w:val="008534A6"/>
    <w:rsid w:val="008568C4"/>
    <w:rsid w:val="00860A6A"/>
    <w:rsid w:val="0086228D"/>
    <w:rsid w:val="00863B83"/>
    <w:rsid w:val="0086444B"/>
    <w:rsid w:val="00864AE4"/>
    <w:rsid w:val="008667F6"/>
    <w:rsid w:val="00870B68"/>
    <w:rsid w:val="00871761"/>
    <w:rsid w:val="008717C1"/>
    <w:rsid w:val="00871F12"/>
    <w:rsid w:val="00872D00"/>
    <w:rsid w:val="00873B8A"/>
    <w:rsid w:val="00875EB4"/>
    <w:rsid w:val="00881814"/>
    <w:rsid w:val="00886C60"/>
    <w:rsid w:val="00891036"/>
    <w:rsid w:val="008959CB"/>
    <w:rsid w:val="00895CD5"/>
    <w:rsid w:val="00897D38"/>
    <w:rsid w:val="008A0B84"/>
    <w:rsid w:val="008A36C2"/>
    <w:rsid w:val="008B3D28"/>
    <w:rsid w:val="008B5688"/>
    <w:rsid w:val="008B6AD6"/>
    <w:rsid w:val="008C4223"/>
    <w:rsid w:val="008C56D0"/>
    <w:rsid w:val="008C75FD"/>
    <w:rsid w:val="008C7C91"/>
    <w:rsid w:val="008D1236"/>
    <w:rsid w:val="008D492B"/>
    <w:rsid w:val="008D4A64"/>
    <w:rsid w:val="008D4AF1"/>
    <w:rsid w:val="008D671F"/>
    <w:rsid w:val="008D7B88"/>
    <w:rsid w:val="008D7FEB"/>
    <w:rsid w:val="008E1AE7"/>
    <w:rsid w:val="008E41C4"/>
    <w:rsid w:val="008E518A"/>
    <w:rsid w:val="008E6946"/>
    <w:rsid w:val="008E7746"/>
    <w:rsid w:val="008F1BA3"/>
    <w:rsid w:val="008F543E"/>
    <w:rsid w:val="008F6344"/>
    <w:rsid w:val="00902EAA"/>
    <w:rsid w:val="00903913"/>
    <w:rsid w:val="0090442A"/>
    <w:rsid w:val="00905190"/>
    <w:rsid w:val="00905E4B"/>
    <w:rsid w:val="00911967"/>
    <w:rsid w:val="009130C6"/>
    <w:rsid w:val="00914251"/>
    <w:rsid w:val="009254BF"/>
    <w:rsid w:val="00926AB8"/>
    <w:rsid w:val="009350F2"/>
    <w:rsid w:val="0093526A"/>
    <w:rsid w:val="00936554"/>
    <w:rsid w:val="009434DB"/>
    <w:rsid w:val="009434F1"/>
    <w:rsid w:val="009438E5"/>
    <w:rsid w:val="009450B8"/>
    <w:rsid w:val="00945BA1"/>
    <w:rsid w:val="00951E9B"/>
    <w:rsid w:val="00952801"/>
    <w:rsid w:val="0095375C"/>
    <w:rsid w:val="00954358"/>
    <w:rsid w:val="00954F7C"/>
    <w:rsid w:val="00957810"/>
    <w:rsid w:val="00957910"/>
    <w:rsid w:val="00961299"/>
    <w:rsid w:val="009624EF"/>
    <w:rsid w:val="00962AD2"/>
    <w:rsid w:val="009650CD"/>
    <w:rsid w:val="00965D30"/>
    <w:rsid w:val="00967C42"/>
    <w:rsid w:val="00967D1B"/>
    <w:rsid w:val="009710E2"/>
    <w:rsid w:val="00973B11"/>
    <w:rsid w:val="00981E71"/>
    <w:rsid w:val="009842DA"/>
    <w:rsid w:val="00985C65"/>
    <w:rsid w:val="00986807"/>
    <w:rsid w:val="00993245"/>
    <w:rsid w:val="009932D9"/>
    <w:rsid w:val="00993820"/>
    <w:rsid w:val="00993CE2"/>
    <w:rsid w:val="0099532B"/>
    <w:rsid w:val="00995800"/>
    <w:rsid w:val="00997E2C"/>
    <w:rsid w:val="009A118E"/>
    <w:rsid w:val="009A1EE2"/>
    <w:rsid w:val="009A337D"/>
    <w:rsid w:val="009A3991"/>
    <w:rsid w:val="009A4F4A"/>
    <w:rsid w:val="009A5827"/>
    <w:rsid w:val="009A7043"/>
    <w:rsid w:val="009A71BF"/>
    <w:rsid w:val="009A7912"/>
    <w:rsid w:val="009B03F1"/>
    <w:rsid w:val="009B3A6F"/>
    <w:rsid w:val="009B533D"/>
    <w:rsid w:val="009B5548"/>
    <w:rsid w:val="009B7E47"/>
    <w:rsid w:val="009C4C94"/>
    <w:rsid w:val="009C5600"/>
    <w:rsid w:val="009D03D2"/>
    <w:rsid w:val="009D2722"/>
    <w:rsid w:val="009D3D5E"/>
    <w:rsid w:val="009D747D"/>
    <w:rsid w:val="009D7B5A"/>
    <w:rsid w:val="009E338B"/>
    <w:rsid w:val="009E469C"/>
    <w:rsid w:val="009E4C34"/>
    <w:rsid w:val="009E671E"/>
    <w:rsid w:val="009F3855"/>
    <w:rsid w:val="009F7000"/>
    <w:rsid w:val="009F7E78"/>
    <w:rsid w:val="00A01071"/>
    <w:rsid w:val="00A01D49"/>
    <w:rsid w:val="00A0216E"/>
    <w:rsid w:val="00A02868"/>
    <w:rsid w:val="00A02D34"/>
    <w:rsid w:val="00A067EC"/>
    <w:rsid w:val="00A10707"/>
    <w:rsid w:val="00A1144B"/>
    <w:rsid w:val="00A12E49"/>
    <w:rsid w:val="00A13BCF"/>
    <w:rsid w:val="00A14BB9"/>
    <w:rsid w:val="00A159E0"/>
    <w:rsid w:val="00A16022"/>
    <w:rsid w:val="00A234BE"/>
    <w:rsid w:val="00A24AFF"/>
    <w:rsid w:val="00A27B46"/>
    <w:rsid w:val="00A31036"/>
    <w:rsid w:val="00A349A4"/>
    <w:rsid w:val="00A37316"/>
    <w:rsid w:val="00A3794B"/>
    <w:rsid w:val="00A426D8"/>
    <w:rsid w:val="00A50926"/>
    <w:rsid w:val="00A50FF2"/>
    <w:rsid w:val="00A51A36"/>
    <w:rsid w:val="00A533D4"/>
    <w:rsid w:val="00A60DE7"/>
    <w:rsid w:val="00A627D2"/>
    <w:rsid w:val="00A703BD"/>
    <w:rsid w:val="00A70F20"/>
    <w:rsid w:val="00A720EB"/>
    <w:rsid w:val="00A72143"/>
    <w:rsid w:val="00A75726"/>
    <w:rsid w:val="00A774EE"/>
    <w:rsid w:val="00A80DAF"/>
    <w:rsid w:val="00A81D4B"/>
    <w:rsid w:val="00A868A1"/>
    <w:rsid w:val="00A870DE"/>
    <w:rsid w:val="00A90744"/>
    <w:rsid w:val="00A9510D"/>
    <w:rsid w:val="00A95D1A"/>
    <w:rsid w:val="00A96FFF"/>
    <w:rsid w:val="00A978B2"/>
    <w:rsid w:val="00A97FB9"/>
    <w:rsid w:val="00AA012D"/>
    <w:rsid w:val="00AA3B0A"/>
    <w:rsid w:val="00AA47AC"/>
    <w:rsid w:val="00AA71B4"/>
    <w:rsid w:val="00AA74DE"/>
    <w:rsid w:val="00AA7867"/>
    <w:rsid w:val="00AB21B3"/>
    <w:rsid w:val="00AB337A"/>
    <w:rsid w:val="00AB3EA9"/>
    <w:rsid w:val="00AB45C2"/>
    <w:rsid w:val="00AB50BB"/>
    <w:rsid w:val="00AB7472"/>
    <w:rsid w:val="00AC3942"/>
    <w:rsid w:val="00AC5CF0"/>
    <w:rsid w:val="00AC77E6"/>
    <w:rsid w:val="00AC7C4D"/>
    <w:rsid w:val="00AD1BF0"/>
    <w:rsid w:val="00AD4DD8"/>
    <w:rsid w:val="00AD660D"/>
    <w:rsid w:val="00AD6933"/>
    <w:rsid w:val="00AE1C11"/>
    <w:rsid w:val="00AE41F7"/>
    <w:rsid w:val="00AE4600"/>
    <w:rsid w:val="00AE7A73"/>
    <w:rsid w:val="00AE7A75"/>
    <w:rsid w:val="00AF11D0"/>
    <w:rsid w:val="00AF29DD"/>
    <w:rsid w:val="00AF3344"/>
    <w:rsid w:val="00AF7B7B"/>
    <w:rsid w:val="00B026F7"/>
    <w:rsid w:val="00B03BD6"/>
    <w:rsid w:val="00B03E9E"/>
    <w:rsid w:val="00B055F1"/>
    <w:rsid w:val="00B05EBE"/>
    <w:rsid w:val="00B1148E"/>
    <w:rsid w:val="00B12E29"/>
    <w:rsid w:val="00B1673D"/>
    <w:rsid w:val="00B171B6"/>
    <w:rsid w:val="00B21C67"/>
    <w:rsid w:val="00B33716"/>
    <w:rsid w:val="00B33EF5"/>
    <w:rsid w:val="00B34ABF"/>
    <w:rsid w:val="00B4353C"/>
    <w:rsid w:val="00B43F86"/>
    <w:rsid w:val="00B47FF3"/>
    <w:rsid w:val="00B50FA0"/>
    <w:rsid w:val="00B516C8"/>
    <w:rsid w:val="00B53595"/>
    <w:rsid w:val="00B53991"/>
    <w:rsid w:val="00B53BE7"/>
    <w:rsid w:val="00B53D66"/>
    <w:rsid w:val="00B57045"/>
    <w:rsid w:val="00B57509"/>
    <w:rsid w:val="00B57DD4"/>
    <w:rsid w:val="00B6117D"/>
    <w:rsid w:val="00B7054E"/>
    <w:rsid w:val="00B75C90"/>
    <w:rsid w:val="00B763ED"/>
    <w:rsid w:val="00B76492"/>
    <w:rsid w:val="00B813AA"/>
    <w:rsid w:val="00B877FA"/>
    <w:rsid w:val="00B906CA"/>
    <w:rsid w:val="00B92088"/>
    <w:rsid w:val="00B94264"/>
    <w:rsid w:val="00B947D1"/>
    <w:rsid w:val="00B95792"/>
    <w:rsid w:val="00B95B9D"/>
    <w:rsid w:val="00B9752C"/>
    <w:rsid w:val="00BA14A9"/>
    <w:rsid w:val="00BB3CA5"/>
    <w:rsid w:val="00BB48D2"/>
    <w:rsid w:val="00BB525E"/>
    <w:rsid w:val="00BC051D"/>
    <w:rsid w:val="00BC27B7"/>
    <w:rsid w:val="00BC31A0"/>
    <w:rsid w:val="00BC4383"/>
    <w:rsid w:val="00BC4E16"/>
    <w:rsid w:val="00BC729B"/>
    <w:rsid w:val="00BC73CB"/>
    <w:rsid w:val="00BD0691"/>
    <w:rsid w:val="00BD0A3E"/>
    <w:rsid w:val="00BD3A61"/>
    <w:rsid w:val="00BE1036"/>
    <w:rsid w:val="00BE2B6B"/>
    <w:rsid w:val="00BE3141"/>
    <w:rsid w:val="00BE45C6"/>
    <w:rsid w:val="00BE4F14"/>
    <w:rsid w:val="00BE6454"/>
    <w:rsid w:val="00BE70B8"/>
    <w:rsid w:val="00BE7449"/>
    <w:rsid w:val="00BE7D06"/>
    <w:rsid w:val="00BF0219"/>
    <w:rsid w:val="00BF317B"/>
    <w:rsid w:val="00BF3DC2"/>
    <w:rsid w:val="00BF5376"/>
    <w:rsid w:val="00C0037C"/>
    <w:rsid w:val="00C00D8F"/>
    <w:rsid w:val="00C00DFE"/>
    <w:rsid w:val="00C0336C"/>
    <w:rsid w:val="00C0384F"/>
    <w:rsid w:val="00C03B8C"/>
    <w:rsid w:val="00C07BAD"/>
    <w:rsid w:val="00C114CB"/>
    <w:rsid w:val="00C14C1D"/>
    <w:rsid w:val="00C14C27"/>
    <w:rsid w:val="00C171C2"/>
    <w:rsid w:val="00C2437E"/>
    <w:rsid w:val="00C24643"/>
    <w:rsid w:val="00C262C1"/>
    <w:rsid w:val="00C26300"/>
    <w:rsid w:val="00C26FC6"/>
    <w:rsid w:val="00C27392"/>
    <w:rsid w:val="00C2753A"/>
    <w:rsid w:val="00C41C36"/>
    <w:rsid w:val="00C44A2A"/>
    <w:rsid w:val="00C45B01"/>
    <w:rsid w:val="00C46EB1"/>
    <w:rsid w:val="00C52581"/>
    <w:rsid w:val="00C53BD2"/>
    <w:rsid w:val="00C53F3C"/>
    <w:rsid w:val="00C54500"/>
    <w:rsid w:val="00C57316"/>
    <w:rsid w:val="00C60745"/>
    <w:rsid w:val="00C60D00"/>
    <w:rsid w:val="00C622B8"/>
    <w:rsid w:val="00C63740"/>
    <w:rsid w:val="00C704E9"/>
    <w:rsid w:val="00C75D35"/>
    <w:rsid w:val="00C80E77"/>
    <w:rsid w:val="00C81E2C"/>
    <w:rsid w:val="00C83CC6"/>
    <w:rsid w:val="00C83ED2"/>
    <w:rsid w:val="00C879ED"/>
    <w:rsid w:val="00C913B9"/>
    <w:rsid w:val="00C92D97"/>
    <w:rsid w:val="00C957F8"/>
    <w:rsid w:val="00C96FB8"/>
    <w:rsid w:val="00C97111"/>
    <w:rsid w:val="00CA1D6C"/>
    <w:rsid w:val="00CA3215"/>
    <w:rsid w:val="00CA3517"/>
    <w:rsid w:val="00CB0294"/>
    <w:rsid w:val="00CB3B20"/>
    <w:rsid w:val="00CB574B"/>
    <w:rsid w:val="00CB6180"/>
    <w:rsid w:val="00CB79F2"/>
    <w:rsid w:val="00CC14BB"/>
    <w:rsid w:val="00CC7C5E"/>
    <w:rsid w:val="00CD0D46"/>
    <w:rsid w:val="00CD0E7A"/>
    <w:rsid w:val="00CD39A1"/>
    <w:rsid w:val="00CD4546"/>
    <w:rsid w:val="00CD5003"/>
    <w:rsid w:val="00CE227A"/>
    <w:rsid w:val="00CE7C82"/>
    <w:rsid w:val="00CF00C6"/>
    <w:rsid w:val="00CF0185"/>
    <w:rsid w:val="00CF0293"/>
    <w:rsid w:val="00CF2154"/>
    <w:rsid w:val="00CF4144"/>
    <w:rsid w:val="00CF426D"/>
    <w:rsid w:val="00CF75C7"/>
    <w:rsid w:val="00D00D66"/>
    <w:rsid w:val="00D03CEE"/>
    <w:rsid w:val="00D07C2A"/>
    <w:rsid w:val="00D1401A"/>
    <w:rsid w:val="00D210E8"/>
    <w:rsid w:val="00D2244B"/>
    <w:rsid w:val="00D24A3F"/>
    <w:rsid w:val="00D2501A"/>
    <w:rsid w:val="00D325C6"/>
    <w:rsid w:val="00D359F9"/>
    <w:rsid w:val="00D36057"/>
    <w:rsid w:val="00D36309"/>
    <w:rsid w:val="00D46F19"/>
    <w:rsid w:val="00D50042"/>
    <w:rsid w:val="00D5131C"/>
    <w:rsid w:val="00D527F8"/>
    <w:rsid w:val="00D52AB1"/>
    <w:rsid w:val="00D52F7B"/>
    <w:rsid w:val="00D56DB5"/>
    <w:rsid w:val="00D571E8"/>
    <w:rsid w:val="00D57696"/>
    <w:rsid w:val="00D6001B"/>
    <w:rsid w:val="00D6165F"/>
    <w:rsid w:val="00D617A4"/>
    <w:rsid w:val="00D61FF0"/>
    <w:rsid w:val="00D65A91"/>
    <w:rsid w:val="00D67962"/>
    <w:rsid w:val="00D67A05"/>
    <w:rsid w:val="00D709B1"/>
    <w:rsid w:val="00D76D20"/>
    <w:rsid w:val="00D81848"/>
    <w:rsid w:val="00D825F2"/>
    <w:rsid w:val="00D845BE"/>
    <w:rsid w:val="00D853A4"/>
    <w:rsid w:val="00D87141"/>
    <w:rsid w:val="00D9113B"/>
    <w:rsid w:val="00D9284A"/>
    <w:rsid w:val="00D92C56"/>
    <w:rsid w:val="00D92EFC"/>
    <w:rsid w:val="00DA24B8"/>
    <w:rsid w:val="00DA2E8D"/>
    <w:rsid w:val="00DA6900"/>
    <w:rsid w:val="00DA733E"/>
    <w:rsid w:val="00DA7FEB"/>
    <w:rsid w:val="00DB0A7D"/>
    <w:rsid w:val="00DB3E31"/>
    <w:rsid w:val="00DC0493"/>
    <w:rsid w:val="00DC2977"/>
    <w:rsid w:val="00DC320A"/>
    <w:rsid w:val="00DC388E"/>
    <w:rsid w:val="00DC39E8"/>
    <w:rsid w:val="00DC7B82"/>
    <w:rsid w:val="00DD3A2D"/>
    <w:rsid w:val="00DD3ABE"/>
    <w:rsid w:val="00DD3F41"/>
    <w:rsid w:val="00DE2F0B"/>
    <w:rsid w:val="00DE5529"/>
    <w:rsid w:val="00DE5643"/>
    <w:rsid w:val="00DE661B"/>
    <w:rsid w:val="00DE6BB1"/>
    <w:rsid w:val="00DE6FEE"/>
    <w:rsid w:val="00DF0DBA"/>
    <w:rsid w:val="00DF34F8"/>
    <w:rsid w:val="00DF3C56"/>
    <w:rsid w:val="00DF5824"/>
    <w:rsid w:val="00DF71C8"/>
    <w:rsid w:val="00E012B1"/>
    <w:rsid w:val="00E01F3A"/>
    <w:rsid w:val="00E02BA8"/>
    <w:rsid w:val="00E04A93"/>
    <w:rsid w:val="00E119DF"/>
    <w:rsid w:val="00E121C8"/>
    <w:rsid w:val="00E12B5D"/>
    <w:rsid w:val="00E15831"/>
    <w:rsid w:val="00E168C5"/>
    <w:rsid w:val="00E16D04"/>
    <w:rsid w:val="00E2409B"/>
    <w:rsid w:val="00E24C18"/>
    <w:rsid w:val="00E26745"/>
    <w:rsid w:val="00E31140"/>
    <w:rsid w:val="00E32C62"/>
    <w:rsid w:val="00E3660A"/>
    <w:rsid w:val="00E46097"/>
    <w:rsid w:val="00E521BC"/>
    <w:rsid w:val="00E53F51"/>
    <w:rsid w:val="00E54460"/>
    <w:rsid w:val="00E55441"/>
    <w:rsid w:val="00E55C0F"/>
    <w:rsid w:val="00E61385"/>
    <w:rsid w:val="00E6159C"/>
    <w:rsid w:val="00E65216"/>
    <w:rsid w:val="00E65DCF"/>
    <w:rsid w:val="00E65FF0"/>
    <w:rsid w:val="00E66DD6"/>
    <w:rsid w:val="00E67F75"/>
    <w:rsid w:val="00E7367F"/>
    <w:rsid w:val="00E75A6F"/>
    <w:rsid w:val="00E76BA1"/>
    <w:rsid w:val="00E805D2"/>
    <w:rsid w:val="00E81269"/>
    <w:rsid w:val="00E82F39"/>
    <w:rsid w:val="00E83CA8"/>
    <w:rsid w:val="00E92E77"/>
    <w:rsid w:val="00E9480E"/>
    <w:rsid w:val="00E958FB"/>
    <w:rsid w:val="00E978BA"/>
    <w:rsid w:val="00EA18F4"/>
    <w:rsid w:val="00EA1C4C"/>
    <w:rsid w:val="00EA323C"/>
    <w:rsid w:val="00EA390B"/>
    <w:rsid w:val="00EA458F"/>
    <w:rsid w:val="00EA5EB0"/>
    <w:rsid w:val="00EA7DBF"/>
    <w:rsid w:val="00EB0853"/>
    <w:rsid w:val="00EB0F67"/>
    <w:rsid w:val="00EB18E6"/>
    <w:rsid w:val="00EB1D05"/>
    <w:rsid w:val="00EB289D"/>
    <w:rsid w:val="00EB3636"/>
    <w:rsid w:val="00EC2A31"/>
    <w:rsid w:val="00EC3304"/>
    <w:rsid w:val="00EC3513"/>
    <w:rsid w:val="00EC3FAC"/>
    <w:rsid w:val="00ED29F9"/>
    <w:rsid w:val="00ED36A7"/>
    <w:rsid w:val="00ED5595"/>
    <w:rsid w:val="00ED6647"/>
    <w:rsid w:val="00ED688F"/>
    <w:rsid w:val="00ED689E"/>
    <w:rsid w:val="00EE46CC"/>
    <w:rsid w:val="00EE62FB"/>
    <w:rsid w:val="00EE661C"/>
    <w:rsid w:val="00EE6FD9"/>
    <w:rsid w:val="00EE76E3"/>
    <w:rsid w:val="00EE77E8"/>
    <w:rsid w:val="00EE7BBE"/>
    <w:rsid w:val="00EF15FC"/>
    <w:rsid w:val="00EF436A"/>
    <w:rsid w:val="00EF4566"/>
    <w:rsid w:val="00EF6041"/>
    <w:rsid w:val="00EF6A67"/>
    <w:rsid w:val="00F02172"/>
    <w:rsid w:val="00F02F3D"/>
    <w:rsid w:val="00F04ADF"/>
    <w:rsid w:val="00F05EAE"/>
    <w:rsid w:val="00F0627C"/>
    <w:rsid w:val="00F07A31"/>
    <w:rsid w:val="00F1445B"/>
    <w:rsid w:val="00F166C3"/>
    <w:rsid w:val="00F22F3B"/>
    <w:rsid w:val="00F23D16"/>
    <w:rsid w:val="00F25F39"/>
    <w:rsid w:val="00F27808"/>
    <w:rsid w:val="00F35D69"/>
    <w:rsid w:val="00F410DF"/>
    <w:rsid w:val="00F419A5"/>
    <w:rsid w:val="00F448C2"/>
    <w:rsid w:val="00F54FE6"/>
    <w:rsid w:val="00F56010"/>
    <w:rsid w:val="00F56AD2"/>
    <w:rsid w:val="00F6039B"/>
    <w:rsid w:val="00F64A7D"/>
    <w:rsid w:val="00F67BEF"/>
    <w:rsid w:val="00F71E6E"/>
    <w:rsid w:val="00F72EB0"/>
    <w:rsid w:val="00F730A7"/>
    <w:rsid w:val="00F73B68"/>
    <w:rsid w:val="00F81B54"/>
    <w:rsid w:val="00F81BC7"/>
    <w:rsid w:val="00F825DE"/>
    <w:rsid w:val="00F8323D"/>
    <w:rsid w:val="00F8589D"/>
    <w:rsid w:val="00F8602F"/>
    <w:rsid w:val="00F86C3A"/>
    <w:rsid w:val="00F87422"/>
    <w:rsid w:val="00F902C8"/>
    <w:rsid w:val="00F9081A"/>
    <w:rsid w:val="00F90955"/>
    <w:rsid w:val="00F92ECC"/>
    <w:rsid w:val="00F94195"/>
    <w:rsid w:val="00F97704"/>
    <w:rsid w:val="00FA18F5"/>
    <w:rsid w:val="00FA35BF"/>
    <w:rsid w:val="00FA56EB"/>
    <w:rsid w:val="00FA61D0"/>
    <w:rsid w:val="00FB00C1"/>
    <w:rsid w:val="00FB0405"/>
    <w:rsid w:val="00FB2123"/>
    <w:rsid w:val="00FB32B0"/>
    <w:rsid w:val="00FB3C4D"/>
    <w:rsid w:val="00FB3C5C"/>
    <w:rsid w:val="00FB7342"/>
    <w:rsid w:val="00FC1288"/>
    <w:rsid w:val="00FC7BD7"/>
    <w:rsid w:val="00FD39E3"/>
    <w:rsid w:val="00FD4AB2"/>
    <w:rsid w:val="00FD6A23"/>
    <w:rsid w:val="00FD6F1F"/>
    <w:rsid w:val="00FE0006"/>
    <w:rsid w:val="00FE432B"/>
    <w:rsid w:val="00FE4E23"/>
    <w:rsid w:val="00FE616B"/>
    <w:rsid w:val="00FF2428"/>
    <w:rsid w:val="00FF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704453"/>
    <w:rPr>
      <w:rFonts w:cs="Courier New" w:hAnsi="Courier New" w:asci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E41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41C4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41C4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41C4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41C4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704453"/>
    <w:rPr>
      <w:rFonts w:ascii="Courier New" w:cs="Courier New" w:hAns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E41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41C4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41C4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41C4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41C4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6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530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327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https://sudreg.pravosudje.hr/registar/f?p=150:28:0::NO:28:P28_SBT_MBS:040347923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14. ožujka 2017.</izvorni_sadrzaj>
    <derivirana_varijabla naziv="DomainObject.PlaniraniZavrsetakDatum_1">14. ožujka 2017.</derivirana_varijabla>
  </DomainObject.PlaniraniZavrsetakDatum>
  <DomainObject.PlaniraniPocetakDatum>
    <izvorni_sadrzaj>14. ožujka 2017.</izvorni_sadrzaj>
    <derivirana_varijabla naziv="DomainObject.PlaniraniPocetakDatum_1">14. ožujka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ožujka 2017.</izvorni_sadrzaj>
    <derivirana_varijabla naziv="DomainObject.Zapisnik.DatumKreiranja_1">14. ožujka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St-972/2016-12</izvorni_sadrzaj>
    <derivirana_varijabla naziv="DomainObject.Zapisnik.Oznaka_1">St-972/2016-12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972</izvorni_sadrzaj>
    <derivirana_varijabla naziv="DomainObject.Predmet.Broj_1">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St-972/2016</izvorni_sadrzaj>
    <derivirana_varijabla naziv="DomainObject.Predmet.OznakaBroj_1">St-972/2016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 - ROOM j.d.o.o. zastupanog po punomoćniku Mirela Fatić</izvorni_sadrzaj>
    <derivirana_varijabla naziv="DomainObject.Predmet.ProtustrankaFormated_1">  M - ROOM j.d.o.o. zastupanog po punomoćniku Mirela Fatić</derivirana_varijabla>
  </DomainObject.Predmet.ProtustrankaFormated>
  <DomainObject.Predmet.ProtustrankaFormatedOIB>
    <izvorni_sadrzaj>  M - ROOM j.d.o.o., OIB 93309566416 zastupanog po punomoćniku Mirela Fatić</izvorni_sadrzaj>
    <derivirana_varijabla naziv="DomainObject.Predmet.ProtustrankaFormatedOIB_1">  M - ROOM j.d.o.o., OIB 93309566416 zastupanog po punomoćniku Mirela Fatić</derivirana_varijabla>
  </DomainObject.Predmet.ProtustrankaFormatedOIB>
  <DomainObject.Predmet.ProtustrankaFormatedWithAdress>
    <izvorni_sadrzaj> M - ROOM j.d.o.o., Sveti križ 30, 51000 Rijeka zastupanog po punomoćniku Mirela Fatić</izvorni_sadrzaj>
    <derivirana_varijabla naziv="DomainObject.Predmet.ProtustrankaFormatedWithAdress_1"> M - ROOM j.d.o.o., Sveti križ 30, 51000 Rijeka zastupanog po punomoćniku Mirela Fatić</derivirana_varijabla>
  </DomainObject.Predmet.ProtustrankaFormatedWithAdress>
  <DomainObject.Predmet.ProtustrankaFormatedWithAdressOIB>
    <izvorni_sadrzaj> M - ROOM j.d.o.o., OIB 93309566416, Sveti križ 30, 51000 Rijeka zastupanog po punomoćniku Mirela Fatić</izvorni_sadrzaj>
    <derivirana_varijabla naziv="DomainObject.Predmet.ProtustrankaFormatedWithAdressOIB_1"> M - ROOM j.d.o.o., OIB 93309566416, Sveti križ 30, 51000 Rijeka zastupanog po punomoćniku Mirela Fatić</derivirana_varijabla>
  </DomainObject.Predmet.ProtustrankaFormatedWithAdressOIB>
  <DomainObject.Predmet.ProtustrankaWithAdress>
    <izvorni_sadrzaj>M - ROOM j.d.o.o. Sveti križ 30, 51000 Rijeka</izvorni_sadrzaj>
    <derivirana_varijabla naziv="DomainObject.Predmet.ProtustrankaWithAdress_1">M - ROOM j.d.o.o. Sveti križ 30, 51000 Rijeka</derivirana_varijabla>
  </DomainObject.Predmet.ProtustrankaWithAdress>
  <DomainObject.Predmet.ProtustrankaWithAdressOIB>
    <izvorni_sadrzaj>M - ROOM j.d.o.o., OIB 93309566416, Sveti križ 30, 51000 Rijeka</izvorni_sadrzaj>
    <derivirana_varijabla naziv="DomainObject.Predmet.ProtustrankaWithAdressOIB_1">M - ROOM j.d.o.o., OIB 93309566416, Sveti križ 30, 51000 Rijeka</derivirana_varijabla>
  </DomainObject.Predmet.ProtustrankaWithAdressOIB>
  <DomainObject.Predmet.ProtustrankaNazivFormated>
    <izvorni_sadrzaj>M - ROOM j.d.o.o.</izvorni_sadrzaj>
    <derivirana_varijabla naziv="DomainObject.Predmet.ProtustrankaNazivFormated_1">M - ROOM j.d.o.o.</derivirana_varijabla>
  </DomainObject.Predmet.ProtustrankaNazivFormated>
  <DomainObject.Predmet.ProtustrankaNazivFormatedOIB>
    <izvorni_sadrzaj>M - ROOM j.d.o.o., OIB 93309566416</izvorni_sadrzaj>
    <derivirana_varijabla naziv="DomainObject.Predmet.ProtustrankaNazivFormatedOIB_1">M - ROOM j.d.o.o., OIB 93309566416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 - ROOM j.d.o.o. zastupanog po punomoćniku Mirela Fatić</item>
    </izvorni_sadrzaj>
    <derivirana_varijabla naziv="DomainObject.Predmet.ProtuStrankaListFormated_1">
      <item>M - ROOM j.d.o.o. zastupanog po punomoćniku Mirela Fatić</item>
    </derivirana_varijabla>
  </DomainObject.Predmet.ProtuStrankaListFormated>
  <DomainObject.Predmet.ProtuStrankaListFormatedOIB>
    <izvorni_sadrzaj>
      <item>M - ROOM j.d.o.o., OIB 93309566416 zastupanog po punomoćniku Mirela Fatić</item>
    </izvorni_sadrzaj>
    <derivirana_varijabla naziv="DomainObject.Predmet.ProtuStrankaListFormatedOIB_1">
      <item>M - ROOM j.d.o.o., OIB 93309566416 zastupanog po punomoćniku Mirela Fatić</item>
    </derivirana_varijabla>
  </DomainObject.Predmet.ProtuStrankaListFormatedOIB>
  <DomainObject.Predmet.ProtuStrankaListFormatedWithAdress>
    <izvorni_sadrzaj>
      <item>M - ROOM j.d.o.o., Sveti križ 30, 51000 Rijeka zastupanog po punomoćniku Mirela Fatić</item>
    </izvorni_sadrzaj>
    <derivirana_varijabla naziv="DomainObject.Predmet.ProtuStrankaListFormatedWithAdress_1">
      <item>M - ROOM j.d.o.o., Sveti križ 30, 51000 Rijeka zastupanog po punomoćniku Mirela Fatić</item>
    </derivirana_varijabla>
  </DomainObject.Predmet.ProtuStrankaListFormatedWithAdress>
  <DomainObject.Predmet.ProtuStrankaListFormatedWithAdressOIB>
    <izvorni_sadrzaj>
      <item>M - ROOM j.d.o.o., OIB 93309566416, Sveti križ 30, 51000 Rijeka zastupanog po punomoćniku Mirela Fatić</item>
    </izvorni_sadrzaj>
    <derivirana_varijabla naziv="DomainObject.Predmet.ProtuStrankaListFormatedWithAdressOIB_1">
      <item>M - ROOM j.d.o.o., OIB 93309566416, Sveti križ 30, 51000 Rijeka zastupanog po punomoćniku Mirela Fatić</item>
    </derivirana_varijabla>
  </DomainObject.Predmet.ProtuStrankaListFormatedWithAdressOIB>
  <DomainObject.Predmet.ProtuStrankaListNazivFormated>
    <izvorni_sadrzaj>
      <item>M - ROOM j.d.o.o.</item>
    </izvorni_sadrzaj>
    <derivirana_varijabla naziv="DomainObject.Predmet.ProtuStrankaListNazivFormated_1">
      <item>M - ROOM j.d.o.o.</item>
    </derivirana_varijabla>
  </DomainObject.Predmet.ProtuStrankaListNazivFormated>
  <DomainObject.Predmet.ProtuStrankaListNazivFormatedOIB>
    <izvorni_sadrzaj>
      <item>M - ROOM j.d.o.o., OIB 93309566416</item>
    </izvorni_sadrzaj>
    <derivirana_varijabla naziv="DomainObject.Predmet.ProtuStrankaListNazivFormatedOIB_1">
      <item>M - ROOM j.d.o.o., OIB 93309566416</item>
    </derivirana_varijabla>
  </DomainObject.Predmet.ProtuStrankaListNazivFormatedOIB>
  <DomainObject.Predmet.OstaliListFormated>
    <izvorni_sadrzaj>
      <item>Mirela Fatić punomoćnik sudionika u postupku M - ROOM j.d.o.o.</item>
    </izvorni_sadrzaj>
    <derivirana_varijabla naziv="DomainObject.Predmet.OstaliListFormated_1">
      <item>Mirela Fatić punomoćnik sudionika u postupku M - ROOM j.d.o.o.</item>
    </derivirana_varijabla>
  </DomainObject.Predmet.OstaliListFormated>
  <DomainObject.Predmet.OstaliListFormatedOIB>
    <izvorni_sadrzaj>
      <item>Mirela Fatić, OIB 78424265602 punomoćnik sudionika u postupku M - ROOM j.d.o.o.</item>
    </izvorni_sadrzaj>
    <derivirana_varijabla naziv="DomainObject.Predmet.OstaliListFormatedOIB_1">
      <item>Mirela Fatić, OIB 78424265602 punomoćnik sudionika u postupku M - ROOM j.d.o.o.</item>
    </derivirana_varijabla>
  </DomainObject.Predmet.OstaliListFormatedOIB>
  <DomainObject.Predmet.OstaliListFormatedWithAdress>
    <izvorni_sadrzaj>
      <item>Mirela Fatić punomoćnik sudionika u postupku M - ROOM j.d.o.o.</item>
    </izvorni_sadrzaj>
    <derivirana_varijabla naziv="DomainObject.Predmet.OstaliListFormatedWithAdress_1">
      <item>Mirela Fatić punomoćnik sudionika u postupku M - ROOM j.d.o.o.</item>
    </derivirana_varijabla>
  </DomainObject.Predmet.OstaliListFormatedWithAdress>
  <DomainObject.Predmet.OstaliListFormatedWithAdressOIB>
    <izvorni_sadrzaj>
      <item>Mirela Fatić, OIB 78424265602 punomoćnik sudionika u postupku M - ROOM j.d.o.o.</item>
    </izvorni_sadrzaj>
    <derivirana_varijabla naziv="DomainObject.Predmet.OstaliListFormatedWithAdressOIB_1">
      <item>Mirela Fatić, OIB 78424265602 punomoćnik sudionika u postupku M - ROOM j.d.o.o.</item>
    </derivirana_varijabla>
  </DomainObject.Predmet.OstaliListFormatedWithAdressOIB>
  <DomainObject.Predmet.OstaliListNazivFormated>
    <izvorni_sadrzaj>
      <item>Mirela Fatić</item>
    </izvorni_sadrzaj>
    <derivirana_varijabla naziv="DomainObject.Predmet.OstaliListNazivFormated_1">
      <item>Mirela Fatić</item>
    </derivirana_varijabla>
  </DomainObject.Predmet.OstaliListNazivFormated>
  <DomainObject.Predmet.OstaliListNazivFormatedOIB>
    <izvorni_sadrzaj>
      <item>Mirela Fatić, OIB 78424265602</item>
    </izvorni_sadrzaj>
    <derivirana_varijabla naziv="DomainObject.Predmet.OstaliListNazivFormatedOIB_1">
      <item>Mirela Fatić, OIB 78424265602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>St-972/2016-12</izvorni_sadrzaj>
    <derivirana_varijabla naziv="DomainObject.PoslovniBrojDokumenta_1">St-972/2016-12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 - ROOM j.d.o.o.</izvorni_sadrzaj>
    <derivirana_varijabla naziv="DomainObject.Predmet.ProtustrankaIDrugi_1">M - ROOM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 - ROOM j.d.o.o., OIB 93309566416, Sveti križ 30, 51000 Rijeka</izvorni_sadrzaj>
    <derivirana_varijabla naziv="DomainObject.Predmet.ProtustrankaIDrugiAdressOIB_1">M - ROOM j.d.o.o., OIB 93309566416, Sveti križ 30,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 - ROOM j.d.o.o.</item>
      <item>Mirela Fatić</item>
    </izvorni_sadrzaj>
    <derivirana_varijabla naziv="DomainObject.Predmet.SudioniciListNaziv_1">
      <item>FINA  Rijeka</item>
      <item>M - ROOM j.d.o.o.</item>
      <item>Mirela Fatić</item>
    </derivirana_varijabla>
  </DomainObject.Predmet.SudioniciListNaziv>
  <DomainObject.Predmet.SudioniciListAdressOIB>
    <izvorni_sadrzaj>
      <item>FINA  Rijeka, OIB 85821130368, Frana Kurelca 8,51000 Rijeka</item>
      <item>M - ROOM j.d.o.o., OIB 93309566416, Sveti križ 30,51000 Rijeka</item>
      <item>Mirela Fatić, OIB 78424265602</item>
    </izvorni_sadrzaj>
    <derivirana_varijabla naziv="DomainObject.Predmet.SudioniciListAdressOIB_1">
      <item>FINA  Rijeka, OIB 85821130368, Frana Kurelca 8,51000 Rijeka</item>
      <item>M - ROOM j.d.o.o., OIB 93309566416, Sveti križ 30,51000 Rijeka</item>
      <item>Mirela Fatić, OIB 78424265602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93309566416</item>
      <item>, OIB 78424265602</item>
    </izvorni_sadrzaj>
    <derivirana_varijabla naziv="DomainObject.Predmet.SudioniciListNazivOIB_1">
      <item>, OIB 85821130368</item>
      <item>, OIB 93309566416</item>
      <item>, OIB 78424265602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580EF6-CF5F-431D-BC10-B5573D9FFD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317</properties:Words>
  <properties:Characters>1678</properties:Characters>
  <properties:Lines>65</properties:Lines>
  <properties:Paragraphs>28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Predmet današnjeg ročišta sukladno odredbi članka 49</vt:lpstr>
      <vt:lpstr>Predmet današnjeg ročišta sukladno odredbi članka 49</vt:lpstr>
    </vt:vector>
  </properties:TitlesOfParts>
  <properties:LinksUpToDate>false</properties:LinksUpToDate>
  <properties:CharactersWithSpaces>2080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2017-03-14T07:08:00Z</dcterms:created>
  <dc:creator>Korisnik</dc:creator>
  <cp:lastModifiedBy>Tanja Fidel</cp:lastModifiedBy>
  <cp:lastPrinted>2017-02-02T08:36:00Z</cp:lastPrinted>
  <dcterms:modified xmlns:xsi="http://www.w3.org/2001/XMLSchema-instance" xsi:type="dcterms:W3CDTF">2017-03-14T10:07:00Z</dcterms:modified>
  <cp:revision>7</cp:revision>
  <dc:title>Predmet današnjeg ročišta sukladno odredbi članka 49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St-972/2016-12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