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611963" w14:paraId="8611963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E21ED0">
        <w:t>KATATEH društvo s ograničenom odgovornošću za trgovinu, nautiku i usluge, Zagreb, Ožujska, MBS: 080648775, OIB: 44485350057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E21ED0">
        <w:t>KATATEH društvo s ograničenom odgovornošću za trgovinu, nautiku i usluge, Zagreb, Ožujska, MBS: 080648775, OIB: 44485350057</w:t>
      </w:r>
      <w:r w:rsidR="00CA0EF6">
        <w:t>,</w:t>
      </w:r>
      <w:r w:rsidR="00883B8E">
        <w:t xml:space="preserve"> </w:t>
      </w:r>
      <w:r>
        <w:t xml:space="preserve"> na temelju neizvršenih osnova za plaćanje iznosi </w:t>
      </w:r>
      <w:r w:rsidR="00E21ED0">
        <w:t>6.745,38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E21ED0">
        <w:t xml:space="preserve">Alexander Horninger, Austrija, A-4614 Marchtrenk, Haselstr.5 </w:t>
      </w:r>
      <w:r w:rsidR="00F4423D">
        <w:t xml:space="preserve">, </w:t>
      </w:r>
      <w:r w:rsidR="007B62E4">
        <w:t xml:space="preserve"> </w:t>
      </w:r>
      <w:r w:rsidR="00CE6105">
        <w:t xml:space="preserve">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450386" w:rsidP="00E21ED0" w:rsidR="00450386">
      <w:pPr>
        <w:numPr>
          <w:ilvl w:val="0"/>
          <w:numId w:val="8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21ED0">
        <w:t>353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064D2E" w:rsidP="00DB1A9C" w:rsidR="00450386">
      <w:pPr>
        <w:numPr>
          <w:ilvl w:val="0"/>
          <w:numId w:val="7"/>
        </w:numPr>
      </w:pPr>
      <w:r>
        <w:t>kal. 17</w:t>
      </w:r>
      <w:r w:rsidR="00AA368A">
        <w:t>.7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064D2E">
      <w:t xml:space="preserve">18 </w:t>
    </w:r>
    <w:r w:rsidR="00E21ED0">
      <w:t>St-353</w:t>
    </w:r>
    <w:r w:rsidR="00135819">
      <w:t>/</w:t>
    </w:r>
    <w:r>
      <w:t>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449A4"/>
    <w:rsid w:val="00064D2E"/>
    <w:rsid w:val="00076CE7"/>
    <w:rsid w:val="000D3CC1"/>
    <w:rsid w:val="000E3CD9"/>
    <w:rsid w:val="00103ED2"/>
    <w:rsid w:val="001172AF"/>
    <w:rsid w:val="00122B97"/>
    <w:rsid w:val="00135819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2D109A"/>
    <w:rsid w:val="00364EB7"/>
    <w:rsid w:val="0038542E"/>
    <w:rsid w:val="003908EC"/>
    <w:rsid w:val="003B2D33"/>
    <w:rsid w:val="003E4468"/>
    <w:rsid w:val="004049C3"/>
    <w:rsid w:val="00450386"/>
    <w:rsid w:val="00463C3F"/>
    <w:rsid w:val="004F486A"/>
    <w:rsid w:val="005260B0"/>
    <w:rsid w:val="005334A7"/>
    <w:rsid w:val="00544EEB"/>
    <w:rsid w:val="00546F77"/>
    <w:rsid w:val="00581D18"/>
    <w:rsid w:val="0059612B"/>
    <w:rsid w:val="005A3617"/>
    <w:rsid w:val="005B5061"/>
    <w:rsid w:val="00616E68"/>
    <w:rsid w:val="006320D2"/>
    <w:rsid w:val="006414F4"/>
    <w:rsid w:val="00651E96"/>
    <w:rsid w:val="00670468"/>
    <w:rsid w:val="00677573"/>
    <w:rsid w:val="00681766"/>
    <w:rsid w:val="0068651A"/>
    <w:rsid w:val="00696430"/>
    <w:rsid w:val="006A7CBC"/>
    <w:rsid w:val="006E7282"/>
    <w:rsid w:val="007130D7"/>
    <w:rsid w:val="00720319"/>
    <w:rsid w:val="007404B5"/>
    <w:rsid w:val="00740D9B"/>
    <w:rsid w:val="0075404A"/>
    <w:rsid w:val="007667D7"/>
    <w:rsid w:val="00783908"/>
    <w:rsid w:val="007B62E4"/>
    <w:rsid w:val="007C75AC"/>
    <w:rsid w:val="007F5BC3"/>
    <w:rsid w:val="008019A1"/>
    <w:rsid w:val="00850ECF"/>
    <w:rsid w:val="0086619A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9F5311"/>
    <w:rsid w:val="00A324F9"/>
    <w:rsid w:val="00A85657"/>
    <w:rsid w:val="00A958D2"/>
    <w:rsid w:val="00AA368A"/>
    <w:rsid w:val="00AA72BE"/>
    <w:rsid w:val="00AB536E"/>
    <w:rsid w:val="00AD67F8"/>
    <w:rsid w:val="00B04D66"/>
    <w:rsid w:val="00B06363"/>
    <w:rsid w:val="00B6125C"/>
    <w:rsid w:val="00BF68CE"/>
    <w:rsid w:val="00C04A9D"/>
    <w:rsid w:val="00C13E72"/>
    <w:rsid w:val="00C3258D"/>
    <w:rsid w:val="00C639C6"/>
    <w:rsid w:val="00C82963"/>
    <w:rsid w:val="00CA0EF6"/>
    <w:rsid w:val="00CA7F62"/>
    <w:rsid w:val="00CE6105"/>
    <w:rsid w:val="00D61325"/>
    <w:rsid w:val="00D71279"/>
    <w:rsid w:val="00D71DEC"/>
    <w:rsid w:val="00D87EF8"/>
    <w:rsid w:val="00DA13BC"/>
    <w:rsid w:val="00DB1A9C"/>
    <w:rsid w:val="00DF2CDA"/>
    <w:rsid w:val="00E21ED0"/>
    <w:rsid w:val="00E42342"/>
    <w:rsid w:val="00E83B7E"/>
    <w:rsid w:val="00E958F4"/>
    <w:rsid w:val="00ED135A"/>
    <w:rsid w:val="00EF1A85"/>
    <w:rsid w:val="00F254BB"/>
    <w:rsid w:val="00F264FF"/>
    <w:rsid w:val="00F4423D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8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68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68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68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68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68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68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68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68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68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353</izvorni_sadrzaj>
    <derivirana_varijabla naziv="DomainObject.Predmet.Broj_1">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St-353/2018</izvorni_sadrzaj>
    <derivirana_varijabla naziv="DomainObject.Predmet.OznakaBroj_1">St-353/2018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KATATEH d.o.o.</izvorni_sadrzaj>
    <derivirana_varijabla naziv="DomainObject.Predmet.ProtustrankaFormated_1">  KATATEH d.o.o.</derivirana_varijabla>
  </DomainObject.Predmet.ProtustrankaFormated>
  <DomainObject.Predmet.ProtustrankaFormatedOIB>
    <izvorni_sadrzaj>  KATATEH d.o.o., OIB 44485350057</izvorni_sadrzaj>
    <derivirana_varijabla naziv="DomainObject.Predmet.ProtustrankaFormatedOIB_1">  KATATEH d.o.o., OIB 44485350057</derivirana_varijabla>
  </DomainObject.Predmet.ProtustrankaFormatedOIB>
  <DomainObject.Predmet.ProtustrankaFormatedWithAdress>
    <izvorni_sadrzaj> KATATEH d.o.o., Ožujska 5, 10000 Zagreb</izvorni_sadrzaj>
    <derivirana_varijabla naziv="DomainObject.Predmet.ProtustrankaFormatedWithAdress_1"> KATATEH d.o.o., Ožujska 5, 10000 Zagreb</derivirana_varijabla>
  </DomainObject.Predmet.ProtustrankaFormatedWithAdress>
  <DomainObject.Predmet.ProtustrankaFormatedWithAdressOIB>
    <izvorni_sadrzaj> KATATEH d.o.o., OIB 44485350057, Ožujska 5, 10000 Zagreb</izvorni_sadrzaj>
    <derivirana_varijabla naziv="DomainObject.Predmet.ProtustrankaFormatedWithAdressOIB_1"> KATATEH d.o.o., OIB 44485350057, Ožujska 5, 10000 Zagreb</derivirana_varijabla>
  </DomainObject.Predmet.ProtustrankaFormatedWithAdressOIB>
  <DomainObject.Predmet.ProtustrankaWithAdress>
    <izvorni_sadrzaj>KATATEH d.o.o. Ožujska 5, 10000 Zagreb</izvorni_sadrzaj>
    <derivirana_varijabla naziv="DomainObject.Predmet.ProtustrankaWithAdress_1">KATATEH d.o.o. Ožujska 5, 10000 Zagreb</derivirana_varijabla>
  </DomainObject.Predmet.ProtustrankaWithAdress>
  <DomainObject.Predmet.ProtustrankaWithAdressOIB>
    <izvorni_sadrzaj>KATATEH d.o.o., OIB 44485350057, Ožujska 5, 10000 Zagreb</izvorni_sadrzaj>
    <derivirana_varijabla naziv="DomainObject.Predmet.ProtustrankaWithAdressOIB_1">KATATEH d.o.o., OIB 44485350057, Ožujska 5, 10000 Zagreb</derivirana_varijabla>
  </DomainObject.Predmet.ProtustrankaWithAdressOIB>
  <DomainObject.Predmet.ProtustrankaNazivFormated>
    <izvorni_sadrzaj>KATATEH d.o.o.</izvorni_sadrzaj>
    <derivirana_varijabla naziv="DomainObject.Predmet.ProtustrankaNazivFormated_1">KATATEH d.o.o.</derivirana_varijabla>
  </DomainObject.Predmet.ProtustrankaNazivFormated>
  <DomainObject.Predmet.ProtustrankaNazivFormatedOIB>
    <izvorni_sadrzaj>KATATEH d.o.o., OIB 44485350057</izvorni_sadrzaj>
    <derivirana_varijabla naziv="DomainObject.Predmet.ProtustrankaNazivFormatedOIB_1">KATATEH d.o.o., OIB 44485350057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KATATEH d.o.o.</item>
    </izvorni_sadrzaj>
    <derivirana_varijabla naziv="DomainObject.Predmet.ProtuStrankaListFormated_1">
      <item>KATATEH d.o.o.</item>
    </derivirana_varijabla>
  </DomainObject.Predmet.ProtuStrankaListFormated>
  <DomainObject.Predmet.ProtuStrankaListFormatedOIB>
    <izvorni_sadrzaj>
      <item>KATATEH d.o.o., OIB 44485350057</item>
    </izvorni_sadrzaj>
    <derivirana_varijabla naziv="DomainObject.Predmet.ProtuStrankaListFormatedOIB_1">
      <item>KATATEH d.o.o., OIB 44485350057</item>
    </derivirana_varijabla>
  </DomainObject.Predmet.ProtuStrankaListFormatedOIB>
  <DomainObject.Predmet.ProtuStrankaListFormatedWithAdress>
    <izvorni_sadrzaj>
      <item>KATATEH d.o.o., Ožujska 5, 10000 Zagreb</item>
    </izvorni_sadrzaj>
    <derivirana_varijabla naziv="DomainObject.Predmet.ProtuStrankaListFormatedWithAdress_1">
      <item>KATATEH d.o.o., Ožujska 5, 10000 Zagreb</item>
    </derivirana_varijabla>
  </DomainObject.Predmet.ProtuStrankaListFormatedWithAdress>
  <DomainObject.Predmet.ProtuStrankaListFormatedWithAdressOIB>
    <izvorni_sadrzaj>
      <item>KATATEH d.o.o., OIB 44485350057, Ožujska 5, 10000 Zagreb</item>
    </izvorni_sadrzaj>
    <derivirana_varijabla naziv="DomainObject.Predmet.ProtuStrankaListFormatedWithAdressOIB_1">
      <item>KATATEH d.o.o., OIB 44485350057, Ožujska 5, 10000 Zagreb</item>
    </derivirana_varijabla>
  </DomainObject.Predmet.ProtuStrankaListFormatedWithAdressOIB>
  <DomainObject.Predmet.ProtuStrankaListNazivFormated>
    <izvorni_sadrzaj>
      <item>KATATEH d.o.o.</item>
    </izvorni_sadrzaj>
    <derivirana_varijabla naziv="DomainObject.Predmet.ProtuStrankaListNazivFormated_1">
      <item>KATATEH d.o.o.</item>
    </derivirana_varijabla>
  </DomainObject.Predmet.ProtuStrankaListNazivFormated>
  <DomainObject.Predmet.ProtuStrankaListNazivFormatedOIB>
    <izvorni_sadrzaj>
      <item>KATATEH d.o.o., OIB 44485350057</item>
    </izvorni_sadrzaj>
    <derivirana_varijabla naziv="DomainObject.Predmet.ProtuStrankaListNazivFormatedOIB_1">
      <item>KATATEH d.o.o., OIB 44485350057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KATATEH d.o.o.</izvorni_sadrzaj>
    <derivirana_varijabla naziv="DomainObject.Predmet.ProtustrankaIDrugi_1">KATATEH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KATATEH d.o.o., OIB 44485350057, Ožujska 5, 10000 Zagreb</izvorni_sadrzaj>
    <derivirana_varijabla naziv="DomainObject.Predmet.ProtustrankaIDrugiAdressOIB_1">KATATEH d.o.o., OIB 44485350057, Ožujska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KATATEH d.o.o.</item>
      <item>FINA Regionalni centar Zagreb</item>
    </izvorni_sadrzaj>
    <derivirana_varijabla naziv="DomainObject.Predmet.SudioniciListNaziv_1">
      <item>KATATEH d.o.o.</item>
      <item>FINA Regionalni centar Zagreb</item>
    </derivirana_varijabla>
  </DomainObject.Predmet.SudioniciListNaziv>
  <DomainObject.Predmet.SudioniciListAdressOIB>
    <izvorni_sadrzaj>
      <item>KATATEH d.o.o., OIB 44485350057, Ožujska 5,10000 Zagreb</item>
      <item>FINA Regionalni centar Zagreb, OIB 85821130368, Trg svibanjskih žrtava 1995. br. 1,10000 Zagreb</item>
    </izvorni_sadrzaj>
    <derivirana_varijabla naziv="DomainObject.Predmet.SudioniciListAdressOIB_1">
      <item>KATATEH d.o.o., OIB 44485350057, Ožujska 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44485350057</item>
      <item>, OIB 85821130368</item>
    </izvorni_sadrzaj>
    <derivirana_varijabla naziv="DomainObject.Predmet.SudioniciListNazivOIB_1">
      <item>, OIB 44485350057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CDF318-C706-42E5-BDE5-ED5E37F0C3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2174</properties:Characters>
  <properties:Lines>47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2018-05-18T10:41:00Z</dcterms:created>
  <dc:creator>Snježana Andrijanić</dc:creator>
  <cp:lastModifiedBy>Gordana Harc</cp:lastModifiedBy>
  <cp:lastPrinted>2018-05-18T10:39:00Z</cp:lastPrinted>
  <dcterms:modified xmlns:xsi="http://www.w3.org/2001/XMLSchema-instance" xsi:type="dcterms:W3CDTF">2018-05-18T10:41:00Z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- 353-18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